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12F7C" w14:textId="77777777" w:rsidR="00C40339" w:rsidRDefault="00C40339" w:rsidP="00D34770">
      <w:pPr>
        <w:pStyle w:val="ASDEFCONNormal"/>
        <w:jc w:val="center"/>
      </w:pPr>
      <w:bookmarkStart w:id="0" w:name="_GoBack"/>
      <w:bookmarkEnd w:id="0"/>
      <w:r>
        <w:t>GUIDANCE PAGES TO BE DELETED WHEN PUBLISHED</w:t>
      </w:r>
    </w:p>
    <w:p w14:paraId="2F0765B7" w14:textId="77777777" w:rsidR="00C40339" w:rsidRPr="00643DD2" w:rsidRDefault="00155778" w:rsidP="009D0633">
      <w:pPr>
        <w:pStyle w:val="ASDEFCONTitle"/>
      </w:pPr>
      <w:r w:rsidRPr="00643DD2">
        <w:t>ASDEFCON (SUPPORT)</w:t>
      </w:r>
    </w:p>
    <w:p w14:paraId="49D5E3C3" w14:textId="77777777" w:rsidR="00C40339" w:rsidRDefault="00C40339" w:rsidP="00034BFB">
      <w:pPr>
        <w:pStyle w:val="ASDEFCONTitle"/>
      </w:pPr>
      <w:r>
        <w:t>SECTION 1: GUIDANCE FOR DSD-eng-serv</w:t>
      </w:r>
    </w:p>
    <w:p w14:paraId="2D8F9837" w14:textId="77777777" w:rsidR="00C40339" w:rsidRDefault="00C40339" w:rsidP="00034BFB">
      <w:pPr>
        <w:pStyle w:val="ASDEFCONTitle"/>
        <w:spacing w:before="0"/>
      </w:pPr>
      <w:r>
        <w:t>(ROUTINE ENGINEERING SERVICES)</w:t>
      </w:r>
    </w:p>
    <w:p w14:paraId="445B5B48" w14:textId="77777777" w:rsidR="00C40339" w:rsidRDefault="00C40339" w:rsidP="009D0633">
      <w:pPr>
        <w:pStyle w:val="GuideMarginHead-ASDEFCON"/>
      </w:pPr>
      <w:r w:rsidRPr="00BC0761">
        <w:rPr>
          <w:u w:val="single"/>
        </w:rPr>
        <w:t>Status</w:t>
      </w:r>
      <w:r>
        <w:rPr>
          <w:rStyle w:val="MarginheadingChar"/>
        </w:rPr>
        <w:t>:</w:t>
      </w:r>
      <w:r>
        <w:tab/>
        <w:t>Core (</w:t>
      </w:r>
      <w:r w:rsidR="00C02A00">
        <w:t>for all</w:t>
      </w:r>
      <w:r>
        <w:t xml:space="preserve"> contracts including Engineering Support)</w:t>
      </w:r>
    </w:p>
    <w:p w14:paraId="7FC9A368" w14:textId="77777777" w:rsidR="00C40339" w:rsidRDefault="00C40339" w:rsidP="00770898">
      <w:pPr>
        <w:pStyle w:val="GuideMarginHead-ASDEFCON"/>
      </w:pPr>
      <w:r w:rsidRPr="00BC0761">
        <w:rPr>
          <w:u w:val="single"/>
        </w:rPr>
        <w:t>Purpose</w:t>
      </w:r>
      <w:r>
        <w:rPr>
          <w:rStyle w:val="MarginheadingChar"/>
        </w:rPr>
        <w:t>:</w:t>
      </w:r>
      <w:r>
        <w:tab/>
        <w:t xml:space="preserve">To identify requirements for a range of Services that establish a framework for Engineering Support, including investigations, </w:t>
      </w:r>
      <w:r w:rsidR="0090054C">
        <w:t xml:space="preserve">analysis of change requests, </w:t>
      </w:r>
      <w:r w:rsidR="00FF7A0D">
        <w:t>developing</w:t>
      </w:r>
      <w:r w:rsidR="0090054C">
        <w:t xml:space="preserve"> Major Changes, </w:t>
      </w:r>
      <w:r w:rsidR="00FF7A0D">
        <w:t xml:space="preserve">the </w:t>
      </w:r>
      <w:r>
        <w:t xml:space="preserve">development of </w:t>
      </w:r>
      <w:r w:rsidR="001B379E">
        <w:t>T</w:t>
      </w:r>
      <w:r>
        <w:t xml:space="preserve">echnical </w:t>
      </w:r>
      <w:r w:rsidR="001B379E">
        <w:t>I</w:t>
      </w:r>
      <w:r>
        <w:t xml:space="preserve">nstructions, </w:t>
      </w:r>
      <w:r w:rsidR="0090054C">
        <w:t xml:space="preserve">undertaking </w:t>
      </w:r>
      <w:r w:rsidR="00D135AD">
        <w:t xml:space="preserve">a </w:t>
      </w:r>
      <w:r>
        <w:t>system safety</w:t>
      </w:r>
      <w:r w:rsidR="00E913D5">
        <w:t xml:space="preserve"> </w:t>
      </w:r>
      <w:r w:rsidR="00D135AD">
        <w:t>program</w:t>
      </w:r>
      <w:r w:rsidR="00D135AD">
        <w:rPr>
          <w:rStyle w:val="FootnoteReference"/>
        </w:rPr>
        <w:footnoteReference w:id="1"/>
      </w:r>
      <w:r w:rsidR="0090054C">
        <w:t xml:space="preserve">, and </w:t>
      </w:r>
      <w:r w:rsidR="00D135AD">
        <w:t xml:space="preserve">conducting </w:t>
      </w:r>
      <w:r w:rsidR="003153C4">
        <w:t xml:space="preserve">supportability </w:t>
      </w:r>
      <w:r w:rsidR="00444D48">
        <w:t xml:space="preserve">analysis </w:t>
      </w:r>
      <w:r w:rsidR="003153C4">
        <w:t xml:space="preserve">and </w:t>
      </w:r>
      <w:r w:rsidR="0090054C">
        <w:t>Life Cycle Costing Analysis (LCCA)</w:t>
      </w:r>
      <w:r w:rsidR="003153C4">
        <w:t xml:space="preserve"> for the enhancement of the Materiel System</w:t>
      </w:r>
      <w:r>
        <w:t>.</w:t>
      </w:r>
    </w:p>
    <w:p w14:paraId="758ECD35" w14:textId="0AFDFE96" w:rsidR="00C40339" w:rsidRDefault="00C40339" w:rsidP="00770898">
      <w:pPr>
        <w:pStyle w:val="GuideMarginHead-ASDEFCON"/>
      </w:pPr>
      <w:r w:rsidRPr="00BC0761">
        <w:rPr>
          <w:u w:val="single"/>
        </w:rPr>
        <w:t>Policy</w:t>
      </w:r>
      <w:r>
        <w:rPr>
          <w:rStyle w:val="MarginheadingChar"/>
        </w:rPr>
        <w:t>:</w:t>
      </w:r>
      <w:r>
        <w:tab/>
        <w:t>Refer to Applicable Document</w:t>
      </w:r>
      <w:r w:rsidR="00AB765E">
        <w:t>s</w:t>
      </w:r>
      <w:r>
        <w:t xml:space="preserve"> at clause </w:t>
      </w:r>
      <w:r w:rsidR="00DB5EAA">
        <w:fldChar w:fldCharType="begin"/>
      </w:r>
      <w:r w:rsidR="00DB5EAA">
        <w:instrText xml:space="preserve"> REF _Ref232495434 \r \h </w:instrText>
      </w:r>
      <w:r w:rsidR="00DB5EAA">
        <w:fldChar w:fldCharType="separate"/>
      </w:r>
      <w:r w:rsidR="00453302">
        <w:t>5</w:t>
      </w:r>
      <w:r w:rsidR="00DB5EAA">
        <w:fldChar w:fldCharType="end"/>
      </w:r>
      <w:r>
        <w:t xml:space="preserve"> of this DSD.</w:t>
      </w:r>
    </w:p>
    <w:p w14:paraId="026350FC" w14:textId="76FC5E69" w:rsidR="001B36BF" w:rsidRDefault="00C40339" w:rsidP="00770898">
      <w:pPr>
        <w:pStyle w:val="GuideMarginHead-ASDEFCON"/>
      </w:pPr>
      <w:r w:rsidRPr="00BC0761">
        <w:rPr>
          <w:u w:val="single"/>
        </w:rPr>
        <w:t>Guidance</w:t>
      </w:r>
      <w:r>
        <w:rPr>
          <w:rStyle w:val="MarginheadingChar"/>
        </w:rPr>
        <w:t>:</w:t>
      </w:r>
      <w:r>
        <w:tab/>
        <w:t xml:space="preserve">This DSD covers some of the primary roles of Engineering Support and becomes the head or lead DSD for </w:t>
      </w:r>
      <w:r w:rsidR="003153C4">
        <w:t xml:space="preserve">any </w:t>
      </w:r>
      <w:r>
        <w:t>other Engineering Support DSDs</w:t>
      </w:r>
      <w:r w:rsidR="003153C4">
        <w:t xml:space="preserve"> included in the Contract</w:t>
      </w:r>
      <w:r w:rsidR="00853B07">
        <w:t>, such as DSD-ENG-CM for Configuration Management, DSD-ENG-SW for Software Support Services</w:t>
      </w:r>
      <w:r w:rsidR="00444D48">
        <w:t>,</w:t>
      </w:r>
      <w:r w:rsidR="005D4BE4">
        <w:t xml:space="preserve"> </w:t>
      </w:r>
      <w:r w:rsidR="00D138DF">
        <w:t xml:space="preserve">DSD-ENG-SEC for System Security Services, </w:t>
      </w:r>
      <w:r w:rsidR="005D4BE4">
        <w:t>and DSD-ENG-CSC</w:t>
      </w:r>
      <w:r w:rsidR="00D135AD">
        <w:t xml:space="preserve"> from</w:t>
      </w:r>
      <w:r w:rsidR="005D4BE4">
        <w:t xml:space="preserve"> the Contractor Standing Capability (CSC) </w:t>
      </w:r>
      <w:r w:rsidR="00F361F2">
        <w:t>Module</w:t>
      </w:r>
      <w:r w:rsidR="005D4BE4">
        <w:rPr>
          <w:rStyle w:val="FootnoteReference"/>
        </w:rPr>
        <w:footnoteReference w:id="2"/>
      </w:r>
      <w:r>
        <w:t xml:space="preserve">.  </w:t>
      </w:r>
      <w:r w:rsidR="00853B07">
        <w:t>Different activities within this DSD are also linked</w:t>
      </w:r>
      <w:r w:rsidR="00275C03">
        <w:t>:</w:t>
      </w:r>
      <w:r w:rsidR="00853B07">
        <w:t xml:space="preserve"> f</w:t>
      </w:r>
      <w:r>
        <w:t xml:space="preserve">or example, initial engineering investigations under this DSD may lead to further </w:t>
      </w:r>
      <w:r w:rsidR="005C0454">
        <w:t xml:space="preserve">analyses of </w:t>
      </w:r>
      <w:r>
        <w:t xml:space="preserve">supportability, </w:t>
      </w:r>
      <w:r w:rsidR="000A53F3">
        <w:t xml:space="preserve">including </w:t>
      </w:r>
      <w:r w:rsidR="005C0454">
        <w:t>reliability, availability</w:t>
      </w:r>
      <w:r w:rsidR="00D135AD">
        <w:t xml:space="preserve"> and</w:t>
      </w:r>
      <w:r w:rsidR="005C0454">
        <w:t xml:space="preserve"> maintainability</w:t>
      </w:r>
      <w:r>
        <w:t xml:space="preserve"> </w:t>
      </w:r>
      <w:r w:rsidR="00D135AD">
        <w:t xml:space="preserve">analysis </w:t>
      </w:r>
      <w:r>
        <w:t>and LCC</w:t>
      </w:r>
      <w:r w:rsidR="00D135AD">
        <w:t>A</w:t>
      </w:r>
      <w:r w:rsidR="005C0454">
        <w:t>;</w:t>
      </w:r>
      <w:r>
        <w:t xml:space="preserve"> configuration changes</w:t>
      </w:r>
      <w:r w:rsidR="005C0454">
        <w:t>;</w:t>
      </w:r>
      <w:r>
        <w:t xml:space="preserve"> </w:t>
      </w:r>
      <w:r w:rsidR="00FF7A0D">
        <w:t>Software</w:t>
      </w:r>
      <w:r>
        <w:t xml:space="preserve"> or hardware </w:t>
      </w:r>
      <w:r w:rsidR="008A5181">
        <w:t xml:space="preserve">modifications </w:t>
      </w:r>
      <w:r>
        <w:t xml:space="preserve">under </w:t>
      </w:r>
      <w:r w:rsidR="00626C17">
        <w:t>Engineering Change Proposals (ECPs)</w:t>
      </w:r>
      <w:r w:rsidR="005C0454">
        <w:t>;</w:t>
      </w:r>
      <w:r>
        <w:t xml:space="preserve"> or more substantial upgrades </w:t>
      </w:r>
      <w:r w:rsidR="00D40B29">
        <w:t xml:space="preserve">requiring </w:t>
      </w:r>
      <w:r>
        <w:t>a</w:t>
      </w:r>
      <w:r w:rsidR="008153D4">
        <w:t xml:space="preserve"> mid-life update or other </w:t>
      </w:r>
      <w:r w:rsidR="00444D48">
        <w:t xml:space="preserve">Major Change </w:t>
      </w:r>
      <w:r w:rsidR="008153D4">
        <w:t>programs</w:t>
      </w:r>
      <w:r>
        <w:t>.</w:t>
      </w:r>
    </w:p>
    <w:p w14:paraId="37268839" w14:textId="272ADBD0" w:rsidR="00C40339" w:rsidRDefault="00C40339" w:rsidP="00FF3989">
      <w:pPr>
        <w:pStyle w:val="GuideText-ASDEFCON"/>
      </w:pPr>
      <w:r>
        <w:t>DSD</w:t>
      </w:r>
      <w:r w:rsidR="00275C03">
        <w:t>-ENG-SERV</w:t>
      </w:r>
      <w:r>
        <w:t xml:space="preserve"> </w:t>
      </w:r>
      <w:r w:rsidR="00381F21">
        <w:t xml:space="preserve">addresses </w:t>
      </w:r>
      <w:r>
        <w:t>engineering investigations</w:t>
      </w:r>
      <w:r w:rsidR="00381F21">
        <w:t>, including</w:t>
      </w:r>
      <w:r>
        <w:t xml:space="preserve"> </w:t>
      </w:r>
      <w:r w:rsidR="00444D48">
        <w:t xml:space="preserve">investigations </w:t>
      </w:r>
      <w:r>
        <w:t>into parts substitution</w:t>
      </w:r>
      <w:r w:rsidR="00381F21">
        <w:t xml:space="preserve"> to</w:t>
      </w:r>
      <w:r>
        <w:t xml:space="preserve"> </w:t>
      </w:r>
      <w:r w:rsidR="00444D48">
        <w:t xml:space="preserve">find </w:t>
      </w:r>
      <w:r>
        <w:t xml:space="preserve">either more economical sources </w:t>
      </w:r>
      <w:r w:rsidR="00D40B29">
        <w:t xml:space="preserve">of supply </w:t>
      </w:r>
      <w:r>
        <w:t xml:space="preserve">or </w:t>
      </w:r>
      <w:r w:rsidR="0082095E">
        <w:t>viable solutions</w:t>
      </w:r>
      <w:r w:rsidR="0082095E" w:rsidDel="00D40B29">
        <w:t xml:space="preserve"> </w:t>
      </w:r>
      <w:r>
        <w:t>to overcome Obsolescence.  Investigation</w:t>
      </w:r>
      <w:r w:rsidR="0082095E">
        <w:t>s</w:t>
      </w:r>
      <w:r>
        <w:t xml:space="preserve"> </w:t>
      </w:r>
      <w:r w:rsidR="0082095E">
        <w:t>of</w:t>
      </w:r>
      <w:r>
        <w:t xml:space="preserve"> </w:t>
      </w:r>
      <w:r w:rsidR="00EF0B40">
        <w:t>D</w:t>
      </w:r>
      <w:r>
        <w:t>efects address problems that cannot be dealt with th</w:t>
      </w:r>
      <w:r w:rsidR="00AB1902">
        <w:t>r</w:t>
      </w:r>
      <w:r>
        <w:t>ough normal Maintenance Services.</w:t>
      </w:r>
      <w:r w:rsidR="00381F21">
        <w:t xml:space="preserve">  The </w:t>
      </w:r>
      <w:r w:rsidR="00FF7A0D">
        <w:t xml:space="preserve">types </w:t>
      </w:r>
      <w:r w:rsidR="00381F21">
        <w:t>of engineering investigations are to be tailored to Contract requirements.</w:t>
      </w:r>
    </w:p>
    <w:p w14:paraId="5C44C0C9" w14:textId="77777777" w:rsidR="00C40339" w:rsidRDefault="00C40339" w:rsidP="009D0633">
      <w:pPr>
        <w:pStyle w:val="GuideText-ASDEFCON"/>
      </w:pPr>
      <w:r>
        <w:t xml:space="preserve">This DSD is also used </w:t>
      </w:r>
      <w:r w:rsidR="00381F21">
        <w:t>to manage</w:t>
      </w:r>
      <w:r>
        <w:t xml:space="preserve"> upgrades, improvements, </w:t>
      </w:r>
      <w:r w:rsidR="00381F21">
        <w:t>and</w:t>
      </w:r>
      <w:r w:rsidR="00444D48">
        <w:t xml:space="preserve"> other</w:t>
      </w:r>
      <w:r w:rsidR="00381F21">
        <w:t xml:space="preserve"> </w:t>
      </w:r>
      <w:r>
        <w:t xml:space="preserve">changes in functionality and configuration.  </w:t>
      </w:r>
      <w:r w:rsidR="00D40B29">
        <w:t>The m</w:t>
      </w:r>
      <w:r>
        <w:t xml:space="preserve">ore significant enhancements and </w:t>
      </w:r>
      <w:r w:rsidR="00FF7A0D">
        <w:t>Software</w:t>
      </w:r>
      <w:r>
        <w:t xml:space="preserve"> development programs need to be managed through the ECP</w:t>
      </w:r>
      <w:r w:rsidR="00D50130">
        <w:t> </w:t>
      </w:r>
      <w:r>
        <w:t>process</w:t>
      </w:r>
      <w:r w:rsidR="00D40B29">
        <w:t>,</w:t>
      </w:r>
      <w:r w:rsidR="00381F21">
        <w:t xml:space="preserve"> defined in this DSD</w:t>
      </w:r>
      <w:r>
        <w:t xml:space="preserve"> </w:t>
      </w:r>
      <w:r w:rsidR="008153D4">
        <w:t xml:space="preserve">and </w:t>
      </w:r>
      <w:r w:rsidR="00444D48">
        <w:t xml:space="preserve">Approved </w:t>
      </w:r>
      <w:r w:rsidR="008153D4">
        <w:t>work plans</w:t>
      </w:r>
      <w:r w:rsidR="00D40B29">
        <w:t xml:space="preserve"> and, for </w:t>
      </w:r>
      <w:r w:rsidR="00FF7A0D">
        <w:t>Software</w:t>
      </w:r>
      <w:r w:rsidR="00D40B29">
        <w:t xml:space="preserve">, the integration of </w:t>
      </w:r>
      <w:r w:rsidR="00FF7A0D">
        <w:t>Software</w:t>
      </w:r>
      <w:r w:rsidR="00D40B29">
        <w:t xml:space="preserve"> change</w:t>
      </w:r>
      <w:r w:rsidR="0082095E">
        <w:t xml:space="preserve"> processe</w:t>
      </w:r>
      <w:r w:rsidR="00D40B29">
        <w:t>s defined under DSD-ENG-SW</w:t>
      </w:r>
      <w:r>
        <w:t xml:space="preserve">.  Mid-life upgrades and </w:t>
      </w:r>
      <w:r w:rsidR="0082095E">
        <w:t xml:space="preserve">similar </w:t>
      </w:r>
      <w:r>
        <w:t>major modification</w:t>
      </w:r>
      <w:r w:rsidR="008A5181">
        <w:t>s</w:t>
      </w:r>
      <w:r>
        <w:t xml:space="preserve"> </w:t>
      </w:r>
      <w:r w:rsidR="0082095E">
        <w:t>(</w:t>
      </w:r>
      <w:r w:rsidR="00381F21">
        <w:t>which are</w:t>
      </w:r>
      <w:r w:rsidR="0082095E">
        <w:t xml:space="preserve"> major capital equipment programs) </w:t>
      </w:r>
      <w:r w:rsidR="008A5181">
        <w:t>can be managed as</w:t>
      </w:r>
      <w:r>
        <w:t xml:space="preserve"> acquisitions</w:t>
      </w:r>
      <w:r w:rsidR="008A5181">
        <w:t xml:space="preserve"> under the umbrella of the Contract</w:t>
      </w:r>
      <w:r>
        <w:t xml:space="preserve">; </w:t>
      </w:r>
      <w:r w:rsidR="008A5181">
        <w:t>for example, by using the</w:t>
      </w:r>
      <w:r>
        <w:t xml:space="preserve"> </w:t>
      </w:r>
      <w:r>
        <w:rPr>
          <w:i/>
        </w:rPr>
        <w:t>ASDEFCON (Complex Materiel)</w:t>
      </w:r>
      <w:r w:rsidR="00D40B29">
        <w:rPr>
          <w:i/>
        </w:rPr>
        <w:t xml:space="preserve"> Volume 2</w:t>
      </w:r>
      <w:r>
        <w:t xml:space="preserve"> </w:t>
      </w:r>
      <w:r w:rsidR="008A5181">
        <w:t xml:space="preserve">SOW </w:t>
      </w:r>
      <w:r w:rsidR="00444D48">
        <w:t xml:space="preserve">templates </w:t>
      </w:r>
      <w:r w:rsidR="008A5181">
        <w:t>to define the work scope</w:t>
      </w:r>
      <w:r>
        <w:t>.</w:t>
      </w:r>
      <w:r w:rsidR="008A5181">
        <w:t xml:space="preserve">  This is a significant undertaking and advice should be sought to integrate the change program under the conditions of the Contract (Support).</w:t>
      </w:r>
    </w:p>
    <w:p w14:paraId="54A4B3D6" w14:textId="77777777" w:rsidR="00C40339" w:rsidRDefault="0082095E" w:rsidP="00770898">
      <w:pPr>
        <w:pStyle w:val="GuideText-ASDEFCON"/>
      </w:pPr>
      <w:r>
        <w:t>Deciding on p</w:t>
      </w:r>
      <w:r w:rsidR="00C40339">
        <w:t xml:space="preserve">ayment </w:t>
      </w:r>
      <w:r>
        <w:t xml:space="preserve">methods </w:t>
      </w:r>
      <w:r w:rsidR="00C40339">
        <w:t xml:space="preserve">for </w:t>
      </w:r>
      <w:r w:rsidR="00C36D03">
        <w:t xml:space="preserve">Engineering </w:t>
      </w:r>
      <w:r w:rsidR="00C40339">
        <w:t xml:space="preserve">Services </w:t>
      </w:r>
      <w:r>
        <w:t>can be challeng</w:t>
      </w:r>
      <w:r w:rsidR="00444D48">
        <w:t>ing</w:t>
      </w:r>
      <w:r>
        <w:t xml:space="preserve"> due to the unpredictab</w:t>
      </w:r>
      <w:r w:rsidR="00444D48">
        <w:t>i</w:t>
      </w:r>
      <w:r>
        <w:t>l</w:t>
      </w:r>
      <w:r w:rsidR="00444D48">
        <w:t>ity</w:t>
      </w:r>
      <w:r>
        <w:t xml:space="preserve"> of future engineering requirements</w:t>
      </w:r>
      <w:r w:rsidR="00381F21">
        <w:t>, configuration changes</w:t>
      </w:r>
      <w:r w:rsidR="008A5181">
        <w:t>,</w:t>
      </w:r>
      <w:r>
        <w:t xml:space="preserve"> and </w:t>
      </w:r>
      <w:r w:rsidR="008A5181">
        <w:t xml:space="preserve">other unscheduled </w:t>
      </w:r>
      <w:r>
        <w:t>work.</w:t>
      </w:r>
      <w:r w:rsidR="00381F21">
        <w:t xml:space="preserve"> </w:t>
      </w:r>
      <w:r>
        <w:t xml:space="preserve"> </w:t>
      </w:r>
      <w:r w:rsidR="00F361F2">
        <w:t xml:space="preserve">Engineering Services </w:t>
      </w:r>
      <w:r w:rsidR="00C40339">
        <w:t xml:space="preserve">may be </w:t>
      </w:r>
      <w:r w:rsidR="00F361F2">
        <w:t xml:space="preserve">undertaken as </w:t>
      </w:r>
      <w:r w:rsidR="00C40339">
        <w:t xml:space="preserve">S&amp;Q </w:t>
      </w:r>
      <w:r w:rsidR="0090054C">
        <w:t>Services</w:t>
      </w:r>
      <w:r w:rsidR="00F361F2">
        <w:t xml:space="preserve"> or as</w:t>
      </w:r>
      <w:r w:rsidR="0090054C">
        <w:t xml:space="preserve"> Recurring Services</w:t>
      </w:r>
      <w:r w:rsidR="00F361F2">
        <w:t xml:space="preserve"> if the nature </w:t>
      </w:r>
      <w:r w:rsidR="008A5181">
        <w:t xml:space="preserve">of work </w:t>
      </w:r>
      <w:r w:rsidR="00F361F2">
        <w:t>and level of effort is predictable.  An alternative is to use</w:t>
      </w:r>
      <w:r w:rsidR="008153D4">
        <w:t xml:space="preserve"> a CSC to </w:t>
      </w:r>
      <w:r w:rsidR="00F361F2">
        <w:t xml:space="preserve">perform activities identified as </w:t>
      </w:r>
      <w:r w:rsidR="008153D4">
        <w:t>S&amp;Q</w:t>
      </w:r>
      <w:r w:rsidR="00F361F2">
        <w:t xml:space="preserve"> Services </w:t>
      </w:r>
      <w:r w:rsidR="008153D4">
        <w:t xml:space="preserve">(refer to the optional CSC </w:t>
      </w:r>
      <w:r w:rsidR="00F361F2">
        <w:t xml:space="preserve">Module </w:t>
      </w:r>
      <w:r w:rsidR="008153D4">
        <w:t>for more information)</w:t>
      </w:r>
      <w:r w:rsidR="00C40339">
        <w:t xml:space="preserve">.  </w:t>
      </w:r>
      <w:r w:rsidR="00B9369A">
        <w:t>D</w:t>
      </w:r>
      <w:r w:rsidR="00C40339">
        <w:t>rafter</w:t>
      </w:r>
      <w:r w:rsidR="00B9369A">
        <w:t>s</w:t>
      </w:r>
      <w:r w:rsidR="00C40339">
        <w:t xml:space="preserve"> will need to carefully consider the approach </w:t>
      </w:r>
      <w:r w:rsidR="00444D48">
        <w:t xml:space="preserve">taken </w:t>
      </w:r>
      <w:r w:rsidR="00C40339">
        <w:t xml:space="preserve">when </w:t>
      </w:r>
      <w:r w:rsidR="00F361F2">
        <w:t xml:space="preserve">drafting Attachment B </w:t>
      </w:r>
      <w:r w:rsidR="00C40339">
        <w:t xml:space="preserve">and allocating work </w:t>
      </w:r>
      <w:r w:rsidR="00444D48">
        <w:t>to</w:t>
      </w:r>
      <w:r w:rsidR="00C40339">
        <w:t xml:space="preserve"> </w:t>
      </w:r>
      <w:r w:rsidR="00C36D03">
        <w:t>Recurring</w:t>
      </w:r>
      <w:r w:rsidR="00C40339">
        <w:t xml:space="preserve"> Services, </w:t>
      </w:r>
      <w:r w:rsidR="00F361F2">
        <w:t>S&amp;Q Services</w:t>
      </w:r>
      <w:r w:rsidR="008A5181">
        <w:t>,</w:t>
      </w:r>
      <w:r w:rsidR="00F361F2">
        <w:t xml:space="preserve"> and </w:t>
      </w:r>
      <w:r w:rsidR="00C40339">
        <w:t>Task-Price</w:t>
      </w:r>
      <w:r w:rsidR="00C36D03">
        <w:t>d</w:t>
      </w:r>
      <w:r w:rsidR="00C40339">
        <w:t xml:space="preserve"> Services.</w:t>
      </w:r>
      <w:r w:rsidR="0090054C">
        <w:t xml:space="preserve">  Additionally, if payment for Recurring Services is used to cover a range of small, discrete task</w:t>
      </w:r>
      <w:r w:rsidR="00F361F2">
        <w:t>s</w:t>
      </w:r>
      <w:r w:rsidR="0090054C">
        <w:t xml:space="preserve"> and </w:t>
      </w:r>
      <w:r w:rsidR="00F361F2">
        <w:t xml:space="preserve">to </w:t>
      </w:r>
      <w:r w:rsidR="0090054C">
        <w:t xml:space="preserve">sustain expertise, the Commonwealth Representative will need to monitor the </w:t>
      </w:r>
      <w:r w:rsidR="00D40B29">
        <w:t xml:space="preserve">on-going and </w:t>
      </w:r>
      <w:r w:rsidR="0090054C">
        <w:t xml:space="preserve">effective utilisation of Contractor personnel to ensure that value for money is </w:t>
      </w:r>
      <w:r w:rsidR="0029550F">
        <w:t xml:space="preserve">being </w:t>
      </w:r>
      <w:r w:rsidR="0090054C">
        <w:t>achieved.</w:t>
      </w:r>
    </w:p>
    <w:p w14:paraId="4D940A42" w14:textId="77777777" w:rsidR="00C40339" w:rsidRPr="00770898" w:rsidRDefault="00C40339" w:rsidP="00770898">
      <w:pPr>
        <w:pStyle w:val="GuideMarginHead-ASDEFCON"/>
        <w:rPr>
          <w:u w:val="single"/>
        </w:rPr>
      </w:pPr>
      <w:r w:rsidRPr="00770898">
        <w:rPr>
          <w:u w:val="single"/>
        </w:rPr>
        <w:lastRenderedPageBreak/>
        <w:t>Related Clauses/Documents:</w:t>
      </w:r>
    </w:p>
    <w:p w14:paraId="435A66EF" w14:textId="77777777" w:rsidR="00C40339" w:rsidRDefault="00444D48" w:rsidP="00770898">
      <w:pPr>
        <w:pStyle w:val="GuideText-ASDEFCON"/>
      </w:pPr>
      <w:r>
        <w:t>Refer to guidance for individual clauses</w:t>
      </w:r>
    </w:p>
    <w:p w14:paraId="7E2BBA4F" w14:textId="77777777" w:rsidR="00C40339" w:rsidRDefault="00C40339" w:rsidP="00770898">
      <w:pPr>
        <w:pStyle w:val="GuideMarginHead-ASDEFCON"/>
      </w:pPr>
      <w:r w:rsidRPr="00770898">
        <w:rPr>
          <w:u w:val="single"/>
        </w:rPr>
        <w:t>Optional Clauses:</w:t>
      </w:r>
      <w:r>
        <w:tab/>
        <w:t>None</w:t>
      </w:r>
    </w:p>
    <w:p w14:paraId="6E976095" w14:textId="328AD74C" w:rsidR="00AF7AF4" w:rsidRDefault="00AF7AF4" w:rsidP="00AF7AF4">
      <w:pPr>
        <w:pStyle w:val="heading"/>
      </w:pPr>
      <w:r>
        <w:fldChar w:fldCharType="begin"/>
      </w:r>
      <w:r>
        <w:instrText xml:space="preserve"> REF _Ref232495434 \r \h </w:instrText>
      </w:r>
      <w:r>
        <w:fldChar w:fldCharType="separate"/>
      </w:r>
      <w:r w:rsidR="00453302">
        <w:t>5</w:t>
      </w:r>
      <w:r>
        <w:fldChar w:fldCharType="end"/>
      </w:r>
      <w:r>
        <w:tab/>
        <w:t>A</w:t>
      </w:r>
      <w:r w:rsidR="00770898">
        <w:t>pplicable</w:t>
      </w:r>
      <w:r>
        <w:t xml:space="preserve"> D</w:t>
      </w:r>
      <w:r w:rsidR="00770898">
        <w:t>ocuments</w:t>
      </w:r>
    </w:p>
    <w:p w14:paraId="406125F2" w14:textId="77777777" w:rsidR="00AF7AF4" w:rsidRDefault="00AF7AF4" w:rsidP="00770898">
      <w:pPr>
        <w:pStyle w:val="GuideMarginHead-ASDEFCON"/>
      </w:pPr>
      <w:r w:rsidRPr="00F877B1">
        <w:rPr>
          <w:u w:val="single"/>
        </w:rPr>
        <w:t>Status</w:t>
      </w:r>
      <w:r>
        <w:rPr>
          <w:rStyle w:val="MarginheadingChar"/>
        </w:rPr>
        <w:t>:</w:t>
      </w:r>
      <w:r>
        <w:tab/>
        <w:t>Core</w:t>
      </w:r>
    </w:p>
    <w:p w14:paraId="69F98B74" w14:textId="77777777" w:rsidR="00AF7AF4" w:rsidRDefault="00AF7AF4" w:rsidP="00770898">
      <w:pPr>
        <w:pStyle w:val="GuideMarginHead-ASDEFCON"/>
      </w:pPr>
      <w:r w:rsidRPr="00F877B1">
        <w:rPr>
          <w:u w:val="single"/>
        </w:rPr>
        <w:t>Purpose</w:t>
      </w:r>
      <w:r>
        <w:rPr>
          <w:rStyle w:val="MarginheadingChar"/>
        </w:rPr>
        <w:t>:</w:t>
      </w:r>
      <w:r>
        <w:tab/>
        <w:t>To identify</w:t>
      </w:r>
      <w:r w:rsidR="00444D48">
        <w:t xml:space="preserve"> the</w:t>
      </w:r>
      <w:r>
        <w:t xml:space="preserve"> authoritative documents applicable to the Engineering Services.</w:t>
      </w:r>
    </w:p>
    <w:p w14:paraId="2567D97A" w14:textId="77777777" w:rsidR="00AF7AF4" w:rsidRDefault="00AF7AF4" w:rsidP="00770898">
      <w:pPr>
        <w:pStyle w:val="GuideMarginHead-ASDEFCON"/>
      </w:pPr>
      <w:r w:rsidRPr="009D0633">
        <w:rPr>
          <w:u w:val="single"/>
        </w:rPr>
        <w:t>Policy</w:t>
      </w:r>
      <w:r>
        <w:rPr>
          <w:rStyle w:val="MarginheadingChar"/>
        </w:rPr>
        <w:t>:</w:t>
      </w:r>
      <w:r>
        <w:tab/>
        <w:t>TBD</w:t>
      </w:r>
    </w:p>
    <w:p w14:paraId="1C0EEC39" w14:textId="77777777" w:rsidR="00B9369A" w:rsidRDefault="00AF7AF4" w:rsidP="00770898">
      <w:pPr>
        <w:pStyle w:val="GuideMarginHead-ASDEFCON"/>
      </w:pPr>
      <w:r w:rsidRPr="00F877B1">
        <w:rPr>
          <w:u w:val="single"/>
        </w:rPr>
        <w:t>Guidance</w:t>
      </w:r>
      <w:r>
        <w:rPr>
          <w:rStyle w:val="MarginheadingChar"/>
        </w:rPr>
        <w:t>:</w:t>
      </w:r>
      <w:r>
        <w:tab/>
      </w:r>
      <w:r w:rsidR="006401D9">
        <w:t>Drafters are to</w:t>
      </w:r>
      <w:r>
        <w:t xml:space="preserve"> list the applicable documents </w:t>
      </w:r>
      <w:r w:rsidR="006401D9">
        <w:t>for</w:t>
      </w:r>
      <w:r>
        <w:t xml:space="preserve"> the </w:t>
      </w:r>
      <w:r w:rsidR="006401D9">
        <w:t xml:space="preserve">provision </w:t>
      </w:r>
      <w:r>
        <w:t xml:space="preserve">of Engineering Services.  The documents here </w:t>
      </w:r>
      <w:r w:rsidR="006401D9">
        <w:t>need only be identified by their number and title</w:t>
      </w:r>
      <w:r>
        <w:t xml:space="preserve">, such as </w:t>
      </w:r>
      <w:r w:rsidR="006401D9">
        <w:t xml:space="preserve">the </w:t>
      </w:r>
      <w:r w:rsidR="00AC10C7">
        <w:t xml:space="preserve">ADF </w:t>
      </w:r>
      <w:r w:rsidR="00231F65">
        <w:t>r</w:t>
      </w:r>
      <w:r w:rsidR="00E73D30">
        <w:t xml:space="preserve">egulatory / </w:t>
      </w:r>
      <w:r w:rsidR="00231F65">
        <w:t>a</w:t>
      </w:r>
      <w:r w:rsidR="00E73D30">
        <w:t xml:space="preserve">ssurance </w:t>
      </w:r>
      <w:r w:rsidR="00231F65">
        <w:t>f</w:t>
      </w:r>
      <w:r w:rsidR="00E73D30">
        <w:t xml:space="preserve">ramework documents </w:t>
      </w:r>
      <w:r w:rsidR="006401D9">
        <w:t>that will also be listed in draft SOW clause 5.4</w:t>
      </w:r>
      <w:r>
        <w:t>.</w:t>
      </w:r>
      <w:r w:rsidR="00B9369A" w:rsidRPr="00B9369A">
        <w:t xml:space="preserve"> </w:t>
      </w:r>
      <w:r w:rsidR="00B9369A">
        <w:t xml:space="preserve"> Drafters </w:t>
      </w:r>
      <w:r w:rsidR="006401D9">
        <w:t xml:space="preserve">should </w:t>
      </w:r>
      <w:r w:rsidR="00B9369A">
        <w:t>not include references to Defence policy under this clause (unless the policy explicitly states its applica</w:t>
      </w:r>
      <w:r w:rsidR="00E73D30">
        <w:t>tion by</w:t>
      </w:r>
      <w:r w:rsidR="00B9369A">
        <w:t xml:space="preserve"> contractors)</w:t>
      </w:r>
      <w:r w:rsidR="00B9369A" w:rsidRPr="00F4615C">
        <w:t xml:space="preserve"> </w:t>
      </w:r>
      <w:r w:rsidR="00B9369A" w:rsidRPr="00EC0362">
        <w:t xml:space="preserve">because </w:t>
      </w:r>
      <w:r w:rsidR="00E73D30">
        <w:t xml:space="preserve">these are </w:t>
      </w:r>
      <w:r w:rsidR="00E73D30" w:rsidRPr="00EC0362">
        <w:t xml:space="preserve">open to interpretation </w:t>
      </w:r>
      <w:r w:rsidR="00E73D30">
        <w:t>with</w:t>
      </w:r>
      <w:r w:rsidR="00E73D30" w:rsidRPr="00EC0362">
        <w:t>in a contract</w:t>
      </w:r>
      <w:r w:rsidR="00E73D30">
        <w:t xml:space="preserve"> and </w:t>
      </w:r>
      <w:r w:rsidR="006401D9">
        <w:t xml:space="preserve">their applicability is </w:t>
      </w:r>
      <w:r w:rsidR="00E73D30">
        <w:t xml:space="preserve">often </w:t>
      </w:r>
      <w:r w:rsidR="006401D9">
        <w:t>limited to Defence personnel</w:t>
      </w:r>
      <w:r w:rsidR="00B9369A">
        <w:t>.</w:t>
      </w:r>
    </w:p>
    <w:p w14:paraId="03890474" w14:textId="24C944AD" w:rsidR="00AF7AF4" w:rsidRDefault="00B9369A" w:rsidP="00770898">
      <w:pPr>
        <w:pStyle w:val="GuideText-ASDEFCON"/>
      </w:pPr>
      <w:r>
        <w:t xml:space="preserve">Drafters should note that the references identified in this clause are only applicable to the extent specified in the DSD.  Clause </w:t>
      </w:r>
      <w:r>
        <w:fldChar w:fldCharType="begin"/>
      </w:r>
      <w:r>
        <w:instrText xml:space="preserve"> REF _Ref291952314 \r \h </w:instrText>
      </w:r>
      <w:r w:rsidR="00770898">
        <w:instrText xml:space="preserve"> \* MERGEFORMAT </w:instrText>
      </w:r>
      <w:r>
        <w:fldChar w:fldCharType="separate"/>
      </w:r>
      <w:r w:rsidR="00453302">
        <w:t>6.2.1.1</w:t>
      </w:r>
      <w:r>
        <w:fldChar w:fldCharType="end"/>
      </w:r>
      <w:r>
        <w:t xml:space="preserve"> pulls these applicable documents into the DSD, which may need to </w:t>
      </w:r>
      <w:r w:rsidR="000748AB">
        <w:t xml:space="preserve">be </w:t>
      </w:r>
      <w:r w:rsidR="006401D9">
        <w:t>tailored to identify the</w:t>
      </w:r>
      <w:r>
        <w:t xml:space="preserve"> portion of the applicable documents </w:t>
      </w:r>
      <w:r w:rsidR="002859A6">
        <w:t xml:space="preserve">that </w:t>
      </w:r>
      <w:r>
        <w:t>are relevant to the Engineering Services.</w:t>
      </w:r>
    </w:p>
    <w:p w14:paraId="3A7C7D07" w14:textId="77777777" w:rsidR="00AF7AF4" w:rsidRPr="00770898" w:rsidRDefault="00AF7AF4" w:rsidP="00770898">
      <w:pPr>
        <w:pStyle w:val="GuideMarginHead-ASDEFCON"/>
        <w:rPr>
          <w:u w:val="single"/>
        </w:rPr>
      </w:pPr>
      <w:r w:rsidRPr="00770898">
        <w:rPr>
          <w:u w:val="single"/>
        </w:rPr>
        <w:t>Related Clauses/Documents:</w:t>
      </w:r>
    </w:p>
    <w:p w14:paraId="54D559CC" w14:textId="77777777" w:rsidR="00AF7AF4" w:rsidRDefault="00EE25B6" w:rsidP="00770898">
      <w:pPr>
        <w:pStyle w:val="GuideText-ASDEFCON"/>
      </w:pPr>
      <w:r>
        <w:t xml:space="preserve">Draft </w:t>
      </w:r>
      <w:r w:rsidR="00AF7AF4">
        <w:t xml:space="preserve">SOW clause 5.4, Engineering </w:t>
      </w:r>
      <w:r w:rsidR="00EC267E">
        <w:t xml:space="preserve">Organisation </w:t>
      </w:r>
      <w:r w:rsidR="00E73D30">
        <w:t>and System Compliance</w:t>
      </w:r>
    </w:p>
    <w:p w14:paraId="17E2C24D" w14:textId="77777777" w:rsidR="00AF7AF4" w:rsidRDefault="00AF7AF4" w:rsidP="009D0633">
      <w:pPr>
        <w:pStyle w:val="GuideMarginHead-ASDEFCON"/>
      </w:pPr>
      <w:r w:rsidRPr="009D0633">
        <w:rPr>
          <w:u w:val="single"/>
        </w:rPr>
        <w:t>Optional Clauses</w:t>
      </w:r>
      <w:r w:rsidRPr="009D0633">
        <w:t>:</w:t>
      </w:r>
      <w:r>
        <w:tab/>
      </w:r>
      <w:r w:rsidRPr="00770898">
        <w:rPr>
          <w:rStyle w:val="GuideText-ASDEFCONChar"/>
        </w:rPr>
        <w:t>None</w:t>
      </w:r>
    </w:p>
    <w:p w14:paraId="7144B99E" w14:textId="74197C45" w:rsidR="009A3A12" w:rsidRDefault="009A3A12" w:rsidP="009A3A12">
      <w:pPr>
        <w:pStyle w:val="heading"/>
      </w:pPr>
      <w:r>
        <w:fldChar w:fldCharType="begin"/>
      </w:r>
      <w:r>
        <w:instrText xml:space="preserve"> REF _Ref291591422 \r \h </w:instrText>
      </w:r>
      <w:r>
        <w:fldChar w:fldCharType="separate"/>
      </w:r>
      <w:r w:rsidR="00453302">
        <w:t>6.1.1</w:t>
      </w:r>
      <w:r>
        <w:fldChar w:fldCharType="end"/>
      </w:r>
      <w:r>
        <w:tab/>
      </w:r>
      <w:r>
        <w:fldChar w:fldCharType="begin"/>
      </w:r>
      <w:r>
        <w:instrText xml:space="preserve"> REF _Ref291591422 \h </w:instrText>
      </w:r>
      <w:r>
        <w:fldChar w:fldCharType="separate"/>
      </w:r>
      <w:r w:rsidR="00453302">
        <w:t>Scope</w:t>
      </w:r>
      <w:r>
        <w:fldChar w:fldCharType="end"/>
      </w:r>
    </w:p>
    <w:p w14:paraId="7491E4B2" w14:textId="77777777" w:rsidR="009A3A12" w:rsidRDefault="009A3A12" w:rsidP="00770898">
      <w:pPr>
        <w:pStyle w:val="GuideMarginHead-ASDEFCON"/>
      </w:pPr>
      <w:r w:rsidRPr="00BC0761">
        <w:rPr>
          <w:u w:val="single"/>
        </w:rPr>
        <w:t>Status</w:t>
      </w:r>
      <w:r>
        <w:rPr>
          <w:rStyle w:val="MarginheadingChar"/>
        </w:rPr>
        <w:t>:</w:t>
      </w:r>
      <w:r>
        <w:tab/>
        <w:t>Core</w:t>
      </w:r>
    </w:p>
    <w:p w14:paraId="1BFF7C13" w14:textId="77777777" w:rsidR="009A3A12" w:rsidRDefault="009A3A12" w:rsidP="00770898">
      <w:pPr>
        <w:pStyle w:val="GuideMarginHead-ASDEFCON"/>
      </w:pPr>
      <w:r w:rsidRPr="00BC0761">
        <w:rPr>
          <w:u w:val="single"/>
        </w:rPr>
        <w:t>Purpose</w:t>
      </w:r>
      <w:r>
        <w:rPr>
          <w:rStyle w:val="MarginheadingChar"/>
        </w:rPr>
        <w:t>:</w:t>
      </w:r>
      <w:r>
        <w:tab/>
        <w:t>To identify the scope of Engineering Services</w:t>
      </w:r>
      <w:r w:rsidR="00583848">
        <w:t xml:space="preserve"> to be provided under this DSD</w:t>
      </w:r>
      <w:r>
        <w:t>.</w:t>
      </w:r>
    </w:p>
    <w:p w14:paraId="33479EAC" w14:textId="77777777" w:rsidR="009A3A12" w:rsidRDefault="009A3A12" w:rsidP="00770898">
      <w:pPr>
        <w:pStyle w:val="GuideMarginHead-ASDEFCON"/>
      </w:pPr>
      <w:r w:rsidRPr="009D0633">
        <w:rPr>
          <w:u w:val="single"/>
        </w:rPr>
        <w:t>Policy</w:t>
      </w:r>
      <w:r>
        <w:rPr>
          <w:rStyle w:val="MarginheadingChar"/>
        </w:rPr>
        <w:t>:</w:t>
      </w:r>
      <w:r>
        <w:tab/>
        <w:t>TBD</w:t>
      </w:r>
    </w:p>
    <w:p w14:paraId="5D9F080C" w14:textId="3BA77DD7" w:rsidR="009A3A12" w:rsidRDefault="009A3A12" w:rsidP="00770898">
      <w:pPr>
        <w:pStyle w:val="GuideMarginHead-ASDEFCON"/>
      </w:pPr>
      <w:r w:rsidRPr="00BC0761">
        <w:rPr>
          <w:u w:val="single"/>
        </w:rPr>
        <w:t>Guidance</w:t>
      </w:r>
      <w:r>
        <w:rPr>
          <w:rStyle w:val="MarginheadingChar"/>
        </w:rPr>
        <w:t>:</w:t>
      </w:r>
      <w:r>
        <w:tab/>
      </w:r>
      <w:r w:rsidR="00291B55">
        <w:t>C</w:t>
      </w:r>
      <w:r>
        <w:t xml:space="preserve">lause </w:t>
      </w:r>
      <w:r>
        <w:fldChar w:fldCharType="begin"/>
      </w:r>
      <w:r>
        <w:instrText xml:space="preserve"> REF _Ref181158136 \r \h </w:instrText>
      </w:r>
      <w:r>
        <w:fldChar w:fldCharType="separate"/>
      </w:r>
      <w:r w:rsidR="00453302">
        <w:t>6.1.1.1</w:t>
      </w:r>
      <w:r>
        <w:fldChar w:fldCharType="end"/>
      </w:r>
      <w:r>
        <w:t xml:space="preserve"> </w:t>
      </w:r>
      <w:r w:rsidR="00291B55">
        <w:t xml:space="preserve">defines </w:t>
      </w:r>
      <w:r>
        <w:t>the scope of Engineering Services required under th</w:t>
      </w:r>
      <w:r w:rsidR="00291B55">
        <w:t>is</w:t>
      </w:r>
      <w:r>
        <w:t xml:space="preserve"> </w:t>
      </w:r>
      <w:r w:rsidR="00291B55">
        <w:t xml:space="preserve">DSD by summarising the range of Products for which Engineering Services </w:t>
      </w:r>
      <w:r w:rsidR="00583848">
        <w:t>are to be provided</w:t>
      </w:r>
      <w:r>
        <w:t xml:space="preserve">.  </w:t>
      </w:r>
      <w:r w:rsidR="00583848">
        <w:t xml:space="preserve">This clause refers to SOW Annex A, where the individual Products are listed and annotated </w:t>
      </w:r>
      <w:r w:rsidR="0029550F">
        <w:t xml:space="preserve">where </w:t>
      </w:r>
      <w:r w:rsidR="00583848">
        <w:t>the Contractor ha</w:t>
      </w:r>
      <w:r w:rsidR="0029550F">
        <w:t>s</w:t>
      </w:r>
      <w:r w:rsidR="00583848">
        <w:t xml:space="preserve"> engineering res</w:t>
      </w:r>
      <w:r w:rsidR="00C16A66">
        <w:t>ponsibil</w:t>
      </w:r>
      <w:r w:rsidR="00843987">
        <w:t>i</w:t>
      </w:r>
      <w:r w:rsidR="00C16A66">
        <w:t>ty</w:t>
      </w:r>
      <w:r w:rsidR="00583848">
        <w:t xml:space="preserve"> for them.  Accordingly, drafters need to develop Annex A with an appropriate list of </w:t>
      </w:r>
      <w:r w:rsidR="00C16A66">
        <w:t xml:space="preserve">Products </w:t>
      </w:r>
      <w:r w:rsidR="00583848">
        <w:t xml:space="preserve">and annotations, and then </w:t>
      </w:r>
      <w:r>
        <w:t xml:space="preserve">amend the list </w:t>
      </w:r>
      <w:r w:rsidR="00583848">
        <w:t xml:space="preserve">under clause </w:t>
      </w:r>
      <w:r w:rsidR="00583848">
        <w:fldChar w:fldCharType="begin"/>
      </w:r>
      <w:r w:rsidR="00583848">
        <w:instrText xml:space="preserve"> REF _Ref181158136 \r \h </w:instrText>
      </w:r>
      <w:r w:rsidR="00583848">
        <w:fldChar w:fldCharType="separate"/>
      </w:r>
      <w:r w:rsidR="00453302">
        <w:t>6.1.1.1</w:t>
      </w:r>
      <w:r w:rsidR="00583848">
        <w:fldChar w:fldCharType="end"/>
      </w:r>
      <w:r w:rsidR="001B0C0A">
        <w:t>,</w:t>
      </w:r>
      <w:r w:rsidR="00583848">
        <w:t xml:space="preserve"> </w:t>
      </w:r>
      <w:r w:rsidR="001B0C0A">
        <w:t>if necessary</w:t>
      </w:r>
      <w:r>
        <w:t>.</w:t>
      </w:r>
    </w:p>
    <w:p w14:paraId="49327DF4" w14:textId="3CE1BAF1" w:rsidR="00C002D9" w:rsidRDefault="009A3A12" w:rsidP="00770898">
      <w:pPr>
        <w:pStyle w:val="GuideMarginHead-ASDEFCON"/>
        <w:rPr>
          <w:u w:val="single"/>
        </w:rPr>
      </w:pPr>
      <w:r w:rsidRPr="00770898">
        <w:rPr>
          <w:u w:val="single"/>
        </w:rPr>
        <w:t>Related Clauses/Documents:</w:t>
      </w:r>
    </w:p>
    <w:p w14:paraId="7E9C4E86" w14:textId="77777777" w:rsidR="000E514B" w:rsidRDefault="00EE25B6" w:rsidP="00770898">
      <w:pPr>
        <w:pStyle w:val="GuideText-ASDEFCON"/>
      </w:pPr>
      <w:r>
        <w:t xml:space="preserve">Draft </w:t>
      </w:r>
      <w:r w:rsidR="003566EB">
        <w:t>SOW clause 2.1, Scope of Work</w:t>
      </w:r>
    </w:p>
    <w:p w14:paraId="4D7D67E2" w14:textId="77777777" w:rsidR="003566EB" w:rsidRDefault="00EE25B6" w:rsidP="00770898">
      <w:pPr>
        <w:pStyle w:val="GuideText-ASDEFCON"/>
      </w:pPr>
      <w:r>
        <w:t xml:space="preserve">Draft </w:t>
      </w:r>
      <w:r w:rsidR="003566EB">
        <w:t xml:space="preserve">SOW clause 5.4, </w:t>
      </w:r>
      <w:bookmarkStart w:id="1" w:name="_Toc520972528"/>
      <w:bookmarkStart w:id="2" w:name="_Toc34132160"/>
      <w:bookmarkStart w:id="3" w:name="_Toc34982390"/>
      <w:bookmarkStart w:id="4" w:name="_Toc47516790"/>
      <w:bookmarkStart w:id="5" w:name="_Toc55613067"/>
      <w:r w:rsidR="003566EB" w:rsidRPr="004D5B3D">
        <w:t xml:space="preserve">Engineering </w:t>
      </w:r>
      <w:bookmarkEnd w:id="1"/>
      <w:bookmarkEnd w:id="2"/>
      <w:bookmarkEnd w:id="3"/>
      <w:bookmarkEnd w:id="4"/>
      <w:bookmarkEnd w:id="5"/>
      <w:r w:rsidR="00EC267E">
        <w:t xml:space="preserve">Organisation </w:t>
      </w:r>
      <w:r w:rsidR="00E73D30">
        <w:t>and System Compliance</w:t>
      </w:r>
    </w:p>
    <w:p w14:paraId="5F073705" w14:textId="77777777" w:rsidR="00583848" w:rsidRDefault="00583848" w:rsidP="00770898">
      <w:pPr>
        <w:pStyle w:val="GuideText-ASDEFCON"/>
      </w:pPr>
      <w:r>
        <w:t>SOW Annex A, Products Being Supported</w:t>
      </w:r>
    </w:p>
    <w:p w14:paraId="32D6A690" w14:textId="77777777" w:rsidR="00192CA5" w:rsidRDefault="00703EEE" w:rsidP="00770898">
      <w:pPr>
        <w:pStyle w:val="GuideText-ASDEFCON"/>
      </w:pPr>
      <w:r>
        <w:t>All o</w:t>
      </w:r>
      <w:r w:rsidR="00192CA5">
        <w:t>ther clauses in DSD-ENG-SERV</w:t>
      </w:r>
    </w:p>
    <w:p w14:paraId="6FC0C3CB" w14:textId="62FA10C8" w:rsidR="00192CA5" w:rsidRDefault="00D138DF" w:rsidP="00770898">
      <w:pPr>
        <w:pStyle w:val="GuideText-ASDEFCON"/>
      </w:pPr>
      <w:r>
        <w:t>All other Engineering DSDs</w:t>
      </w:r>
    </w:p>
    <w:p w14:paraId="512428A6" w14:textId="77777777" w:rsidR="009A3A12" w:rsidRDefault="009A3A12" w:rsidP="00770898">
      <w:pPr>
        <w:pStyle w:val="GuideText-ASDEFCON"/>
      </w:pPr>
      <w:r>
        <w:t>DID-ENG-CEMP</w:t>
      </w:r>
      <w:r w:rsidR="00192CA5">
        <w:t xml:space="preserve"> and</w:t>
      </w:r>
      <w:r>
        <w:t xml:space="preserve"> DID-SSM-SSMP</w:t>
      </w:r>
    </w:p>
    <w:p w14:paraId="73384357" w14:textId="77777777" w:rsidR="009A3A12" w:rsidRDefault="009A3A12" w:rsidP="009D0633">
      <w:pPr>
        <w:pStyle w:val="GuideMarginHead-ASDEFCON"/>
      </w:pPr>
      <w:r w:rsidRPr="009D0633">
        <w:rPr>
          <w:u w:val="single"/>
        </w:rPr>
        <w:t>Optional Clauses</w:t>
      </w:r>
      <w:r w:rsidRPr="009D0633">
        <w:t>:</w:t>
      </w:r>
      <w:r>
        <w:tab/>
      </w:r>
      <w:r w:rsidRPr="00770898">
        <w:rPr>
          <w:rStyle w:val="GuideText-ASDEFCONChar"/>
        </w:rPr>
        <w:t>None</w:t>
      </w:r>
    </w:p>
    <w:p w14:paraId="507C550B" w14:textId="69D25F40" w:rsidR="00456D6C" w:rsidRDefault="00AF7AF4">
      <w:pPr>
        <w:pStyle w:val="heading"/>
      </w:pPr>
      <w:r>
        <w:fldChar w:fldCharType="begin"/>
      </w:r>
      <w:r>
        <w:instrText xml:space="preserve"> REF _Ref232478373 \r \h </w:instrText>
      </w:r>
      <w:r>
        <w:fldChar w:fldCharType="separate"/>
      </w:r>
      <w:r w:rsidR="00453302">
        <w:t>6.2.1</w:t>
      </w:r>
      <w:r>
        <w:fldChar w:fldCharType="end"/>
      </w:r>
      <w:r>
        <w:tab/>
      </w:r>
      <w:r w:rsidR="00456D6C" w:rsidRPr="007F0886">
        <w:t>Engineering Management, Administration and Reporting</w:t>
      </w:r>
    </w:p>
    <w:p w14:paraId="4CD76B53" w14:textId="77777777" w:rsidR="00BF5257" w:rsidRDefault="00BF5257" w:rsidP="00770898">
      <w:pPr>
        <w:pStyle w:val="GuideMarginHead-ASDEFCON"/>
      </w:pPr>
      <w:r w:rsidRPr="00BC0761">
        <w:rPr>
          <w:u w:val="single"/>
        </w:rPr>
        <w:t>Status</w:t>
      </w:r>
      <w:r>
        <w:rPr>
          <w:rStyle w:val="MarginheadingChar"/>
        </w:rPr>
        <w:t>:</w:t>
      </w:r>
      <w:r>
        <w:tab/>
        <w:t>Core</w:t>
      </w:r>
    </w:p>
    <w:p w14:paraId="7F3D314E" w14:textId="77777777" w:rsidR="00BF5257" w:rsidRDefault="00BF5257" w:rsidP="00770898">
      <w:pPr>
        <w:pStyle w:val="GuideMarginHead-ASDEFCON"/>
      </w:pPr>
      <w:r w:rsidRPr="00BC0761">
        <w:rPr>
          <w:u w:val="single"/>
        </w:rPr>
        <w:t>Purpose</w:t>
      </w:r>
      <w:r>
        <w:rPr>
          <w:rStyle w:val="MarginheadingChar"/>
        </w:rPr>
        <w:t>:</w:t>
      </w:r>
      <w:r>
        <w:tab/>
        <w:t>To identify the basic engineering management, administration, and reporting requirements</w:t>
      </w:r>
      <w:r w:rsidR="00AE2DA2">
        <w:t xml:space="preserve"> for the Contract</w:t>
      </w:r>
      <w:r>
        <w:t>.</w:t>
      </w:r>
    </w:p>
    <w:p w14:paraId="69997B97" w14:textId="77777777" w:rsidR="00BF5257" w:rsidRDefault="00BF5257" w:rsidP="00770898">
      <w:pPr>
        <w:pStyle w:val="GuideMarginHead-ASDEFCON"/>
      </w:pPr>
      <w:r w:rsidRPr="009D0633">
        <w:rPr>
          <w:u w:val="single"/>
        </w:rPr>
        <w:t>Policy</w:t>
      </w:r>
      <w:r>
        <w:rPr>
          <w:rStyle w:val="MarginheadingChar"/>
        </w:rPr>
        <w:t>:</w:t>
      </w:r>
      <w:r>
        <w:tab/>
        <w:t>TBD</w:t>
      </w:r>
    </w:p>
    <w:p w14:paraId="10D378D6" w14:textId="545C1403" w:rsidR="00C002D9" w:rsidRDefault="00BF5257" w:rsidP="00770898">
      <w:pPr>
        <w:pStyle w:val="GuideMarginHead-ASDEFCON"/>
      </w:pPr>
      <w:r w:rsidRPr="00BC0761">
        <w:rPr>
          <w:u w:val="single"/>
        </w:rPr>
        <w:t>Guidance</w:t>
      </w:r>
      <w:r>
        <w:rPr>
          <w:rStyle w:val="MarginheadingChar"/>
        </w:rPr>
        <w:t>:</w:t>
      </w:r>
      <w:r>
        <w:tab/>
      </w:r>
      <w:r w:rsidR="00B9369A">
        <w:t>D</w:t>
      </w:r>
      <w:r>
        <w:t>rafter</w:t>
      </w:r>
      <w:r w:rsidR="00B9369A">
        <w:t>s</w:t>
      </w:r>
      <w:r>
        <w:t xml:space="preserve"> should, as the first step in tailoring this clause, insert references to the relevant publications</w:t>
      </w:r>
      <w:r w:rsidR="00B9369A">
        <w:t> </w:t>
      </w:r>
      <w:r>
        <w:t>/</w:t>
      </w:r>
      <w:r w:rsidR="00B9369A">
        <w:t xml:space="preserve"> </w:t>
      </w:r>
      <w:r>
        <w:t>orders</w:t>
      </w:r>
      <w:r w:rsidR="00B9369A">
        <w:t> </w:t>
      </w:r>
      <w:r>
        <w:t>/</w:t>
      </w:r>
      <w:r w:rsidR="00B9369A">
        <w:t xml:space="preserve"> </w:t>
      </w:r>
      <w:r>
        <w:t>instructions describing the detailed administrative processes that must be followed for Engineering Services to be performed.</w:t>
      </w:r>
    </w:p>
    <w:p w14:paraId="39D91EF1" w14:textId="5C90AB2A" w:rsidR="00BF5257" w:rsidRDefault="00583848" w:rsidP="00770898">
      <w:pPr>
        <w:pStyle w:val="GuideText-ASDEFCON"/>
      </w:pPr>
      <w:r>
        <w:t xml:space="preserve">This clause may list the applicable sections from </w:t>
      </w:r>
      <w:r w:rsidR="0029550F">
        <w:t xml:space="preserve">ADF </w:t>
      </w:r>
      <w:r w:rsidR="00231F65">
        <w:t>r</w:t>
      </w:r>
      <w:r w:rsidR="0029550F">
        <w:t xml:space="preserve">egulatory / </w:t>
      </w:r>
      <w:r w:rsidR="00231F65">
        <w:t>a</w:t>
      </w:r>
      <w:r w:rsidR="0029550F">
        <w:t xml:space="preserve">ssurance </w:t>
      </w:r>
      <w:r w:rsidR="00231F65">
        <w:t>f</w:t>
      </w:r>
      <w:r w:rsidR="0029550F">
        <w:t>ramework documents</w:t>
      </w:r>
      <w:r>
        <w:t xml:space="preserve"> identified under clause </w:t>
      </w:r>
      <w:r>
        <w:fldChar w:fldCharType="begin"/>
      </w:r>
      <w:r>
        <w:instrText xml:space="preserve"> REF _Ref232495434 \r \h </w:instrText>
      </w:r>
      <w:r w:rsidR="00770898">
        <w:instrText xml:space="preserve"> \* MERGEFORMAT </w:instrText>
      </w:r>
      <w:r>
        <w:fldChar w:fldCharType="separate"/>
      </w:r>
      <w:r w:rsidR="00453302">
        <w:t>5</w:t>
      </w:r>
      <w:r>
        <w:fldChar w:fldCharType="end"/>
      </w:r>
      <w:r>
        <w:t xml:space="preserve">, plus any additional SPO engineering manuals or procedures that will be directly </w:t>
      </w:r>
      <w:r w:rsidR="00C16A66">
        <w:t>applicable</w:t>
      </w:r>
      <w:r>
        <w:t xml:space="preserve"> to the </w:t>
      </w:r>
      <w:r w:rsidR="001B0C0A">
        <w:t xml:space="preserve">Engineering </w:t>
      </w:r>
      <w:r>
        <w:t xml:space="preserve">Services.  </w:t>
      </w:r>
      <w:r w:rsidR="00BF5257">
        <w:t xml:space="preserve">This list should not include </w:t>
      </w:r>
      <w:r w:rsidR="00C16A66">
        <w:t xml:space="preserve">a </w:t>
      </w:r>
      <w:r w:rsidR="00BF5257">
        <w:t xml:space="preserve">detailed </w:t>
      </w:r>
      <w:r w:rsidR="00C16A66">
        <w:t xml:space="preserve">list of </w:t>
      </w:r>
      <w:r w:rsidR="00BF5257">
        <w:t xml:space="preserve">technical manuals for the Products </w:t>
      </w:r>
      <w:r w:rsidR="002C58CC">
        <w:t>B</w:t>
      </w:r>
      <w:r w:rsidR="00BF5257">
        <w:t xml:space="preserve">eing </w:t>
      </w:r>
      <w:r w:rsidR="002C58CC">
        <w:t>S</w:t>
      </w:r>
      <w:r w:rsidR="00BF5257">
        <w:t xml:space="preserve">upported because these are </w:t>
      </w:r>
      <w:r w:rsidR="00C16A66">
        <w:t xml:space="preserve">referenced by </w:t>
      </w:r>
      <w:r w:rsidR="001B0C0A">
        <w:t xml:space="preserve">clause </w:t>
      </w:r>
      <w:r w:rsidR="00DB5EAA">
        <w:fldChar w:fldCharType="begin"/>
      </w:r>
      <w:r w:rsidR="00DB5EAA">
        <w:instrText xml:space="preserve"> REF _Ref291952314 \r \h </w:instrText>
      </w:r>
      <w:r w:rsidR="00770898">
        <w:instrText xml:space="preserve"> \* MERGEFORMAT </w:instrText>
      </w:r>
      <w:r w:rsidR="00DB5EAA">
        <w:fldChar w:fldCharType="separate"/>
      </w:r>
      <w:r w:rsidR="00453302">
        <w:t>6.2.1.1</w:t>
      </w:r>
      <w:r w:rsidR="00DB5EAA">
        <w:fldChar w:fldCharType="end"/>
      </w:r>
      <w:r w:rsidR="00C16A66">
        <w:t xml:space="preserve">b and </w:t>
      </w:r>
      <w:r w:rsidR="00BF5257">
        <w:t>listed elsewhere in the SOW</w:t>
      </w:r>
      <w:r w:rsidR="00E64AAB">
        <w:t xml:space="preserve"> (including Annex</w:t>
      </w:r>
      <w:r w:rsidR="007D627B">
        <w:t>es A and</w:t>
      </w:r>
      <w:r w:rsidR="00E64AAB">
        <w:t xml:space="preserve"> D)</w:t>
      </w:r>
      <w:r w:rsidR="00BF5257">
        <w:t>.</w:t>
      </w:r>
    </w:p>
    <w:p w14:paraId="5984C3EA" w14:textId="77777777" w:rsidR="00C16A66" w:rsidRDefault="00C16A66" w:rsidP="00770898">
      <w:pPr>
        <w:pStyle w:val="GuideText-ASDEFCON"/>
      </w:pPr>
      <w:r>
        <w:t>Drafters should a</w:t>
      </w:r>
      <w:r w:rsidR="007D627B">
        <w:t>lso consider, from the list of documents, those that will need to be provided as GFI or GFD and listed in Attachment E.</w:t>
      </w:r>
    </w:p>
    <w:p w14:paraId="0C75D0C5" w14:textId="5A91075F" w:rsidR="00C002D9" w:rsidRDefault="00BF5257" w:rsidP="005F5849">
      <w:pPr>
        <w:pStyle w:val="GuideMarginHead-ASDEFCON"/>
        <w:rPr>
          <w:u w:val="single"/>
        </w:rPr>
      </w:pPr>
      <w:r w:rsidRPr="005F5849">
        <w:rPr>
          <w:u w:val="single"/>
        </w:rPr>
        <w:t>Related Clauses/Documents:</w:t>
      </w:r>
    </w:p>
    <w:p w14:paraId="62B09190" w14:textId="77777777" w:rsidR="007D627B" w:rsidRDefault="007D627B" w:rsidP="005F5849">
      <w:pPr>
        <w:pStyle w:val="GuideText-ASDEFCON"/>
      </w:pPr>
      <w:r>
        <w:t xml:space="preserve">Attachment E, </w:t>
      </w:r>
      <w:r w:rsidR="008059EC">
        <w:t>GFM and GFS</w:t>
      </w:r>
    </w:p>
    <w:p w14:paraId="2ACD299D" w14:textId="5AC55454" w:rsidR="00E64AAB" w:rsidRDefault="00E64AAB" w:rsidP="005F5849">
      <w:pPr>
        <w:pStyle w:val="GuideText-ASDEFCON"/>
      </w:pPr>
      <w:r>
        <w:t xml:space="preserve">Clause </w:t>
      </w:r>
      <w:r>
        <w:fldChar w:fldCharType="begin"/>
      </w:r>
      <w:r>
        <w:instrText xml:space="preserve"> REF _Ref232495434 \r \h </w:instrText>
      </w:r>
      <w:r w:rsidR="005F5849">
        <w:instrText xml:space="preserve"> \* MERGEFORMAT </w:instrText>
      </w:r>
      <w:r>
        <w:fldChar w:fldCharType="separate"/>
      </w:r>
      <w:r w:rsidR="00453302">
        <w:t>5</w:t>
      </w:r>
      <w:r>
        <w:fldChar w:fldCharType="end"/>
      </w:r>
      <w:r>
        <w:t>,</w:t>
      </w:r>
      <w:r w:rsidRPr="00E64AAB">
        <w:t xml:space="preserve"> </w:t>
      </w:r>
      <w:r>
        <w:t>Applicable Documents</w:t>
      </w:r>
    </w:p>
    <w:p w14:paraId="1BC23FE2" w14:textId="77777777" w:rsidR="00E64AAB" w:rsidRDefault="00E64AAB" w:rsidP="005F5849">
      <w:pPr>
        <w:pStyle w:val="GuideText-ASDEFCON"/>
      </w:pPr>
      <w:r>
        <w:t xml:space="preserve">Draft SOW clause 5.4, </w:t>
      </w:r>
      <w:r w:rsidRPr="004D5B3D">
        <w:t xml:space="preserve">Engineering </w:t>
      </w:r>
      <w:r w:rsidR="00EC267E">
        <w:t xml:space="preserve">Organisation </w:t>
      </w:r>
      <w:r w:rsidR="00E73D30">
        <w:t>and System Compliance</w:t>
      </w:r>
    </w:p>
    <w:p w14:paraId="06197E66" w14:textId="77777777" w:rsidR="007D627B" w:rsidRDefault="007D627B" w:rsidP="005F5849">
      <w:pPr>
        <w:pStyle w:val="GuideText-ASDEFCON"/>
      </w:pPr>
      <w:r>
        <w:t>SOW Annex A, Products Being Supported</w:t>
      </w:r>
    </w:p>
    <w:p w14:paraId="1B12B280" w14:textId="77777777" w:rsidR="007D627B" w:rsidRDefault="007D627B" w:rsidP="005F5849">
      <w:pPr>
        <w:pStyle w:val="GuideText-ASDEFCON"/>
      </w:pPr>
      <w:r>
        <w:t>SOW Annex D, List of Referenced Manuals</w:t>
      </w:r>
    </w:p>
    <w:p w14:paraId="375688C1" w14:textId="77777777" w:rsidR="00BF5257" w:rsidRDefault="00BF5257" w:rsidP="005F5849">
      <w:pPr>
        <w:pStyle w:val="GuideText-ASDEFCON"/>
      </w:pPr>
      <w:r>
        <w:t>DID-ENG-CEMP</w:t>
      </w:r>
      <w:r w:rsidR="0090054C">
        <w:t>,</w:t>
      </w:r>
      <w:r w:rsidR="002E591E">
        <w:t xml:space="preserve"> DID-SSM-SSMP</w:t>
      </w:r>
      <w:r w:rsidR="0090054C">
        <w:t xml:space="preserve">, </w:t>
      </w:r>
      <w:r w:rsidR="000E514B">
        <w:t xml:space="preserve">DID-SSM-CWBS, </w:t>
      </w:r>
      <w:r w:rsidR="0090054C">
        <w:t>DID-</w:t>
      </w:r>
      <w:r w:rsidR="009E6435">
        <w:t>SSM</w:t>
      </w:r>
      <w:r w:rsidR="0090054C">
        <w:t>-CSSR and DID</w:t>
      </w:r>
      <w:r w:rsidR="00310645">
        <w:noBreakHyphen/>
      </w:r>
      <w:r w:rsidR="0090054C">
        <w:t>SSM-SSMS</w:t>
      </w:r>
    </w:p>
    <w:p w14:paraId="0DC92D0E" w14:textId="77777777" w:rsidR="00BF5257" w:rsidRPr="005F5849" w:rsidRDefault="00BF5257" w:rsidP="009D0633">
      <w:pPr>
        <w:pStyle w:val="GuideMarginHead-ASDEFCON"/>
        <w:rPr>
          <w:rStyle w:val="GuideText-ASDEFCONChar"/>
        </w:rPr>
      </w:pPr>
      <w:r w:rsidRPr="009D0633">
        <w:rPr>
          <w:u w:val="single"/>
        </w:rPr>
        <w:t>Optional Clauses</w:t>
      </w:r>
      <w:r w:rsidRPr="009D0633">
        <w:t>:</w:t>
      </w:r>
      <w:r>
        <w:tab/>
      </w:r>
      <w:r w:rsidRPr="005F5849">
        <w:rPr>
          <w:rStyle w:val="GuideText-ASDEFCONChar"/>
        </w:rPr>
        <w:t>None</w:t>
      </w:r>
    </w:p>
    <w:p w14:paraId="79D23CDC" w14:textId="5BE7E1D7" w:rsidR="00BF5257" w:rsidRDefault="0090054C" w:rsidP="00BF5257">
      <w:pPr>
        <w:pStyle w:val="heading"/>
      </w:pPr>
      <w:r>
        <w:fldChar w:fldCharType="begin"/>
      </w:r>
      <w:r>
        <w:instrText xml:space="preserve"> REF _Ref232478627 \r \h </w:instrText>
      </w:r>
      <w:r>
        <w:fldChar w:fldCharType="separate"/>
      </w:r>
      <w:r w:rsidR="00453302">
        <w:t>6.2.2</w:t>
      </w:r>
      <w:r>
        <w:fldChar w:fldCharType="end"/>
      </w:r>
      <w:r w:rsidR="00BF5257">
        <w:tab/>
        <w:t>Engineering Information System</w:t>
      </w:r>
    </w:p>
    <w:p w14:paraId="1175CEC4" w14:textId="77777777" w:rsidR="00BF5257" w:rsidRDefault="00BF5257" w:rsidP="005F5849">
      <w:pPr>
        <w:pStyle w:val="GuideMarginHead-ASDEFCON"/>
      </w:pPr>
      <w:r w:rsidRPr="00BC0761">
        <w:rPr>
          <w:u w:val="single"/>
        </w:rPr>
        <w:t>Status</w:t>
      </w:r>
      <w:r>
        <w:rPr>
          <w:rStyle w:val="MarginheadingChar"/>
        </w:rPr>
        <w:t>:</w:t>
      </w:r>
      <w:r>
        <w:tab/>
        <w:t>Optional</w:t>
      </w:r>
    </w:p>
    <w:p w14:paraId="6F89FF01" w14:textId="77777777" w:rsidR="00BF5257" w:rsidRDefault="00BF5257" w:rsidP="005F5849">
      <w:pPr>
        <w:pStyle w:val="GuideMarginHead-ASDEFCON"/>
      </w:pPr>
      <w:r w:rsidRPr="00BC0761">
        <w:rPr>
          <w:u w:val="single"/>
        </w:rPr>
        <w:t>Purpose</w:t>
      </w:r>
      <w:r>
        <w:rPr>
          <w:rStyle w:val="MarginheadingChar"/>
        </w:rPr>
        <w:t>:</w:t>
      </w:r>
      <w:r>
        <w:tab/>
        <w:t>To identify the requirement for an in-service engineering information system</w:t>
      </w:r>
      <w:r w:rsidRPr="00BF5257">
        <w:t xml:space="preserve"> and</w:t>
      </w:r>
      <w:r>
        <w:t>,</w:t>
      </w:r>
      <w:r w:rsidRPr="00BF5257">
        <w:t xml:space="preserve"> in particular</w:t>
      </w:r>
      <w:r>
        <w:t>,</w:t>
      </w:r>
      <w:r w:rsidRPr="00BF5257">
        <w:t xml:space="preserve"> whether on-line access to a Defence </w:t>
      </w:r>
      <w:r w:rsidR="00A64B36">
        <w:t>engineering information</w:t>
      </w:r>
      <w:r w:rsidRPr="00BF5257">
        <w:t xml:space="preserve"> system will be provided</w:t>
      </w:r>
      <w:r>
        <w:t>.</w:t>
      </w:r>
    </w:p>
    <w:p w14:paraId="1C08C659" w14:textId="77777777" w:rsidR="00BF5257" w:rsidRDefault="00BF5257" w:rsidP="005F5849">
      <w:pPr>
        <w:pStyle w:val="GuideMarginHead-ASDEFCON"/>
      </w:pPr>
      <w:r w:rsidRPr="009D0633">
        <w:rPr>
          <w:u w:val="single"/>
        </w:rPr>
        <w:t>Policy</w:t>
      </w:r>
      <w:r>
        <w:rPr>
          <w:rStyle w:val="MarginheadingChar"/>
        </w:rPr>
        <w:t>:</w:t>
      </w:r>
      <w:r>
        <w:tab/>
        <w:t>TBD</w:t>
      </w:r>
    </w:p>
    <w:p w14:paraId="17ADF6E9" w14:textId="641D8D44" w:rsidR="00BF5257" w:rsidRDefault="00BF5257" w:rsidP="005F5849">
      <w:pPr>
        <w:pStyle w:val="GuideMarginHead-ASDEFCON"/>
      </w:pPr>
      <w:r w:rsidRPr="00BC0761">
        <w:rPr>
          <w:u w:val="single"/>
        </w:rPr>
        <w:t>Guidance</w:t>
      </w:r>
      <w:r>
        <w:rPr>
          <w:rStyle w:val="MarginheadingChar"/>
        </w:rPr>
        <w:t>:</w:t>
      </w:r>
      <w:r>
        <w:tab/>
      </w:r>
      <w:r w:rsidR="007A380E">
        <w:t>An engineering information system is an</w:t>
      </w:r>
      <w:r>
        <w:t xml:space="preserve"> optional </w:t>
      </w:r>
      <w:r w:rsidR="007A380E">
        <w:t xml:space="preserve">requirement </w:t>
      </w:r>
      <w:r w:rsidR="006F1EB9">
        <w:t xml:space="preserve">that </w:t>
      </w:r>
      <w:r>
        <w:t xml:space="preserve">may not be necessary for contracts supporting simple equipment, contracts </w:t>
      </w:r>
      <w:r w:rsidR="000E514B">
        <w:t xml:space="preserve">not operating under </w:t>
      </w:r>
      <w:r>
        <w:t>a</w:t>
      </w:r>
      <w:r w:rsidR="006F1EB9">
        <w:t xml:space="preserve">n ADF </w:t>
      </w:r>
      <w:r w:rsidR="00231F65">
        <w:t>r</w:t>
      </w:r>
      <w:r w:rsidR="006F1EB9">
        <w:t xml:space="preserve">egulatory / </w:t>
      </w:r>
      <w:r w:rsidR="00231F65">
        <w:t>a</w:t>
      </w:r>
      <w:r w:rsidR="006F1EB9">
        <w:t xml:space="preserve">ssurance </w:t>
      </w:r>
      <w:r w:rsidR="00231F65">
        <w:t>f</w:t>
      </w:r>
      <w:r w:rsidR="006F1EB9">
        <w:t>ramework</w:t>
      </w:r>
      <w:r>
        <w:t>, or when engineering advice is only sought to supplement Commonwealth engineering decision making.</w:t>
      </w:r>
      <w:r w:rsidR="00653CA7">
        <w:t xml:space="preserve">  This clause should be used when there is a </w:t>
      </w:r>
      <w:r w:rsidR="002560E3">
        <w:t xml:space="preserve">need </w:t>
      </w:r>
      <w:r w:rsidR="00653CA7">
        <w:t>to manage a number of engineering delegations</w:t>
      </w:r>
      <w:r w:rsidR="006B3ADA">
        <w:t xml:space="preserve"> / authorisations</w:t>
      </w:r>
      <w:r w:rsidR="00653CA7">
        <w:t xml:space="preserve"> and </w:t>
      </w:r>
      <w:r w:rsidR="007A380E">
        <w:t xml:space="preserve">to </w:t>
      </w:r>
      <w:r w:rsidR="00653CA7">
        <w:t xml:space="preserve">record </w:t>
      </w:r>
      <w:r w:rsidR="007A380E">
        <w:t xml:space="preserve">key </w:t>
      </w:r>
      <w:r w:rsidR="00653CA7">
        <w:t xml:space="preserve">decisions arising from engineering processes.  If </w:t>
      </w:r>
      <w:r w:rsidR="002560E3">
        <w:t>such a</w:t>
      </w:r>
      <w:r w:rsidR="007A380E">
        <w:t xml:space="preserve"> system</w:t>
      </w:r>
      <w:r w:rsidR="007A380E" w:rsidRPr="00BF5257">
        <w:t xml:space="preserve"> </w:t>
      </w:r>
      <w:r w:rsidR="007A380E">
        <w:t xml:space="preserve">is </w:t>
      </w:r>
      <w:r w:rsidR="00653CA7">
        <w:t xml:space="preserve">not required, the clauses under clause </w:t>
      </w:r>
      <w:r w:rsidR="00653CA7">
        <w:fldChar w:fldCharType="begin"/>
      </w:r>
      <w:r w:rsidR="00653CA7">
        <w:instrText xml:space="preserve"> REF _Ref232478627 \r \h </w:instrText>
      </w:r>
      <w:r w:rsidR="00653CA7">
        <w:fldChar w:fldCharType="separate"/>
      </w:r>
      <w:r w:rsidR="00453302">
        <w:t>6.2.2</w:t>
      </w:r>
      <w:r w:rsidR="00653CA7">
        <w:fldChar w:fldCharType="end"/>
      </w:r>
      <w:r w:rsidR="00653CA7">
        <w:t xml:space="preserve"> should be deleted and replaced with </w:t>
      </w:r>
      <w:r w:rsidR="007A380E">
        <w:t xml:space="preserve">a single </w:t>
      </w:r>
      <w:r w:rsidR="000748AB">
        <w:t>‘Not used’.</w:t>
      </w:r>
    </w:p>
    <w:p w14:paraId="07E6136D" w14:textId="7F7F43B0" w:rsidR="00BF5257" w:rsidRDefault="00BF5257" w:rsidP="005F5849">
      <w:pPr>
        <w:pStyle w:val="GuideText-ASDEFCON"/>
      </w:pPr>
      <w:r>
        <w:t xml:space="preserve">If required, </w:t>
      </w:r>
      <w:r w:rsidRPr="00BF5257">
        <w:t>drafter</w:t>
      </w:r>
      <w:r w:rsidR="00B9369A">
        <w:t>s</w:t>
      </w:r>
      <w:r w:rsidRPr="00BF5257">
        <w:t xml:space="preserve"> should select from the optional clauses listed under </w:t>
      </w:r>
      <w:r w:rsidR="00653CA7">
        <w:t xml:space="preserve">clause </w:t>
      </w:r>
      <w:r w:rsidR="00653CA7">
        <w:fldChar w:fldCharType="begin"/>
      </w:r>
      <w:r w:rsidR="00653CA7">
        <w:instrText xml:space="preserve"> REF _Ref232478627 \r \h </w:instrText>
      </w:r>
      <w:r w:rsidR="00653CA7">
        <w:fldChar w:fldCharType="separate"/>
      </w:r>
      <w:r w:rsidR="00453302">
        <w:t>6.2.2</w:t>
      </w:r>
      <w:r w:rsidR="00653CA7">
        <w:fldChar w:fldCharType="end"/>
      </w:r>
      <w:r w:rsidR="00653CA7">
        <w:t xml:space="preserve"> for the type of engineering information</w:t>
      </w:r>
      <w:r w:rsidR="00653CA7" w:rsidRPr="00BF5257">
        <w:t xml:space="preserve"> system</w:t>
      </w:r>
      <w:r w:rsidR="002560E3">
        <w:t xml:space="preserve"> to be used</w:t>
      </w:r>
      <w:r w:rsidRPr="00BF5257">
        <w:t xml:space="preserve">.  Option A should be selected when the Contractor will be provided on-line access to a Commonwealth-owned </w:t>
      </w:r>
      <w:r>
        <w:t>engineering information</w:t>
      </w:r>
      <w:r w:rsidRPr="00BF5257">
        <w:t xml:space="preserve"> system, such as </w:t>
      </w:r>
      <w:r>
        <w:t>EMERALD</w:t>
      </w:r>
      <w:r w:rsidR="009C7326">
        <w:t xml:space="preserve"> or the </w:t>
      </w:r>
      <w:r w:rsidR="001D0DA2">
        <w:t>applicable</w:t>
      </w:r>
      <w:r w:rsidR="009C7326">
        <w:t xml:space="preserve"> function of the Defence Enterprise Resource Planning </w:t>
      </w:r>
      <w:r w:rsidR="005D61F2">
        <w:t xml:space="preserve">Solution </w:t>
      </w:r>
      <w:r w:rsidR="009C7326">
        <w:t>(ERP)</w:t>
      </w:r>
      <w:r w:rsidRPr="00BF5257">
        <w:t>.</w:t>
      </w:r>
      <w:r w:rsidR="00653CA7">
        <w:t xml:space="preserve">  Option B should be chosen when the Contractor is to have </w:t>
      </w:r>
      <w:r w:rsidR="006B3ADA">
        <w:t>their own</w:t>
      </w:r>
      <w:r w:rsidR="00653CA7">
        <w:t xml:space="preserve"> engineering information</w:t>
      </w:r>
      <w:r w:rsidR="00653CA7" w:rsidRPr="00BF5257">
        <w:t xml:space="preserve"> </w:t>
      </w:r>
      <w:r w:rsidR="00653CA7">
        <w:t>system.</w:t>
      </w:r>
    </w:p>
    <w:p w14:paraId="2083FAB7" w14:textId="03764556" w:rsidR="00BF5257" w:rsidRDefault="00BF5257" w:rsidP="005F5849">
      <w:pPr>
        <w:pStyle w:val="GuideText-ASDEFCON"/>
      </w:pPr>
      <w:r>
        <w:t xml:space="preserve">Option A would </w:t>
      </w:r>
      <w:r w:rsidR="00706C59">
        <w:t xml:space="preserve">often </w:t>
      </w:r>
      <w:r>
        <w:t xml:space="preserve">be applicable where the Contractor is working on </w:t>
      </w:r>
      <w:r w:rsidR="00706C59">
        <w:t xml:space="preserve">Commonwealth Premises </w:t>
      </w:r>
      <w:r>
        <w:t xml:space="preserve">or the Commonwealth will provide system access to </w:t>
      </w:r>
      <w:r w:rsidR="006B3ADA">
        <w:t xml:space="preserve">the Contractor </w:t>
      </w:r>
      <w:r w:rsidR="00706C59">
        <w:t xml:space="preserve">when </w:t>
      </w:r>
      <w:r w:rsidR="006B3ADA">
        <w:t xml:space="preserve">operating from </w:t>
      </w:r>
      <w:r w:rsidR="00706C59">
        <w:t>their own premises</w:t>
      </w:r>
      <w:r>
        <w:t xml:space="preserve">.  </w:t>
      </w:r>
      <w:r w:rsidR="00B044A1">
        <w:t xml:space="preserve">If </w:t>
      </w:r>
      <w:r w:rsidR="001D0DA2">
        <w:t>applicable functions of</w:t>
      </w:r>
      <w:r w:rsidR="00FE6341">
        <w:t xml:space="preserve"> ERP </w:t>
      </w:r>
      <w:r w:rsidR="001D0DA2">
        <w:t>are still to be delivered, and</w:t>
      </w:r>
      <w:r w:rsidR="00B044A1">
        <w:t xml:space="preserve"> work will initially be undertaken using a legacy system, a </w:t>
      </w:r>
      <w:r w:rsidR="00B044A1" w:rsidRPr="008A0AD2">
        <w:t>note</w:t>
      </w:r>
      <w:r w:rsidR="00B044A1">
        <w:t xml:space="preserve"> to tenderers is to be included to advise tenderers of the expected change.  </w:t>
      </w:r>
      <w:r w:rsidR="00B044A1" w:rsidRPr="005154D8">
        <w:t>There are also two sub-options whereby the Contractor will be given</w:t>
      </w:r>
      <w:r w:rsidR="00B044A1">
        <w:t xml:space="preserve"> </w:t>
      </w:r>
      <w:r>
        <w:t>excl</w:t>
      </w:r>
      <w:r w:rsidR="00B510BA">
        <w:t xml:space="preserve">usive access </w:t>
      </w:r>
      <w:r w:rsidR="00B044A1">
        <w:t xml:space="preserve">(Option A-1) </w:t>
      </w:r>
      <w:r>
        <w:t>or shared access</w:t>
      </w:r>
      <w:r w:rsidR="00B044A1">
        <w:t xml:space="preserve"> (Option A-2)</w:t>
      </w:r>
      <w:r>
        <w:t>.  Shared access may occur where the facility is shared with Defence staff or another contractor.  Details of</w:t>
      </w:r>
      <w:r w:rsidR="002560E3">
        <w:t xml:space="preserve"> the</w:t>
      </w:r>
      <w:r>
        <w:t xml:space="preserve"> GFE and GFS </w:t>
      </w:r>
      <w:r w:rsidR="002560E3">
        <w:t xml:space="preserve">to be provided </w:t>
      </w:r>
      <w:r>
        <w:t xml:space="preserve">need to be </w:t>
      </w:r>
      <w:r w:rsidR="006B3ADA">
        <w:t>included in</w:t>
      </w:r>
      <w:r>
        <w:t xml:space="preserve"> Attachment E</w:t>
      </w:r>
      <w:r w:rsidR="002560E3">
        <w:t>,</w:t>
      </w:r>
      <w:r>
        <w:t xml:space="preserve"> whe</w:t>
      </w:r>
      <w:r w:rsidR="006B3ADA">
        <w:t>n</w:t>
      </w:r>
      <w:r>
        <w:t xml:space="preserve"> applicable.</w:t>
      </w:r>
    </w:p>
    <w:p w14:paraId="02360837" w14:textId="77777777" w:rsidR="00BF5257" w:rsidRDefault="00BF5257" w:rsidP="005F5849">
      <w:pPr>
        <w:pStyle w:val="GuideText-ASDEFCON"/>
      </w:pPr>
      <w:r>
        <w:t xml:space="preserve">Drafters should note that training in Commonwealth-provided information systems is covered </w:t>
      </w:r>
      <w:r w:rsidR="0090054C">
        <w:t>under clause 3</w:t>
      </w:r>
      <w:r w:rsidR="006B3ADA">
        <w:t>.17</w:t>
      </w:r>
      <w:r>
        <w:t xml:space="preserve"> of the SOW, and additional clauses are not required here.</w:t>
      </w:r>
    </w:p>
    <w:p w14:paraId="6DE5CF43" w14:textId="77777777" w:rsidR="00BF5257" w:rsidRDefault="00BF5257" w:rsidP="005F5849">
      <w:pPr>
        <w:pStyle w:val="GuideText-ASDEFCON"/>
      </w:pPr>
      <w:r>
        <w:t xml:space="preserve">Smaller </w:t>
      </w:r>
      <w:r w:rsidR="002E591E">
        <w:t>engineering</w:t>
      </w:r>
      <w:r>
        <w:t xml:space="preserve"> contracts may not warrant the </w:t>
      </w:r>
      <w:r w:rsidR="008E4F37">
        <w:t xml:space="preserve">complexity </w:t>
      </w:r>
      <w:r>
        <w:t xml:space="preserve">of on-line </w:t>
      </w:r>
      <w:r w:rsidR="008E4F37">
        <w:t xml:space="preserve">access </w:t>
      </w:r>
      <w:r>
        <w:t xml:space="preserve">to </w:t>
      </w:r>
      <w:r w:rsidR="008E4F37">
        <w:t xml:space="preserve">a </w:t>
      </w:r>
      <w:r>
        <w:t>Commonwealth system.  In these instances, the requirements for reporting of engineering information, if required, will need to be identified and an appropriate DID developed</w:t>
      </w:r>
      <w:r w:rsidR="00F41E6A">
        <w:t xml:space="preserve"> by the drafter</w:t>
      </w:r>
      <w:r>
        <w:t xml:space="preserve">, added to the CDRL, and referred to from Option </w:t>
      </w:r>
      <w:r w:rsidR="00653CA7">
        <w:t>B</w:t>
      </w:r>
      <w:r>
        <w:t>.</w:t>
      </w:r>
    </w:p>
    <w:p w14:paraId="244D40C5" w14:textId="77777777" w:rsidR="00BF5257" w:rsidRPr="00BF5257" w:rsidRDefault="00BF5257" w:rsidP="005F5849">
      <w:pPr>
        <w:pStyle w:val="GuideText-ASDEFCON"/>
      </w:pPr>
      <w:r>
        <w:t xml:space="preserve">Note that it is possible for </w:t>
      </w:r>
      <w:r w:rsidR="008153D4">
        <w:t>the</w:t>
      </w:r>
      <w:r>
        <w:t xml:space="preserve"> </w:t>
      </w:r>
      <w:r w:rsidR="008153D4">
        <w:t xml:space="preserve">Contractor </w:t>
      </w:r>
      <w:r>
        <w:t xml:space="preserve">to have both on-line access, while located at </w:t>
      </w:r>
      <w:r w:rsidR="002B08DC">
        <w:t>Commonwealth Premises</w:t>
      </w:r>
      <w:r>
        <w:t xml:space="preserve">, and to not have access </w:t>
      </w:r>
      <w:r w:rsidR="00F41E6A">
        <w:t xml:space="preserve">at </w:t>
      </w:r>
      <w:r>
        <w:t>another location where Services are being</w:t>
      </w:r>
      <w:r w:rsidR="0090054C">
        <w:t xml:space="preserve"> performed.  If</w:t>
      </w:r>
      <w:r>
        <w:t xml:space="preserve"> this is expected when drafting</w:t>
      </w:r>
      <w:r w:rsidR="0090054C">
        <w:t xml:space="preserve"> the RFT</w:t>
      </w:r>
      <w:r>
        <w:t>, drafter</w:t>
      </w:r>
      <w:r w:rsidR="00B9369A">
        <w:t>s</w:t>
      </w:r>
      <w:r>
        <w:t xml:space="preserve"> will need to include and tailor both Options A and B to suit </w:t>
      </w:r>
      <w:r w:rsidR="008E4F37">
        <w:t xml:space="preserve">the </w:t>
      </w:r>
      <w:r>
        <w:t>situation.</w:t>
      </w:r>
    </w:p>
    <w:p w14:paraId="42BA80AF" w14:textId="77777777" w:rsidR="00BF5257" w:rsidRPr="005F5849" w:rsidRDefault="00BF5257" w:rsidP="005F5849">
      <w:pPr>
        <w:pStyle w:val="GuideMarginHead-ASDEFCON"/>
        <w:rPr>
          <w:u w:val="single"/>
        </w:rPr>
      </w:pPr>
      <w:r w:rsidRPr="005F5849">
        <w:rPr>
          <w:u w:val="single"/>
        </w:rPr>
        <w:t>Related Clauses/Documents:</w:t>
      </w:r>
    </w:p>
    <w:p w14:paraId="07E79F7B" w14:textId="77777777" w:rsidR="003566EB" w:rsidRDefault="003566EB" w:rsidP="005F5849">
      <w:pPr>
        <w:pStyle w:val="GuideText-ASDEFCON"/>
      </w:pPr>
      <w:r>
        <w:t>Attachment E</w:t>
      </w:r>
      <w:r w:rsidR="00CD311F">
        <w:t xml:space="preserve">, </w:t>
      </w:r>
      <w:r>
        <w:t>GFE</w:t>
      </w:r>
      <w:r w:rsidR="00CD311F">
        <w:t xml:space="preserve"> and</w:t>
      </w:r>
      <w:r>
        <w:t xml:space="preserve"> GFS</w:t>
      </w:r>
    </w:p>
    <w:p w14:paraId="5BDDE65B" w14:textId="77777777" w:rsidR="003566EB" w:rsidRDefault="003566EB" w:rsidP="005F5849">
      <w:pPr>
        <w:pStyle w:val="GuideText-ASDEFCON"/>
      </w:pPr>
      <w:r>
        <w:t xml:space="preserve">Attachment </w:t>
      </w:r>
      <w:r w:rsidR="00E2217C">
        <w:t>O</w:t>
      </w:r>
      <w:r>
        <w:t xml:space="preserve">, </w:t>
      </w:r>
      <w:r w:rsidR="00244DF6" w:rsidRPr="0029049A">
        <w:t xml:space="preserve">Government Furnished Facilities </w:t>
      </w:r>
      <w:r w:rsidR="00244DF6">
        <w:t>License,</w:t>
      </w:r>
      <w:r>
        <w:t xml:space="preserve"> as applicable</w:t>
      </w:r>
    </w:p>
    <w:p w14:paraId="6ADB257F" w14:textId="77777777" w:rsidR="003566EB" w:rsidRDefault="00EE25B6" w:rsidP="005F5849">
      <w:pPr>
        <w:pStyle w:val="GuideText-ASDEFCON"/>
      </w:pPr>
      <w:r>
        <w:t xml:space="preserve">Draft </w:t>
      </w:r>
      <w:r w:rsidR="003566EB">
        <w:t xml:space="preserve">SOW clause </w:t>
      </w:r>
      <w:r w:rsidR="007644FE">
        <w:t>3.14.4</w:t>
      </w:r>
      <w:r w:rsidR="003566EB">
        <w:t>, Information Systems Security</w:t>
      </w:r>
    </w:p>
    <w:p w14:paraId="743A5D50" w14:textId="77777777" w:rsidR="003566EB" w:rsidRDefault="00EE25B6" w:rsidP="005F5849">
      <w:pPr>
        <w:pStyle w:val="GuideText-ASDEFCON"/>
      </w:pPr>
      <w:r>
        <w:t xml:space="preserve">Draft </w:t>
      </w:r>
      <w:r w:rsidR="003566EB">
        <w:t>SOW clause 3.1</w:t>
      </w:r>
      <w:r w:rsidR="00190178">
        <w:t>7</w:t>
      </w:r>
      <w:r w:rsidR="003566EB">
        <w:t>, Training in Defence Information Systems</w:t>
      </w:r>
    </w:p>
    <w:p w14:paraId="1E014CD0" w14:textId="455C4CC2" w:rsidR="00C002D9" w:rsidRDefault="00EE25B6" w:rsidP="005F5849">
      <w:pPr>
        <w:pStyle w:val="GuideText-ASDEFCON"/>
      </w:pPr>
      <w:r>
        <w:t xml:space="preserve">Draft </w:t>
      </w:r>
      <w:r w:rsidR="003566EB">
        <w:t>SOW clause 9.2, Technical Data</w:t>
      </w:r>
    </w:p>
    <w:p w14:paraId="63603A05" w14:textId="77777777" w:rsidR="003566EB" w:rsidRDefault="00F41E6A" w:rsidP="005F5849">
      <w:pPr>
        <w:pStyle w:val="GuideText-ASDEFCON"/>
      </w:pPr>
      <w:r>
        <w:t xml:space="preserve">Draft SOW </w:t>
      </w:r>
      <w:r w:rsidR="003566EB">
        <w:t>clause 9.7, Computer Support</w:t>
      </w:r>
    </w:p>
    <w:p w14:paraId="7D9EB04C" w14:textId="77777777" w:rsidR="00BF5257" w:rsidRDefault="00BF5257" w:rsidP="005F5849">
      <w:pPr>
        <w:pStyle w:val="GuideText-ASDEFCON"/>
      </w:pPr>
      <w:r>
        <w:t>DID-ENG-CEMP and DID-SSM-SSMP</w:t>
      </w:r>
    </w:p>
    <w:p w14:paraId="4BDE55AF" w14:textId="77777777" w:rsidR="00BF5257" w:rsidRDefault="00BF5257" w:rsidP="005F5849">
      <w:pPr>
        <w:pStyle w:val="GuideText-ASDEFCON"/>
      </w:pPr>
      <w:r>
        <w:t>DSD-ENG-CM and DSD-ENG-SW</w:t>
      </w:r>
    </w:p>
    <w:p w14:paraId="2B8A0101" w14:textId="77777777" w:rsidR="00BF5257" w:rsidRDefault="00BF5257" w:rsidP="009D0633">
      <w:pPr>
        <w:pStyle w:val="GuideMarginHead-ASDEFCON"/>
      </w:pPr>
      <w:r w:rsidRPr="009D0633">
        <w:rPr>
          <w:u w:val="single"/>
        </w:rPr>
        <w:t>Optional Clauses</w:t>
      </w:r>
      <w:r w:rsidRPr="009D0633">
        <w:t>:</w:t>
      </w:r>
      <w:r>
        <w:tab/>
      </w:r>
      <w:r w:rsidRPr="005F5849">
        <w:rPr>
          <w:rStyle w:val="GuideText-ASDEFCONChar"/>
        </w:rPr>
        <w:t>None</w:t>
      </w:r>
    </w:p>
    <w:p w14:paraId="68554273" w14:textId="5C02DD69" w:rsidR="00C40339" w:rsidRDefault="00F61E9B">
      <w:pPr>
        <w:pStyle w:val="heading"/>
      </w:pPr>
      <w:r>
        <w:fldChar w:fldCharType="begin"/>
      </w:r>
      <w:r>
        <w:instrText xml:space="preserve"> REF _Ref447875053 \r \h </w:instrText>
      </w:r>
      <w:r>
        <w:fldChar w:fldCharType="separate"/>
      </w:r>
      <w:r w:rsidR="00453302">
        <w:t>6.2.3</w:t>
      </w:r>
      <w:r>
        <w:fldChar w:fldCharType="end"/>
      </w:r>
      <w:r w:rsidR="00BF5257">
        <w:tab/>
      </w:r>
      <w:r w:rsidR="00C40339">
        <w:t>Engineering Investigations</w:t>
      </w:r>
    </w:p>
    <w:p w14:paraId="29E333BC" w14:textId="77777777" w:rsidR="00C40339" w:rsidRDefault="00C40339" w:rsidP="005F5849">
      <w:pPr>
        <w:pStyle w:val="GuideMarginHead-ASDEFCON"/>
      </w:pPr>
      <w:r w:rsidRPr="00BC0761">
        <w:rPr>
          <w:u w:val="single"/>
        </w:rPr>
        <w:t>Status</w:t>
      </w:r>
      <w:r>
        <w:rPr>
          <w:rStyle w:val="MarginheadingChar"/>
        </w:rPr>
        <w:t>:</w:t>
      </w:r>
      <w:r>
        <w:tab/>
        <w:t>Core</w:t>
      </w:r>
    </w:p>
    <w:p w14:paraId="0C4473BD" w14:textId="2D48C956" w:rsidR="00C40339" w:rsidRDefault="00C40339" w:rsidP="005F5849">
      <w:pPr>
        <w:pStyle w:val="GuideMarginHead-ASDEFCON"/>
      </w:pPr>
      <w:r w:rsidRPr="00BC0761">
        <w:rPr>
          <w:u w:val="single"/>
        </w:rPr>
        <w:t>Purpose</w:t>
      </w:r>
      <w:r>
        <w:rPr>
          <w:rStyle w:val="MarginheadingChar"/>
        </w:rPr>
        <w:t>:</w:t>
      </w:r>
      <w:r>
        <w:tab/>
        <w:t xml:space="preserve">To identify the requirement for conducting engineering investigations into </w:t>
      </w:r>
      <w:r w:rsidR="00696458">
        <w:t xml:space="preserve">a range of </w:t>
      </w:r>
      <w:r w:rsidR="00F41E6A">
        <w:t xml:space="preserve">issues / </w:t>
      </w:r>
      <w:r w:rsidR="00696458">
        <w:t xml:space="preserve">areas including Defects, </w:t>
      </w:r>
      <w:r w:rsidR="009E5F96">
        <w:t xml:space="preserve">Technical Substitution (ie, </w:t>
      </w:r>
      <w:r>
        <w:t>parts substitution</w:t>
      </w:r>
      <w:r w:rsidR="009E5F96">
        <w:t>)</w:t>
      </w:r>
      <w:r>
        <w:t xml:space="preserve">, changes </w:t>
      </w:r>
      <w:r w:rsidR="00F41E6A">
        <w:t>in manufacturer Technical Data and</w:t>
      </w:r>
      <w:r>
        <w:t xml:space="preserve"> maintenance procedures, and draft publication amendments.</w:t>
      </w:r>
    </w:p>
    <w:p w14:paraId="3918D53B" w14:textId="77777777" w:rsidR="00C40339" w:rsidRDefault="00C40339" w:rsidP="005F5849">
      <w:pPr>
        <w:pStyle w:val="GuideMarginHead-ASDEFCON"/>
      </w:pPr>
      <w:r w:rsidRPr="009D0633">
        <w:rPr>
          <w:u w:val="single"/>
        </w:rPr>
        <w:t>Policy</w:t>
      </w:r>
      <w:r>
        <w:rPr>
          <w:rStyle w:val="MarginheadingChar"/>
        </w:rPr>
        <w:t>:</w:t>
      </w:r>
      <w:r>
        <w:tab/>
        <w:t>TBD</w:t>
      </w:r>
    </w:p>
    <w:p w14:paraId="08B8FB6C" w14:textId="77777777" w:rsidR="00C40339" w:rsidRDefault="00C40339" w:rsidP="005F5849">
      <w:pPr>
        <w:pStyle w:val="GuideMarginHead-ASDEFCON"/>
      </w:pPr>
      <w:r w:rsidRPr="00BC0761">
        <w:rPr>
          <w:u w:val="single"/>
        </w:rPr>
        <w:t>Guidance</w:t>
      </w:r>
      <w:r>
        <w:rPr>
          <w:rStyle w:val="MarginheadingChar"/>
        </w:rPr>
        <w:t>:</w:t>
      </w:r>
      <w:r>
        <w:tab/>
        <w:t xml:space="preserve">Conducting engineering investigations, either in their entirety or </w:t>
      </w:r>
      <w:r w:rsidR="00F41E6A">
        <w:t xml:space="preserve">complementary </w:t>
      </w:r>
      <w:r>
        <w:t xml:space="preserve">to </w:t>
      </w:r>
      <w:r w:rsidR="00F41E6A">
        <w:t xml:space="preserve">those </w:t>
      </w:r>
      <w:r w:rsidR="002B08DC">
        <w:t>undertaken</w:t>
      </w:r>
      <w:r w:rsidR="00F41E6A">
        <w:t xml:space="preserve"> by the </w:t>
      </w:r>
      <w:r>
        <w:t xml:space="preserve">Commonwealth </w:t>
      </w:r>
      <w:r w:rsidR="00856D3A">
        <w:t>or an Associated Party</w:t>
      </w:r>
      <w:r>
        <w:t>, is a core activity of Engineering Support.</w:t>
      </w:r>
    </w:p>
    <w:p w14:paraId="3B92208C" w14:textId="77777777" w:rsidR="00C40339" w:rsidRDefault="00C40339" w:rsidP="005F5849">
      <w:pPr>
        <w:pStyle w:val="GuideText-ASDEFCON"/>
      </w:pPr>
      <w:r>
        <w:t xml:space="preserve">For complex systems, engineering investigations may need to re-visit </w:t>
      </w:r>
      <w:r w:rsidR="00D50130">
        <w:t>Failure Mode, Effects and Criticality Analysis (</w:t>
      </w:r>
      <w:r>
        <w:t>FMECA</w:t>
      </w:r>
      <w:r w:rsidR="00D50130">
        <w:t>)</w:t>
      </w:r>
      <w:r>
        <w:t xml:space="preserve">, </w:t>
      </w:r>
      <w:r w:rsidR="00D50130">
        <w:t>Reliability Centred Maintenance (</w:t>
      </w:r>
      <w:r>
        <w:t>RCM</w:t>
      </w:r>
      <w:r w:rsidR="00D50130">
        <w:t>)</w:t>
      </w:r>
      <w:r>
        <w:t xml:space="preserve"> and/or </w:t>
      </w:r>
      <w:r w:rsidR="00856D3A">
        <w:t xml:space="preserve">the system safety engineering program </w:t>
      </w:r>
      <w:r>
        <w:t xml:space="preserve">conducted during the acquisition phase, or </w:t>
      </w:r>
      <w:r w:rsidR="00856D3A">
        <w:t xml:space="preserve">during </w:t>
      </w:r>
      <w:r>
        <w:t xml:space="preserve">previous </w:t>
      </w:r>
      <w:r w:rsidR="006304BB">
        <w:t xml:space="preserve">in-service </w:t>
      </w:r>
      <w:r>
        <w:t xml:space="preserve">support </w:t>
      </w:r>
      <w:r w:rsidR="00856D3A">
        <w:t>activiti</w:t>
      </w:r>
      <w:r>
        <w:t>e</w:t>
      </w:r>
      <w:r w:rsidR="006304BB">
        <w:t>s</w:t>
      </w:r>
      <w:r>
        <w:t xml:space="preserve">.  Access to </w:t>
      </w:r>
      <w:r w:rsidR="00450BC6">
        <w:t>Technical Data</w:t>
      </w:r>
      <w:r>
        <w:t xml:space="preserve"> is essential, and in many cases must be available (either as GFI</w:t>
      </w:r>
      <w:r w:rsidR="00D50130">
        <w:t> </w:t>
      </w:r>
      <w:r>
        <w:t>/</w:t>
      </w:r>
      <w:r w:rsidR="00D50130">
        <w:t xml:space="preserve"> </w:t>
      </w:r>
      <w:r>
        <w:t>GFD or direct from the OEM) for successful investigations.</w:t>
      </w:r>
    </w:p>
    <w:p w14:paraId="6FF76B2E" w14:textId="146A5169" w:rsidR="00653CA7" w:rsidRDefault="00C40339" w:rsidP="005F5849">
      <w:pPr>
        <w:pStyle w:val="GuideText-ASDEFCON"/>
      </w:pPr>
      <w:r>
        <w:t xml:space="preserve">While </w:t>
      </w:r>
      <w:r w:rsidR="00705E17">
        <w:t>listing types of engineering investigations may be</w:t>
      </w:r>
      <w:r>
        <w:t xml:space="preserve"> relatively straight forward, structuring the methods of payment may not be.  </w:t>
      </w:r>
      <w:r w:rsidR="00653CA7">
        <w:t xml:space="preserve">Drafters should first note that clause </w:t>
      </w:r>
      <w:r w:rsidR="00F61E9B">
        <w:fldChar w:fldCharType="begin"/>
      </w:r>
      <w:r w:rsidR="00F61E9B">
        <w:instrText xml:space="preserve"> REF _Ref447875053 \r \h </w:instrText>
      </w:r>
      <w:r w:rsidR="00F61E9B">
        <w:fldChar w:fldCharType="separate"/>
      </w:r>
      <w:r w:rsidR="00453302">
        <w:t>6.2.3</w:t>
      </w:r>
      <w:r w:rsidR="00F61E9B">
        <w:fldChar w:fldCharType="end"/>
      </w:r>
      <w:r w:rsidR="00653CA7">
        <w:t xml:space="preserve"> has been structured to divide the </w:t>
      </w:r>
      <w:r w:rsidR="00AD52BC">
        <w:t>types of investigations into three groups</w:t>
      </w:r>
      <w:r w:rsidR="00845F63">
        <w:t>:</w:t>
      </w:r>
      <w:r w:rsidR="00AD52BC">
        <w:t xml:space="preserve"> </w:t>
      </w:r>
      <w:r w:rsidR="008E4F37">
        <w:t xml:space="preserve">(a) </w:t>
      </w:r>
      <w:r w:rsidR="00AD52BC">
        <w:t xml:space="preserve">those undertaken routinely, </w:t>
      </w:r>
      <w:r w:rsidR="008E4F37">
        <w:t xml:space="preserve">(b) </w:t>
      </w:r>
      <w:r w:rsidR="00AD52BC">
        <w:t>those initiated by the Commonwealth</w:t>
      </w:r>
      <w:r w:rsidR="00845F63">
        <w:t>,</w:t>
      </w:r>
      <w:r w:rsidR="00AD52BC">
        <w:t xml:space="preserve"> and</w:t>
      </w:r>
      <w:r w:rsidR="008E4F37">
        <w:t xml:space="preserve"> (c)</w:t>
      </w:r>
      <w:r w:rsidR="00AD52BC">
        <w:t xml:space="preserve"> those initiated by </w:t>
      </w:r>
      <w:r w:rsidR="008E4F37">
        <w:t xml:space="preserve">a </w:t>
      </w:r>
      <w:r w:rsidR="00705E17">
        <w:t xml:space="preserve">request from </w:t>
      </w:r>
      <w:r w:rsidR="00AD52BC">
        <w:t>the Contractor.  The first group are undertaken as Recurring Service</w:t>
      </w:r>
      <w:r w:rsidR="00845F63">
        <w:t>s</w:t>
      </w:r>
      <w:r w:rsidR="00686682">
        <w:t xml:space="preserve"> (clause </w:t>
      </w:r>
      <w:r w:rsidR="00686682">
        <w:fldChar w:fldCharType="begin"/>
      </w:r>
      <w:r w:rsidR="00686682">
        <w:instrText xml:space="preserve"> REF _Ref181177218 \r \h </w:instrText>
      </w:r>
      <w:r w:rsidR="005F5849">
        <w:instrText xml:space="preserve"> \* MERGEFORMAT </w:instrText>
      </w:r>
      <w:r w:rsidR="00686682">
        <w:fldChar w:fldCharType="separate"/>
      </w:r>
      <w:r w:rsidR="00453302">
        <w:t>6.2.3.1</w:t>
      </w:r>
      <w:r w:rsidR="00686682">
        <w:fldChar w:fldCharType="end"/>
      </w:r>
      <w:r w:rsidR="00686682">
        <w:t>)</w:t>
      </w:r>
      <w:r w:rsidR="00845F63">
        <w:t>,</w:t>
      </w:r>
      <w:r w:rsidR="00AD52BC">
        <w:t xml:space="preserve"> while the latter two </w:t>
      </w:r>
      <w:r w:rsidR="00686682">
        <w:t xml:space="preserve">(in clauses </w:t>
      </w:r>
      <w:r w:rsidR="00686682">
        <w:fldChar w:fldCharType="begin"/>
      </w:r>
      <w:r w:rsidR="00686682">
        <w:instrText xml:space="preserve"> REF _Ref181177240 \r \h </w:instrText>
      </w:r>
      <w:r w:rsidR="005F5849">
        <w:instrText xml:space="preserve"> \* MERGEFORMAT </w:instrText>
      </w:r>
      <w:r w:rsidR="00686682">
        <w:fldChar w:fldCharType="separate"/>
      </w:r>
      <w:r w:rsidR="00453302">
        <w:t>6.2.3.2</w:t>
      </w:r>
      <w:r w:rsidR="00686682">
        <w:fldChar w:fldCharType="end"/>
      </w:r>
      <w:r w:rsidR="00686682">
        <w:t xml:space="preserve"> and </w:t>
      </w:r>
      <w:r w:rsidR="00686682">
        <w:fldChar w:fldCharType="begin"/>
      </w:r>
      <w:r w:rsidR="00686682">
        <w:instrText xml:space="preserve"> REF _Ref181179188 \r \h </w:instrText>
      </w:r>
      <w:r w:rsidR="005F5849">
        <w:instrText xml:space="preserve"> \* MERGEFORMAT </w:instrText>
      </w:r>
      <w:r w:rsidR="00686682">
        <w:fldChar w:fldCharType="separate"/>
      </w:r>
      <w:r w:rsidR="00453302">
        <w:t>6.2.3.3</w:t>
      </w:r>
      <w:r w:rsidR="00686682">
        <w:fldChar w:fldCharType="end"/>
      </w:r>
      <w:r w:rsidR="00686682">
        <w:t xml:space="preserve">) </w:t>
      </w:r>
      <w:r w:rsidR="00AD52BC">
        <w:t>are undertaken as S&amp;Q Services (</w:t>
      </w:r>
      <w:r w:rsidR="008E4F37">
        <w:t xml:space="preserve">and </w:t>
      </w:r>
      <w:r w:rsidR="00AD52BC">
        <w:t>may</w:t>
      </w:r>
      <w:r w:rsidR="008E4F37">
        <w:t xml:space="preserve"> </w:t>
      </w:r>
      <w:r w:rsidR="00AD52BC">
        <w:t>be undertaken by a CSC if included in the Contract).  Where it makes sense to do so, types of investigations can be moved from one group to another.  For example “analyse fault-reporting and corrective-action data” could be</w:t>
      </w:r>
      <w:r w:rsidR="00686682">
        <w:t xml:space="preserve"> changed to</w:t>
      </w:r>
      <w:r w:rsidR="00AD52BC">
        <w:t xml:space="preserve"> </w:t>
      </w:r>
      <w:r w:rsidR="00705E17">
        <w:t xml:space="preserve">a </w:t>
      </w:r>
      <w:r w:rsidR="00686682">
        <w:t xml:space="preserve">Commonwealth initiated </w:t>
      </w:r>
      <w:r w:rsidR="00705E17">
        <w:t xml:space="preserve">task </w:t>
      </w:r>
      <w:r w:rsidR="002B08DC">
        <w:t>by</w:t>
      </w:r>
      <w:r w:rsidR="00686682">
        <w:t xml:space="preserve"> </w:t>
      </w:r>
      <w:r w:rsidR="00AD52BC">
        <w:t>relocat</w:t>
      </w:r>
      <w:r w:rsidR="002B08DC">
        <w:t>ing it</w:t>
      </w:r>
      <w:r w:rsidR="00AD52BC">
        <w:t xml:space="preserve"> from the first group to the second group, </w:t>
      </w:r>
      <w:r w:rsidR="008E4F37">
        <w:t xml:space="preserve">which also </w:t>
      </w:r>
      <w:r w:rsidR="00AD52BC">
        <w:t>chang</w:t>
      </w:r>
      <w:r w:rsidR="008E4F37">
        <w:t>es</w:t>
      </w:r>
      <w:r w:rsidR="00AD52BC">
        <w:t xml:space="preserve"> it from a Recurring Service to an S&amp;Q Service.</w:t>
      </w:r>
    </w:p>
    <w:p w14:paraId="01D7B921" w14:textId="77777777" w:rsidR="00C40339" w:rsidRDefault="00C40339" w:rsidP="005F5849">
      <w:pPr>
        <w:pStyle w:val="GuideText-ASDEFCON"/>
      </w:pPr>
      <w:r>
        <w:t>Drafters should consider whether payments</w:t>
      </w:r>
      <w:r w:rsidR="00A37DAD">
        <w:t xml:space="preserve"> </w:t>
      </w:r>
      <w:r w:rsidR="00686682">
        <w:t>for</w:t>
      </w:r>
      <w:r w:rsidR="00A37DAD">
        <w:t xml:space="preserve"> Recurring Services</w:t>
      </w:r>
      <w:r>
        <w:t xml:space="preserve">, differing types of Ad </w:t>
      </w:r>
      <w:r w:rsidR="00696458">
        <w:t>H</w:t>
      </w:r>
      <w:r>
        <w:t xml:space="preserve">oc Service payments, </w:t>
      </w:r>
      <w:r w:rsidR="00443A2B">
        <w:t xml:space="preserve">a CSC, </w:t>
      </w:r>
      <w:r>
        <w:t xml:space="preserve">or a combination of methods </w:t>
      </w:r>
      <w:r w:rsidR="00705E17">
        <w:t xml:space="preserve">will be </w:t>
      </w:r>
      <w:r>
        <w:t>best suited</w:t>
      </w:r>
      <w:r w:rsidR="00705E17">
        <w:t>,</w:t>
      </w:r>
      <w:r>
        <w:t xml:space="preserve"> and establish these in Annex D to Attachment A of the COT</w:t>
      </w:r>
      <w:r w:rsidR="00A37DAD">
        <w:t xml:space="preserve"> (for subsequent </w:t>
      </w:r>
      <w:r w:rsidR="00686682">
        <w:t>inclusion in</w:t>
      </w:r>
      <w:r w:rsidR="00A37DAD">
        <w:t xml:space="preserve"> Attachment B, Price and Payments)</w:t>
      </w:r>
      <w:r>
        <w:t xml:space="preserve">.  </w:t>
      </w:r>
      <w:r w:rsidR="008E4F37">
        <w:t xml:space="preserve">When </w:t>
      </w:r>
      <w:r w:rsidR="002B08DC">
        <w:t xml:space="preserve">only a </w:t>
      </w:r>
      <w:r>
        <w:t xml:space="preserve">small number of </w:t>
      </w:r>
      <w:r w:rsidR="00705E17">
        <w:t xml:space="preserve">Products </w:t>
      </w:r>
      <w:r w:rsidR="008E4F37">
        <w:t xml:space="preserve">are </w:t>
      </w:r>
      <w:r w:rsidR="00705E17">
        <w:t>supported by Engineering Services</w:t>
      </w:r>
      <w:r>
        <w:t xml:space="preserve">, S&amp;Q </w:t>
      </w:r>
      <w:r w:rsidR="00D50130">
        <w:t xml:space="preserve">Services </w:t>
      </w:r>
      <w:r>
        <w:t xml:space="preserve">may be </w:t>
      </w:r>
      <w:r w:rsidR="002B08DC">
        <w:t xml:space="preserve">more </w:t>
      </w:r>
      <w:r>
        <w:t xml:space="preserve">appropriate.  If establishing an in-country Engineering Support capability for foreign </w:t>
      </w:r>
      <w:r w:rsidR="00705E17">
        <w:t xml:space="preserve">sourced </w:t>
      </w:r>
      <w:r>
        <w:t>equipment, then a more predictable payment regime</w:t>
      </w:r>
      <w:r w:rsidR="00845F63">
        <w:t>,</w:t>
      </w:r>
      <w:r>
        <w:t xml:space="preserve"> </w:t>
      </w:r>
      <w:r w:rsidR="00AD52BC">
        <w:t>such as a CSC or Recurring Service</w:t>
      </w:r>
      <w:r w:rsidR="008E4F37">
        <w:t>,</w:t>
      </w:r>
      <w:r w:rsidR="00AD52BC">
        <w:t xml:space="preserve"> </w:t>
      </w:r>
      <w:r>
        <w:t xml:space="preserve">may be </w:t>
      </w:r>
      <w:r w:rsidR="00705E17">
        <w:t xml:space="preserve">essential </w:t>
      </w:r>
      <w:r>
        <w:t xml:space="preserve">to retain </w:t>
      </w:r>
      <w:r w:rsidR="00686682">
        <w:t xml:space="preserve">specific skills and </w:t>
      </w:r>
      <w:r>
        <w:t>expertise.  This area of Engineering Support is hard to quantify</w:t>
      </w:r>
      <w:r w:rsidR="00705E17">
        <w:t>,</w:t>
      </w:r>
      <w:r>
        <w:t xml:space="preserve"> as predicting the work requirements and balancing </w:t>
      </w:r>
      <w:r w:rsidR="00705E17">
        <w:t xml:space="preserve">an expectation of the work covered by </w:t>
      </w:r>
      <w:r>
        <w:t>warranties from the Acquisition Phase may prove difficult.</w:t>
      </w:r>
    </w:p>
    <w:p w14:paraId="707D7143" w14:textId="47AFBE07" w:rsidR="00C002D9" w:rsidRDefault="00C40339" w:rsidP="005F5849">
      <w:pPr>
        <w:pStyle w:val="GuideMarginHead-ASDEFCON"/>
        <w:rPr>
          <w:u w:val="single"/>
        </w:rPr>
      </w:pPr>
      <w:r w:rsidRPr="005F5849">
        <w:rPr>
          <w:u w:val="single"/>
        </w:rPr>
        <w:t>Related Clauses/Documents:</w:t>
      </w:r>
    </w:p>
    <w:p w14:paraId="49DE7138" w14:textId="77777777" w:rsidR="00705E17" w:rsidRDefault="00705E17" w:rsidP="005F5849">
      <w:pPr>
        <w:pStyle w:val="GuideText-ASDEFCON"/>
      </w:pPr>
      <w:r>
        <w:t>Draft SOW clause 11.4, Non-Conforming Services</w:t>
      </w:r>
    </w:p>
    <w:p w14:paraId="75AA42DD" w14:textId="77777777" w:rsidR="005266CC" w:rsidRDefault="00EE25B6" w:rsidP="005F5849">
      <w:pPr>
        <w:pStyle w:val="GuideText-ASDEFCON"/>
      </w:pPr>
      <w:r>
        <w:t xml:space="preserve">Draft </w:t>
      </w:r>
      <w:r w:rsidR="005266CC">
        <w:t>SOW clause 9.2, Technical Data</w:t>
      </w:r>
    </w:p>
    <w:p w14:paraId="1FD40A1B" w14:textId="0614A693" w:rsidR="005266CC" w:rsidRDefault="005266CC" w:rsidP="005F5849">
      <w:pPr>
        <w:pStyle w:val="GuideText-ASDEFCON"/>
      </w:pPr>
      <w:r>
        <w:t>DSD-ENG-CM, Configuration Management Services</w:t>
      </w:r>
    </w:p>
    <w:p w14:paraId="6147134B" w14:textId="6F387523" w:rsidR="00D138DF" w:rsidRDefault="00D138DF" w:rsidP="005F5849">
      <w:pPr>
        <w:pStyle w:val="GuideText-ASDEFCON"/>
      </w:pPr>
      <w:r>
        <w:t>DSD-ENG-SEC, System Security Services</w:t>
      </w:r>
    </w:p>
    <w:p w14:paraId="24945DFD" w14:textId="77777777" w:rsidR="005266CC" w:rsidRDefault="005266CC" w:rsidP="005F5849">
      <w:pPr>
        <w:pStyle w:val="GuideText-ASDEFCON"/>
      </w:pPr>
      <w:r>
        <w:t>DSD-ENG-SW, Software Support Services</w:t>
      </w:r>
    </w:p>
    <w:p w14:paraId="6AE684E1" w14:textId="77777777" w:rsidR="005266CC" w:rsidRPr="00CC2C3C" w:rsidRDefault="005266CC" w:rsidP="005F5849">
      <w:pPr>
        <w:pStyle w:val="GuideText-ASDEFCON"/>
        <w:rPr>
          <w:lang w:val="fr-FR"/>
        </w:rPr>
      </w:pPr>
      <w:r w:rsidRPr="00CC2C3C">
        <w:rPr>
          <w:lang w:val="fr-FR"/>
        </w:rPr>
        <w:t>DSD-MNT-MGT, Maintenance Management Services</w:t>
      </w:r>
    </w:p>
    <w:p w14:paraId="2884A101" w14:textId="77777777" w:rsidR="00686682" w:rsidRDefault="00686682" w:rsidP="005F5849">
      <w:pPr>
        <w:pStyle w:val="GuideText-ASDEFCON"/>
      </w:pPr>
      <w:r>
        <w:t>DSD-SUP-SERV, Routine Supply Services</w:t>
      </w:r>
    </w:p>
    <w:p w14:paraId="0321612F" w14:textId="77777777" w:rsidR="00C40339" w:rsidRDefault="00C40339" w:rsidP="005F5849">
      <w:pPr>
        <w:pStyle w:val="GuideText-ASDEFCON"/>
      </w:pPr>
      <w:r>
        <w:t>DID-ENG-CEMP and DID-SSM-SSMP</w:t>
      </w:r>
    </w:p>
    <w:p w14:paraId="3299F5EE" w14:textId="234C0971" w:rsidR="005266CC" w:rsidRDefault="005266CC" w:rsidP="005F5849">
      <w:pPr>
        <w:pStyle w:val="GuideText-ASDEFCON"/>
      </w:pPr>
      <w:r>
        <w:t>DID-</w:t>
      </w:r>
      <w:r w:rsidR="00CD311F">
        <w:t>PM-MGT</w:t>
      </w:r>
      <w:r>
        <w:t>-</w:t>
      </w:r>
      <w:r w:rsidR="00CB31D5">
        <w:t>AFD</w:t>
      </w:r>
      <w:r>
        <w:t xml:space="preserve">, Application for </w:t>
      </w:r>
      <w:r w:rsidR="00CB6E7C">
        <w:t xml:space="preserve">a </w:t>
      </w:r>
      <w:r>
        <w:t>Deviation</w:t>
      </w:r>
    </w:p>
    <w:p w14:paraId="577C8B98" w14:textId="77777777" w:rsidR="00C40339" w:rsidRPr="00F93E5E" w:rsidRDefault="00C40339" w:rsidP="00F93E5E">
      <w:pPr>
        <w:pStyle w:val="GuideMarginHead-ASDEFCON"/>
        <w:rPr>
          <w:u w:val="single"/>
        </w:rPr>
      </w:pPr>
      <w:r w:rsidRPr="00F93E5E">
        <w:rPr>
          <w:rStyle w:val="GuideMarginHead-ASDEFCONChar"/>
          <w:u w:val="single"/>
        </w:rPr>
        <w:t>Optional Clauses:</w:t>
      </w:r>
      <w:r w:rsidRPr="00912BB8">
        <w:tab/>
      </w:r>
      <w:r w:rsidRPr="00F93E5E">
        <w:t>None</w:t>
      </w:r>
    </w:p>
    <w:p w14:paraId="600438C8" w14:textId="21FA28C5" w:rsidR="00696458" w:rsidRPr="00D123BC" w:rsidRDefault="0090054C" w:rsidP="00696458">
      <w:pPr>
        <w:pStyle w:val="heading"/>
      </w:pPr>
      <w:r>
        <w:fldChar w:fldCharType="begin"/>
      </w:r>
      <w:r>
        <w:instrText xml:space="preserve"> REF _Ref232383090 \r \h </w:instrText>
      </w:r>
      <w:r>
        <w:fldChar w:fldCharType="separate"/>
      </w:r>
      <w:r w:rsidR="00453302">
        <w:t>6.2.4</w:t>
      </w:r>
      <w:r>
        <w:fldChar w:fldCharType="end"/>
      </w:r>
      <w:r w:rsidR="00696458">
        <w:tab/>
        <w:t>Analysis of Change Requests</w:t>
      </w:r>
    </w:p>
    <w:p w14:paraId="1D034672" w14:textId="77777777" w:rsidR="00696458" w:rsidRDefault="00696458" w:rsidP="005F5849">
      <w:pPr>
        <w:pStyle w:val="GuideMarginHead-ASDEFCON"/>
      </w:pPr>
      <w:r w:rsidRPr="00BC0761">
        <w:rPr>
          <w:u w:val="single"/>
        </w:rPr>
        <w:t>Status</w:t>
      </w:r>
      <w:r>
        <w:rPr>
          <w:rStyle w:val="MarginheadingChar"/>
        </w:rPr>
        <w:t>:</w:t>
      </w:r>
      <w:r>
        <w:tab/>
        <w:t>Optional</w:t>
      </w:r>
    </w:p>
    <w:p w14:paraId="21B24B92" w14:textId="77777777" w:rsidR="00696458" w:rsidRDefault="00696458" w:rsidP="005F5849">
      <w:pPr>
        <w:pStyle w:val="GuideMarginHead-ASDEFCON"/>
      </w:pPr>
      <w:r w:rsidRPr="00BC0761">
        <w:rPr>
          <w:u w:val="single"/>
        </w:rPr>
        <w:t>Purpose</w:t>
      </w:r>
      <w:r>
        <w:rPr>
          <w:rStyle w:val="MarginheadingChar"/>
        </w:rPr>
        <w:t>:</w:t>
      </w:r>
      <w:r>
        <w:tab/>
        <w:t xml:space="preserve">To require the analysis of proposed engineering changes </w:t>
      </w:r>
      <w:r w:rsidR="00705E17">
        <w:t xml:space="preserve">in order </w:t>
      </w:r>
      <w:r>
        <w:t xml:space="preserve">to determine if the change is feasible and </w:t>
      </w:r>
      <w:r w:rsidR="002B08DC">
        <w:t xml:space="preserve">if it is </w:t>
      </w:r>
      <w:r>
        <w:t>likely to be cost-effective.</w:t>
      </w:r>
    </w:p>
    <w:p w14:paraId="5009F6CE" w14:textId="77777777" w:rsidR="00696458" w:rsidRDefault="00696458" w:rsidP="005F5849">
      <w:pPr>
        <w:pStyle w:val="GuideMarginHead-ASDEFCON"/>
      </w:pPr>
      <w:r w:rsidRPr="009D0633">
        <w:rPr>
          <w:u w:val="single"/>
        </w:rPr>
        <w:t>Policy</w:t>
      </w:r>
      <w:r>
        <w:rPr>
          <w:rStyle w:val="MarginheadingChar"/>
        </w:rPr>
        <w:t>:</w:t>
      </w:r>
      <w:r>
        <w:tab/>
        <w:t>TBD</w:t>
      </w:r>
    </w:p>
    <w:p w14:paraId="294E23B7" w14:textId="77777777" w:rsidR="00696458" w:rsidRDefault="00696458" w:rsidP="005F5849">
      <w:pPr>
        <w:pStyle w:val="GuideMarginHead-ASDEFCON"/>
      </w:pPr>
      <w:r w:rsidRPr="00BC0761">
        <w:rPr>
          <w:u w:val="single"/>
        </w:rPr>
        <w:t>Guidance</w:t>
      </w:r>
      <w:r>
        <w:rPr>
          <w:rStyle w:val="MarginheadingChar"/>
        </w:rPr>
        <w:t>:</w:t>
      </w:r>
      <w:r w:rsidR="00A64B36">
        <w:tab/>
        <w:t>This clause</w:t>
      </w:r>
      <w:r w:rsidR="00137DAE">
        <w:t xml:space="preserve"> </w:t>
      </w:r>
      <w:r w:rsidR="00A64B36">
        <w:t xml:space="preserve">sets out a range of considerations that should be taken into account when </w:t>
      </w:r>
      <w:r w:rsidR="00051F86">
        <w:t>assessing whether or not a requested change is feasible</w:t>
      </w:r>
      <w:r w:rsidR="00705E17">
        <w:t>, in terms of achieving the required outcomes and implementation,</w:t>
      </w:r>
      <w:r w:rsidR="00051F86">
        <w:t xml:space="preserve"> </w:t>
      </w:r>
      <w:r w:rsidR="00645824">
        <w:t>and</w:t>
      </w:r>
      <w:r w:rsidR="002B08DC">
        <w:t xml:space="preserve"> the</w:t>
      </w:r>
      <w:r w:rsidR="00051F86">
        <w:t xml:space="preserve"> likely </w:t>
      </w:r>
      <w:r w:rsidR="002B08DC">
        <w:t>scope of effort and</w:t>
      </w:r>
      <w:r w:rsidR="00051F86">
        <w:t xml:space="preserve"> cost</w:t>
      </w:r>
      <w:r>
        <w:t>.</w:t>
      </w:r>
      <w:r w:rsidR="005949AD">
        <w:t xml:space="preserve">  Even when a change is fully developed by an OEM, there may be a need to conduct an analysis of the change to determine the implications of either accepting or not accepting it</w:t>
      </w:r>
      <w:r w:rsidR="00645824">
        <w:t>, any impact on interfacing systems,</w:t>
      </w:r>
      <w:r w:rsidR="005949AD">
        <w:t xml:space="preserve"> or to determine the likely costs of implementing it.</w:t>
      </w:r>
    </w:p>
    <w:p w14:paraId="6E9E36B1" w14:textId="7758C04A" w:rsidR="00C002D9" w:rsidRDefault="00645824" w:rsidP="005F5849">
      <w:pPr>
        <w:pStyle w:val="GuideText-ASDEFCON"/>
      </w:pPr>
      <w:r>
        <w:t xml:space="preserve">If </w:t>
      </w:r>
      <w:r w:rsidR="00A334D8">
        <w:t>the requirement to analyse change requests is not envisaged under the Contract</w:t>
      </w:r>
      <w:r>
        <w:t xml:space="preserve">, drafters should delete the clauses under the heading clause </w:t>
      </w:r>
      <w:r>
        <w:fldChar w:fldCharType="begin"/>
      </w:r>
      <w:r>
        <w:instrText xml:space="preserve"> REF _Ref232383090 \r \h </w:instrText>
      </w:r>
      <w:r w:rsidR="005F5849">
        <w:instrText xml:space="preserve"> \* MERGEFORMAT </w:instrText>
      </w:r>
      <w:r>
        <w:fldChar w:fldCharType="separate"/>
      </w:r>
      <w:r w:rsidR="00453302">
        <w:t>6.2.4</w:t>
      </w:r>
      <w:r>
        <w:fldChar w:fldCharType="end"/>
      </w:r>
      <w:r>
        <w:t xml:space="preserve"> and replace them with a single </w:t>
      </w:r>
      <w:r w:rsidR="0047079A">
        <w:t>‘</w:t>
      </w:r>
      <w:r>
        <w:t>Not used’</w:t>
      </w:r>
      <w:r w:rsidR="00A334D8">
        <w:t>.</w:t>
      </w:r>
    </w:p>
    <w:p w14:paraId="2AD10CAF" w14:textId="7DAF7B15" w:rsidR="00A334D8" w:rsidRDefault="00645824" w:rsidP="005F5849">
      <w:pPr>
        <w:pStyle w:val="GuideText-ASDEFCON"/>
      </w:pPr>
      <w:r>
        <w:t xml:space="preserve">If the analysis of change </w:t>
      </w:r>
      <w:r w:rsidR="002B08DC">
        <w:t>requests</w:t>
      </w:r>
      <w:r>
        <w:t xml:space="preserve"> is anticipated</w:t>
      </w:r>
      <w:r w:rsidR="00A334D8">
        <w:t xml:space="preserve">, </w:t>
      </w:r>
      <w:r w:rsidR="001415E6">
        <w:t xml:space="preserve">drafters should </w:t>
      </w:r>
      <w:r>
        <w:t xml:space="preserve">review </w:t>
      </w:r>
      <w:r w:rsidR="001415E6">
        <w:t xml:space="preserve">the list of considerations </w:t>
      </w:r>
      <w:r>
        <w:t xml:space="preserve">under </w:t>
      </w:r>
      <w:r w:rsidR="002B08DC">
        <w:t xml:space="preserve">clause </w:t>
      </w:r>
      <w:r w:rsidR="00DB5EAA">
        <w:fldChar w:fldCharType="begin"/>
      </w:r>
      <w:r w:rsidR="00DB5EAA">
        <w:instrText xml:space="preserve"> REF _Ref423945076 \r \h </w:instrText>
      </w:r>
      <w:r w:rsidR="005F5849">
        <w:instrText xml:space="preserve"> \* MERGEFORMAT </w:instrText>
      </w:r>
      <w:r w:rsidR="00DB5EAA">
        <w:fldChar w:fldCharType="separate"/>
      </w:r>
      <w:r w:rsidR="00453302">
        <w:t>6.2.4.2</w:t>
      </w:r>
      <w:r w:rsidR="00DB5EAA">
        <w:fldChar w:fldCharType="end"/>
      </w:r>
      <w:r>
        <w:t xml:space="preserve"> and amend this list </w:t>
      </w:r>
      <w:r w:rsidR="001415E6">
        <w:t>to incorporate any Product-specific or SPO-specific requirements.</w:t>
      </w:r>
    </w:p>
    <w:p w14:paraId="30E05843" w14:textId="56136D3A" w:rsidR="005949AD" w:rsidRDefault="005949AD" w:rsidP="005F5849">
      <w:pPr>
        <w:pStyle w:val="GuideText-ASDEFCON"/>
      </w:pPr>
      <w:r>
        <w:t>Analysis of a change request should include considerations f</w:t>
      </w:r>
      <w:r w:rsidR="002B08DC">
        <w:t>or</w:t>
      </w:r>
      <w:r>
        <w:t xml:space="preserve"> supportability </w:t>
      </w:r>
      <w:r w:rsidR="00F221FC">
        <w:t xml:space="preserve">related </w:t>
      </w:r>
      <w:r>
        <w:t xml:space="preserve">engineering </w:t>
      </w:r>
      <w:r w:rsidR="00F221FC">
        <w:t xml:space="preserve">analyses </w:t>
      </w:r>
      <w:r>
        <w:t xml:space="preserve">and </w:t>
      </w:r>
      <w:r w:rsidR="00686682">
        <w:t>life-cycle cost /</w:t>
      </w:r>
      <w:r w:rsidR="000A53F3">
        <w:t xml:space="preserve"> Total Cost of Ownership (TCO)</w:t>
      </w:r>
      <w:r w:rsidR="001C7F93">
        <w:t>.</w:t>
      </w:r>
      <w:r>
        <w:t xml:space="preserve"> </w:t>
      </w:r>
      <w:r w:rsidR="001C7F93">
        <w:t xml:space="preserve"> This analysis</w:t>
      </w:r>
      <w:r>
        <w:t xml:space="preserve"> may be conducted in conjunction with clause </w:t>
      </w:r>
      <w:r w:rsidR="001E4A1C">
        <w:fldChar w:fldCharType="begin"/>
      </w:r>
      <w:r w:rsidR="001E4A1C">
        <w:instrText xml:space="preserve"> REF _Ref447875277 \r \h </w:instrText>
      </w:r>
      <w:r w:rsidR="001E4A1C">
        <w:fldChar w:fldCharType="separate"/>
      </w:r>
      <w:r w:rsidR="00453302">
        <w:t>6.2.9</w:t>
      </w:r>
      <w:r w:rsidR="001E4A1C">
        <w:fldChar w:fldCharType="end"/>
      </w:r>
      <w:r>
        <w:t xml:space="preserve">, </w:t>
      </w:r>
      <w:r w:rsidR="00F221FC">
        <w:t>while specific requirements may be included in</w:t>
      </w:r>
      <w:r>
        <w:t xml:space="preserve"> the </w:t>
      </w:r>
      <w:r w:rsidR="00645824">
        <w:t xml:space="preserve">S&amp;Q </w:t>
      </w:r>
      <w:r w:rsidR="002A0C5E">
        <w:t>Order</w:t>
      </w:r>
      <w:r w:rsidR="00F221FC">
        <w:t>, when applicable</w:t>
      </w:r>
      <w:r>
        <w:t>.</w:t>
      </w:r>
    </w:p>
    <w:p w14:paraId="29A6CF25" w14:textId="77777777" w:rsidR="00696458" w:rsidRDefault="00AD52BC" w:rsidP="005F5849">
      <w:pPr>
        <w:pStyle w:val="GuideText-ASDEFCON"/>
      </w:pPr>
      <w:r>
        <w:t xml:space="preserve">In analysing a change </w:t>
      </w:r>
      <w:r w:rsidR="006304BB">
        <w:t>request</w:t>
      </w:r>
      <w:r>
        <w:t xml:space="preserve">, the Contractor is required to provide a </w:t>
      </w:r>
      <w:r w:rsidR="00845447">
        <w:t xml:space="preserve">report on </w:t>
      </w:r>
      <w:r w:rsidR="006304BB">
        <w:t>its findings</w:t>
      </w:r>
      <w:r>
        <w:t xml:space="preserve">. </w:t>
      </w:r>
      <w:r w:rsidR="00686682">
        <w:t xml:space="preserve"> </w:t>
      </w:r>
      <w:r w:rsidR="00A334D8">
        <w:t xml:space="preserve">Depending upon the </w:t>
      </w:r>
      <w:r w:rsidR="001C7F93">
        <w:t xml:space="preserve">management </w:t>
      </w:r>
      <w:r w:rsidR="00A334D8">
        <w:t xml:space="preserve">arrangements for the Products </w:t>
      </w:r>
      <w:r w:rsidR="002C58CC">
        <w:t>B</w:t>
      </w:r>
      <w:r w:rsidR="00A334D8">
        <w:t xml:space="preserve">eing </w:t>
      </w:r>
      <w:r w:rsidR="002C58CC">
        <w:t>S</w:t>
      </w:r>
      <w:r w:rsidR="00A334D8">
        <w:t xml:space="preserve">upported, the Commonwealth’s Configuration Change Board (CCB) would </w:t>
      </w:r>
      <w:r w:rsidR="001415E6">
        <w:t xml:space="preserve">normally </w:t>
      </w:r>
      <w:r w:rsidR="00A334D8">
        <w:t xml:space="preserve">consider the </w:t>
      </w:r>
      <w:r w:rsidR="00BE0B3B">
        <w:t xml:space="preserve">results </w:t>
      </w:r>
      <w:r w:rsidR="00A334D8">
        <w:t>and, if appropriate, approv</w:t>
      </w:r>
      <w:r w:rsidR="002A0C5E">
        <w:t>e</w:t>
      </w:r>
      <w:r w:rsidR="00A334D8">
        <w:t xml:space="preserve"> the preparation of the subsequent ECP.  The CCB would also assign a priority to the ECP.</w:t>
      </w:r>
      <w:r w:rsidR="004C0202">
        <w:t xml:space="preserve"> </w:t>
      </w:r>
      <w:r w:rsidR="00A334D8">
        <w:t xml:space="preserve"> Alternatively, the CCB may elect to not proceed</w:t>
      </w:r>
      <w:r w:rsidR="00BE0B3B">
        <w:t xml:space="preserve"> with </w:t>
      </w:r>
      <w:r w:rsidR="002A0C5E">
        <w:t xml:space="preserve">a </w:t>
      </w:r>
      <w:r w:rsidR="00BE0B3B">
        <w:t>change</w:t>
      </w:r>
      <w:r w:rsidR="005949AD">
        <w:t>,</w:t>
      </w:r>
      <w:r w:rsidR="00A334D8">
        <w:t xml:space="preserve"> alter the recommended approach to </w:t>
      </w:r>
      <w:r w:rsidR="00BE0B3B">
        <w:t xml:space="preserve">address </w:t>
      </w:r>
      <w:r w:rsidR="00A334D8">
        <w:t>the CCB’s priorities</w:t>
      </w:r>
      <w:r w:rsidR="005949AD">
        <w:t>,</w:t>
      </w:r>
      <w:r w:rsidR="00A334D8">
        <w:t xml:space="preserve"> or introduce an alternative method of resolution.</w:t>
      </w:r>
    </w:p>
    <w:p w14:paraId="7F6578E2" w14:textId="4A3E1275" w:rsidR="005C7576" w:rsidRDefault="005C7576" w:rsidP="005F5849">
      <w:pPr>
        <w:pStyle w:val="GuideText-ASDEFCON"/>
      </w:pPr>
      <w:r>
        <w:t xml:space="preserve">The last two clauses define the payment method applicable to the change request and related analyses.  Under clause </w:t>
      </w:r>
      <w:r w:rsidR="00DB5EAA">
        <w:fldChar w:fldCharType="begin"/>
      </w:r>
      <w:r w:rsidR="00DB5EAA">
        <w:instrText xml:space="preserve"> REF _Ref423945216 \r \h </w:instrText>
      </w:r>
      <w:r w:rsidR="005F5849">
        <w:instrText xml:space="preserve"> \* MERGEFORMAT </w:instrText>
      </w:r>
      <w:r w:rsidR="00DB5EAA">
        <w:fldChar w:fldCharType="separate"/>
      </w:r>
      <w:r w:rsidR="00453302">
        <w:t>6.2.4.4</w:t>
      </w:r>
      <w:r w:rsidR="00DB5EAA">
        <w:fldChar w:fldCharType="end"/>
      </w:r>
      <w:r>
        <w:t xml:space="preserve">, the analysis of change requests will be undertaken as a S&amp;Q Service when requested by the Commonwealth (typically for capability enhancements / upgrades and high cost changes), unless the change fits into a category covered by clause </w:t>
      </w:r>
      <w:r w:rsidR="00371BB6">
        <w:fldChar w:fldCharType="begin"/>
      </w:r>
      <w:r w:rsidR="00371BB6">
        <w:instrText xml:space="preserve"> REF _Ref373906492 \r \h </w:instrText>
      </w:r>
      <w:r w:rsidR="005F5849">
        <w:instrText xml:space="preserve"> \* MERGEFORMAT </w:instrText>
      </w:r>
      <w:r w:rsidR="00371BB6">
        <w:fldChar w:fldCharType="separate"/>
      </w:r>
      <w:r w:rsidR="00453302">
        <w:t>6.2.4.5</w:t>
      </w:r>
      <w:r w:rsidR="00371BB6">
        <w:fldChar w:fldCharType="end"/>
      </w:r>
      <w:r>
        <w:t xml:space="preserve">.  Clause </w:t>
      </w:r>
      <w:r w:rsidR="00371BB6">
        <w:fldChar w:fldCharType="begin"/>
      </w:r>
      <w:r w:rsidR="00371BB6">
        <w:instrText xml:space="preserve"> REF _Ref373906492 \r \h </w:instrText>
      </w:r>
      <w:r w:rsidR="005F5849">
        <w:instrText xml:space="preserve"> \* MERGEFORMAT </w:instrText>
      </w:r>
      <w:r w:rsidR="00371BB6">
        <w:fldChar w:fldCharType="separate"/>
      </w:r>
      <w:r w:rsidR="00453302">
        <w:t>6.2.4.5</w:t>
      </w:r>
      <w:r w:rsidR="00371BB6">
        <w:fldChar w:fldCharType="end"/>
      </w:r>
      <w:r w:rsidR="00371BB6">
        <w:t xml:space="preserve"> </w:t>
      </w:r>
      <w:r>
        <w:t xml:space="preserve">identifies that it is the Contractor’s responsibility to include, </w:t>
      </w:r>
      <w:r w:rsidR="002A0C5E">
        <w:t>with</w:t>
      </w:r>
      <w:r>
        <w:t xml:space="preserve">in the Recurring </w:t>
      </w:r>
      <w:r w:rsidR="00371BB6">
        <w:t>Services</w:t>
      </w:r>
      <w:r w:rsidR="002A0C5E">
        <w:t xml:space="preserve"> Fee</w:t>
      </w:r>
      <w:r w:rsidR="00371BB6">
        <w:t>, th</w:t>
      </w:r>
      <w:r>
        <w:t xml:space="preserve">e analysis of changes required </w:t>
      </w:r>
      <w:r w:rsidR="002A0C5E">
        <w:t>to simply</w:t>
      </w:r>
      <w:r>
        <w:t xml:space="preserve"> sustain the Products</w:t>
      </w:r>
      <w:r w:rsidR="00BE0B3B">
        <w:t xml:space="preserve"> Being Supported</w:t>
      </w:r>
      <w:r w:rsidR="00371BB6">
        <w:t>.</w:t>
      </w:r>
    </w:p>
    <w:p w14:paraId="30EEC837" w14:textId="6837D685" w:rsidR="00C002D9" w:rsidRDefault="00696458" w:rsidP="00FF3989">
      <w:pPr>
        <w:pStyle w:val="GuideMarginHead-ASDEFCON"/>
        <w:keepNext/>
        <w:rPr>
          <w:u w:val="single"/>
        </w:rPr>
      </w:pPr>
      <w:r w:rsidRPr="005F5849">
        <w:rPr>
          <w:u w:val="single"/>
        </w:rPr>
        <w:t>Related Clauses/Documents:</w:t>
      </w:r>
    </w:p>
    <w:p w14:paraId="667EF54A" w14:textId="06BAFADB" w:rsidR="003566EB" w:rsidRDefault="003566EB" w:rsidP="005F5849">
      <w:pPr>
        <w:pStyle w:val="GuideText-ASDEFCON"/>
      </w:pPr>
      <w:r>
        <w:t xml:space="preserve">Clause </w:t>
      </w:r>
      <w:r w:rsidR="0047079A">
        <w:fldChar w:fldCharType="begin"/>
      </w:r>
      <w:r w:rsidR="0047079A">
        <w:instrText xml:space="preserve"> REF _Ref521676524 \r \h </w:instrText>
      </w:r>
      <w:r w:rsidR="0047079A">
        <w:fldChar w:fldCharType="separate"/>
      </w:r>
      <w:r w:rsidR="00453302">
        <w:t>6.2.8</w:t>
      </w:r>
      <w:r w:rsidR="0047079A">
        <w:fldChar w:fldCharType="end"/>
      </w:r>
      <w:r>
        <w:t>, Supportability and Engineering Analyses</w:t>
      </w:r>
    </w:p>
    <w:p w14:paraId="2F950FFF" w14:textId="163CDFDE" w:rsidR="003566EB" w:rsidRDefault="003566EB" w:rsidP="005F5849">
      <w:pPr>
        <w:pStyle w:val="GuideText-ASDEFCON"/>
      </w:pPr>
      <w:r>
        <w:t xml:space="preserve">Clause </w:t>
      </w:r>
      <w:r w:rsidR="009C4570">
        <w:fldChar w:fldCharType="begin"/>
      </w:r>
      <w:r w:rsidR="009C4570">
        <w:instrText xml:space="preserve"> REF _Ref447875277 \r \h </w:instrText>
      </w:r>
      <w:r w:rsidR="009C4570">
        <w:fldChar w:fldCharType="separate"/>
      </w:r>
      <w:r w:rsidR="00453302">
        <w:t>6.2.9</w:t>
      </w:r>
      <w:r w:rsidR="009C4570">
        <w:fldChar w:fldCharType="end"/>
      </w:r>
      <w:r>
        <w:t>, Life Cycle Costing Analysis</w:t>
      </w:r>
    </w:p>
    <w:p w14:paraId="049363A3" w14:textId="77777777" w:rsidR="001C7F93" w:rsidRDefault="001C7F93" w:rsidP="005F5849">
      <w:pPr>
        <w:pStyle w:val="GuideText-ASDEFCON"/>
      </w:pPr>
      <w:r>
        <w:t>Draft SOW clause 13.</w:t>
      </w:r>
      <w:r w:rsidR="00DB5EAA">
        <w:t>4</w:t>
      </w:r>
      <w:r>
        <w:t>, Cost Modelling</w:t>
      </w:r>
    </w:p>
    <w:p w14:paraId="256207F5" w14:textId="77777777" w:rsidR="003566EB" w:rsidRDefault="003566EB" w:rsidP="005F5849">
      <w:pPr>
        <w:pStyle w:val="GuideText-ASDEFCON"/>
      </w:pPr>
      <w:r>
        <w:t>DSD-ENG-CM, Configuration Management Services</w:t>
      </w:r>
    </w:p>
    <w:p w14:paraId="3CD80E22" w14:textId="77777777" w:rsidR="00DC2C10" w:rsidRDefault="00DC2C10" w:rsidP="005F5849">
      <w:pPr>
        <w:pStyle w:val="GuideText-ASDEFCON"/>
      </w:pPr>
      <w:r>
        <w:t>DSD-ENG-SW</w:t>
      </w:r>
      <w:r w:rsidR="00645824">
        <w:t xml:space="preserve">, for analysing </w:t>
      </w:r>
      <w:r w:rsidR="00FF7A0D">
        <w:t>Software</w:t>
      </w:r>
      <w:r w:rsidR="00645824">
        <w:t xml:space="preserve"> change requests</w:t>
      </w:r>
    </w:p>
    <w:p w14:paraId="47A2F6CF" w14:textId="77777777" w:rsidR="00BE0B3B" w:rsidRDefault="00696458" w:rsidP="005F5849">
      <w:pPr>
        <w:pStyle w:val="GuideText-ASDEFCON"/>
      </w:pPr>
      <w:r>
        <w:t>DID-ENG-CEMP</w:t>
      </w:r>
      <w:r w:rsidR="00BE0B3B">
        <w:t>, which defines requirements for the CEMP</w:t>
      </w:r>
    </w:p>
    <w:p w14:paraId="51E32F7A" w14:textId="77777777" w:rsidR="00DC2C10" w:rsidRDefault="00DC2C10" w:rsidP="005F5849">
      <w:pPr>
        <w:pStyle w:val="GuideText-ASDEFCON"/>
      </w:pPr>
      <w:r>
        <w:t>DID-ILS-SW-SWSP</w:t>
      </w:r>
      <w:r w:rsidR="00BE0B3B">
        <w:t xml:space="preserve">, for on-going </w:t>
      </w:r>
      <w:r w:rsidR="00FF7A0D">
        <w:t>Software</w:t>
      </w:r>
      <w:r w:rsidR="00BE0B3B">
        <w:t xml:space="preserve"> support</w:t>
      </w:r>
    </w:p>
    <w:p w14:paraId="13A131B7" w14:textId="77777777" w:rsidR="00696458" w:rsidRDefault="00696458" w:rsidP="005F5849">
      <w:pPr>
        <w:pStyle w:val="GuideText-ASDEFCON"/>
      </w:pPr>
      <w:r>
        <w:t>DID-SSM-SSMP</w:t>
      </w:r>
      <w:r w:rsidR="00BE0B3B">
        <w:t>, for when engineering management is rolled</w:t>
      </w:r>
      <w:r w:rsidR="00B408D0">
        <w:t xml:space="preserve"> </w:t>
      </w:r>
      <w:r w:rsidR="00BE0B3B">
        <w:t>up into the SSMP</w:t>
      </w:r>
    </w:p>
    <w:p w14:paraId="29FCFD84" w14:textId="1C105982" w:rsidR="00DD2DFE" w:rsidRDefault="00DD2DFE" w:rsidP="005F5849">
      <w:pPr>
        <w:pStyle w:val="GuideText-ASDEFCON"/>
      </w:pPr>
      <w:r>
        <w:t>DID-</w:t>
      </w:r>
      <w:r w:rsidR="00D60852">
        <w:t>CM-MGT</w:t>
      </w:r>
      <w:r>
        <w:t>-ECP</w:t>
      </w:r>
      <w:r w:rsidR="00BE0B3B">
        <w:t xml:space="preserve">, which defines requirements for engineering change proposals and </w:t>
      </w:r>
      <w:r w:rsidR="00FF7A0D">
        <w:t>Software</w:t>
      </w:r>
      <w:r w:rsidR="00BE0B3B">
        <w:t xml:space="preserve"> change proposals</w:t>
      </w:r>
    </w:p>
    <w:p w14:paraId="69968818" w14:textId="77777777" w:rsidR="00696458" w:rsidRDefault="00696458" w:rsidP="009D0633">
      <w:pPr>
        <w:pStyle w:val="GuideMarginHead-ASDEFCON"/>
      </w:pPr>
      <w:r w:rsidRPr="009D0633">
        <w:rPr>
          <w:u w:val="single"/>
        </w:rPr>
        <w:t>Optional Clauses</w:t>
      </w:r>
      <w:r w:rsidRPr="009D0633">
        <w:t>:</w:t>
      </w:r>
      <w:r>
        <w:tab/>
      </w:r>
      <w:r w:rsidRPr="005F5849">
        <w:rPr>
          <w:rStyle w:val="GuideText-ASDEFCONChar"/>
        </w:rPr>
        <w:t>None</w:t>
      </w:r>
    </w:p>
    <w:p w14:paraId="4EEFE413" w14:textId="14A9B04F" w:rsidR="00D123BC" w:rsidRPr="00D123BC" w:rsidRDefault="0090054C" w:rsidP="00D123BC">
      <w:pPr>
        <w:pStyle w:val="heading"/>
      </w:pPr>
      <w:r>
        <w:fldChar w:fldCharType="begin"/>
      </w:r>
      <w:r>
        <w:instrText xml:space="preserve"> REF _Ref232382883 \r \h </w:instrText>
      </w:r>
      <w:r>
        <w:fldChar w:fldCharType="separate"/>
      </w:r>
      <w:r w:rsidR="00453302">
        <w:t>6.2.5</w:t>
      </w:r>
      <w:r>
        <w:fldChar w:fldCharType="end"/>
      </w:r>
      <w:r w:rsidR="00D123BC">
        <w:tab/>
      </w:r>
      <w:r w:rsidR="00D123BC" w:rsidRPr="00D123BC">
        <w:t>Developmental Activities for Major Changes</w:t>
      </w:r>
    </w:p>
    <w:p w14:paraId="640D8132" w14:textId="77777777" w:rsidR="00D123BC" w:rsidRDefault="00D123BC" w:rsidP="005F5849">
      <w:pPr>
        <w:pStyle w:val="GuideMarginHead-ASDEFCON"/>
      </w:pPr>
      <w:r w:rsidRPr="00BC0761">
        <w:rPr>
          <w:u w:val="single"/>
        </w:rPr>
        <w:t>Status</w:t>
      </w:r>
      <w:r>
        <w:rPr>
          <w:rStyle w:val="MarginheadingChar"/>
        </w:rPr>
        <w:t>:</w:t>
      </w:r>
      <w:r>
        <w:tab/>
      </w:r>
      <w:r w:rsidR="002E591E">
        <w:t>Optional</w:t>
      </w:r>
    </w:p>
    <w:p w14:paraId="75224243" w14:textId="77777777" w:rsidR="00D123BC" w:rsidRDefault="00D123BC" w:rsidP="005F5849">
      <w:pPr>
        <w:pStyle w:val="GuideMarginHead-ASDEFCON"/>
      </w:pPr>
      <w:r w:rsidRPr="00BC0761">
        <w:rPr>
          <w:u w:val="single"/>
        </w:rPr>
        <w:t>Purpose</w:t>
      </w:r>
      <w:r>
        <w:rPr>
          <w:rStyle w:val="MarginheadingChar"/>
        </w:rPr>
        <w:t>:</w:t>
      </w:r>
      <w:r>
        <w:tab/>
        <w:t>To</w:t>
      </w:r>
      <w:r w:rsidR="0098415F">
        <w:t xml:space="preserve"> set out</w:t>
      </w:r>
      <w:r w:rsidR="002E591E">
        <w:t xml:space="preserve"> the minimum requirements for the development of ECPs</w:t>
      </w:r>
      <w:r w:rsidR="00DC2C10">
        <w:t xml:space="preserve"> for Major Changes,</w:t>
      </w:r>
      <w:r w:rsidR="002E591E">
        <w:t xml:space="preserve"> </w:t>
      </w:r>
      <w:r w:rsidR="00AF2181">
        <w:t>including requirements for</w:t>
      </w:r>
      <w:r w:rsidR="00443A2B">
        <w:t xml:space="preserve"> applicable work plans</w:t>
      </w:r>
      <w:r>
        <w:t>.</w:t>
      </w:r>
    </w:p>
    <w:p w14:paraId="3E550225" w14:textId="77777777" w:rsidR="00D123BC" w:rsidRDefault="00D123BC" w:rsidP="005F5849">
      <w:pPr>
        <w:pStyle w:val="GuideMarginHead-ASDEFCON"/>
      </w:pPr>
      <w:r w:rsidRPr="009D0633">
        <w:rPr>
          <w:u w:val="single"/>
        </w:rPr>
        <w:t>Policy</w:t>
      </w:r>
      <w:r>
        <w:rPr>
          <w:rStyle w:val="MarginheadingChar"/>
        </w:rPr>
        <w:t>:</w:t>
      </w:r>
      <w:r>
        <w:tab/>
        <w:t>TBD</w:t>
      </w:r>
    </w:p>
    <w:p w14:paraId="5E401E61" w14:textId="77777777" w:rsidR="00D123BC" w:rsidRDefault="00D123BC" w:rsidP="005F5849">
      <w:pPr>
        <w:pStyle w:val="GuideMarginHead-ASDEFCON"/>
      </w:pPr>
      <w:r w:rsidRPr="00BC0761">
        <w:rPr>
          <w:u w:val="single"/>
        </w:rPr>
        <w:t>Guidance</w:t>
      </w:r>
      <w:r>
        <w:rPr>
          <w:rStyle w:val="MarginheadingChar"/>
        </w:rPr>
        <w:t>:</w:t>
      </w:r>
      <w:r>
        <w:tab/>
        <w:t xml:space="preserve">The </w:t>
      </w:r>
      <w:r w:rsidR="001415E6">
        <w:t>clause sets out the minimum requirements that the Commonwealth Representative expect</w:t>
      </w:r>
      <w:r w:rsidR="00BE0B3B">
        <w:t>s</w:t>
      </w:r>
      <w:r w:rsidR="001415E6">
        <w:t xml:space="preserve"> in </w:t>
      </w:r>
      <w:r w:rsidR="00BE0B3B">
        <w:t>the</w:t>
      </w:r>
      <w:r w:rsidR="001415E6">
        <w:t xml:space="preserve"> development </w:t>
      </w:r>
      <w:r w:rsidR="00BE0B3B">
        <w:t>of every</w:t>
      </w:r>
      <w:r w:rsidR="001415E6">
        <w:t xml:space="preserve"> Major Change.  If Major Changes are not envisaged under the Contract or a separate DSD has been developed</w:t>
      </w:r>
      <w:r w:rsidR="00AF2181">
        <w:t xml:space="preserve"> specifically</w:t>
      </w:r>
      <w:r w:rsidR="001415E6">
        <w:t xml:space="preserve"> </w:t>
      </w:r>
      <w:r w:rsidR="00BE0B3B">
        <w:t>for</w:t>
      </w:r>
      <w:r w:rsidR="001415E6">
        <w:t xml:space="preserve"> this activity, the </w:t>
      </w:r>
      <w:r w:rsidR="00306863">
        <w:t>sub</w:t>
      </w:r>
      <w:r w:rsidR="001415E6">
        <w:t xml:space="preserve">clauses should be deleted and replaced with </w:t>
      </w:r>
      <w:r w:rsidR="00CC23DD">
        <w:t xml:space="preserve">a single </w:t>
      </w:r>
      <w:r w:rsidR="001415E6">
        <w:t xml:space="preserve">‘Not </w:t>
      </w:r>
      <w:r w:rsidR="00443A2B">
        <w:t>used’</w:t>
      </w:r>
      <w:r w:rsidR="001415E6">
        <w:t>.</w:t>
      </w:r>
    </w:p>
    <w:p w14:paraId="5CDA6061" w14:textId="69796CF0" w:rsidR="00C76AB0" w:rsidRDefault="00680756" w:rsidP="005F5849">
      <w:pPr>
        <w:pStyle w:val="GuideText-ASDEFCON"/>
      </w:pPr>
      <w:r>
        <w:t>C</w:t>
      </w:r>
      <w:r w:rsidR="00CE33A4">
        <w:t>lause</w:t>
      </w:r>
      <w:r>
        <w:t xml:space="preserve"> </w:t>
      </w:r>
      <w:r>
        <w:fldChar w:fldCharType="begin"/>
      </w:r>
      <w:r>
        <w:instrText xml:space="preserve"> REF _Ref232382883 \r \h </w:instrText>
      </w:r>
      <w:r w:rsidR="005F5849">
        <w:instrText xml:space="preserve"> \* MERGEFORMAT </w:instrText>
      </w:r>
      <w:r>
        <w:fldChar w:fldCharType="separate"/>
      </w:r>
      <w:r w:rsidR="00453302">
        <w:t>6.2.5</w:t>
      </w:r>
      <w:r>
        <w:fldChar w:fldCharType="end"/>
      </w:r>
      <w:r w:rsidR="00CE33A4">
        <w:t xml:space="preserve"> </w:t>
      </w:r>
      <w:r>
        <w:t>requires the Contractor to develop,</w:t>
      </w:r>
      <w:r w:rsidR="00CE33A4">
        <w:t xml:space="preserve"> </w:t>
      </w:r>
      <w:r>
        <w:t xml:space="preserve">deliver and update </w:t>
      </w:r>
      <w:r w:rsidR="00AF2181">
        <w:t xml:space="preserve">two standing / permanent </w:t>
      </w:r>
      <w:r w:rsidR="00BE0B3B">
        <w:t xml:space="preserve">management </w:t>
      </w:r>
      <w:r w:rsidR="00AF2181">
        <w:t>plans</w:t>
      </w:r>
      <w:r w:rsidR="00CE33A4">
        <w:t xml:space="preserve">, a Systems Engineering Management Plan (SEMP) and </w:t>
      </w:r>
      <w:r w:rsidR="00C76AB0">
        <w:t xml:space="preserve">an </w:t>
      </w:r>
      <w:r w:rsidR="00AF2181">
        <w:t>Integrated Support Plan (ISP),</w:t>
      </w:r>
      <w:r w:rsidR="00CE33A4">
        <w:t xml:space="preserve"> </w:t>
      </w:r>
      <w:r w:rsidR="00AF2181">
        <w:t xml:space="preserve">to govern all Mission System / primary Products and Support System </w:t>
      </w:r>
      <w:r w:rsidR="002A0C5E">
        <w:t xml:space="preserve">Component </w:t>
      </w:r>
      <w:r w:rsidR="00AF2181">
        <w:t>change</w:t>
      </w:r>
      <w:r w:rsidR="00BE0B3B">
        <w:t xml:space="preserve"> program</w:t>
      </w:r>
      <w:r w:rsidR="00AF2181">
        <w:t xml:space="preserve">s.  Specific </w:t>
      </w:r>
      <w:r>
        <w:t xml:space="preserve">planning </w:t>
      </w:r>
      <w:r w:rsidR="00CE33A4">
        <w:t xml:space="preserve">activities for each Major Change </w:t>
      </w:r>
      <w:r w:rsidR="00AF2181">
        <w:t>are then conducted under the umbrella of these two plans, and documented in specific work plans</w:t>
      </w:r>
      <w:r w:rsidR="00CE33A4">
        <w:t>.</w:t>
      </w:r>
      <w:r w:rsidR="00C76AB0">
        <w:t xml:space="preserve">  The DIDs for these two plans, which are identified in the CDRL, </w:t>
      </w:r>
      <w:r w:rsidR="003E0C1F">
        <w:t>are sourced from the</w:t>
      </w:r>
      <w:r w:rsidR="00C76AB0">
        <w:t xml:space="preserve"> </w:t>
      </w:r>
      <w:r w:rsidR="00C76AB0" w:rsidRPr="004C0202">
        <w:rPr>
          <w:i/>
        </w:rPr>
        <w:t>ASDEFCON (Complex Materiel) Volume 2</w:t>
      </w:r>
      <w:r w:rsidR="003E0C1F">
        <w:t xml:space="preserve"> templates</w:t>
      </w:r>
      <w:r w:rsidR="00C76AB0">
        <w:t>.</w:t>
      </w:r>
      <w:r w:rsidR="00AD3777">
        <w:t xml:space="preserve">  Drafters should also be aware that other Contract plans, such as the </w:t>
      </w:r>
      <w:r w:rsidR="00190178">
        <w:t xml:space="preserve">In-Service Materiel </w:t>
      </w:r>
      <w:r w:rsidR="00AD3777">
        <w:t>Safety Plan (</w:t>
      </w:r>
      <w:r w:rsidR="00190178">
        <w:t>IM</w:t>
      </w:r>
      <w:r w:rsidR="00AD3777">
        <w:t xml:space="preserve">SP), have applicability to </w:t>
      </w:r>
      <w:r w:rsidR="00AF2181">
        <w:t>e</w:t>
      </w:r>
      <w:r w:rsidR="00AD3777">
        <w:t>a</w:t>
      </w:r>
      <w:r w:rsidR="00AF2181">
        <w:t>ch</w:t>
      </w:r>
      <w:r w:rsidR="00AD3777">
        <w:t xml:space="preserve"> Major Change.</w:t>
      </w:r>
    </w:p>
    <w:p w14:paraId="40B04DB8" w14:textId="77777777" w:rsidR="00D64B65" w:rsidRDefault="00D64B65" w:rsidP="005F5849">
      <w:pPr>
        <w:pStyle w:val="GuideText-ASDEFCON"/>
      </w:pPr>
      <w:r>
        <w:t>When undertaken as an S&amp;Q Service the Contractor’s work plans would also include the specific requirements identified under clause 3.3 of the SOW, ‘</w:t>
      </w:r>
      <w:r w:rsidRPr="00581C2D">
        <w:t>Quoting for S&amp;Q Services</w:t>
      </w:r>
      <w:r>
        <w:t xml:space="preserve">’, which includes (among other things) a resource-loaded schedule, the required </w:t>
      </w:r>
      <w:r w:rsidRPr="00C76AB0">
        <w:t>number of people</w:t>
      </w:r>
      <w:r>
        <w:t>, and the trades </w:t>
      </w:r>
      <w:r w:rsidRPr="00C76AB0">
        <w:t>/ skill</w:t>
      </w:r>
      <w:r>
        <w:t>s of th</w:t>
      </w:r>
      <w:r w:rsidR="004070D2">
        <w:t>os</w:t>
      </w:r>
      <w:r>
        <w:t xml:space="preserve">e personnel.  The Commonwealth may also request specific management plans as part of its </w:t>
      </w:r>
      <w:r w:rsidR="007343AF">
        <w:t xml:space="preserve">request for </w:t>
      </w:r>
      <w:r>
        <w:t>S&amp;Q Services (eg, change-specific supplements to the SEMP and ISP).</w:t>
      </w:r>
      <w:r w:rsidRPr="00C76AB0">
        <w:t xml:space="preserve"> </w:t>
      </w:r>
      <w:r>
        <w:t xml:space="preserve"> </w:t>
      </w:r>
      <w:r w:rsidR="004070D2">
        <w:t xml:space="preserve">Drafters </w:t>
      </w:r>
      <w:r>
        <w:t>may add other standing plans (in addition to the SEMP and ISP)</w:t>
      </w:r>
      <w:r w:rsidR="004070D2">
        <w:t xml:space="preserve"> that are then tailored for individual changes,</w:t>
      </w:r>
      <w:r>
        <w:t xml:space="preserve"> but care should be taken to avoid asking for standing plans that have limited use.  Drafters need to consider whether it is more cost-effective to have standing plans that need to be subsequently tailored to the specific requirements of each change</w:t>
      </w:r>
      <w:r w:rsidR="004070D2">
        <w:t>,</w:t>
      </w:r>
      <w:r>
        <w:t xml:space="preserve"> or to only require these additional plans for </w:t>
      </w:r>
      <w:r w:rsidR="004070D2">
        <w:t>e</w:t>
      </w:r>
      <w:r>
        <w:t>a</w:t>
      </w:r>
      <w:r w:rsidR="004070D2">
        <w:t>ch</w:t>
      </w:r>
      <w:r>
        <w:t xml:space="preserve"> specific change that requires them.</w:t>
      </w:r>
    </w:p>
    <w:p w14:paraId="46A25593" w14:textId="3CD49649" w:rsidR="00AF2181" w:rsidRDefault="00AF2181" w:rsidP="005F5849">
      <w:pPr>
        <w:pStyle w:val="GuideText-ASDEFCON"/>
      </w:pPr>
      <w:r>
        <w:t>Where the Contractor engages Subcontract</w:t>
      </w:r>
      <w:r w:rsidR="00395685">
        <w:t xml:space="preserve">ors to work on a </w:t>
      </w:r>
      <w:r w:rsidR="00D1429D">
        <w:t>Major Change</w:t>
      </w:r>
      <w:r w:rsidR="00395685">
        <w:t xml:space="preserve">, clauses </w:t>
      </w:r>
      <w:r w:rsidR="00395685">
        <w:fldChar w:fldCharType="begin"/>
      </w:r>
      <w:r w:rsidR="00395685">
        <w:instrText xml:space="preserve"> REF _Ref381249539 \r \h </w:instrText>
      </w:r>
      <w:r w:rsidR="005F5849">
        <w:instrText xml:space="preserve"> \* MERGEFORMAT </w:instrText>
      </w:r>
      <w:r w:rsidR="00395685">
        <w:fldChar w:fldCharType="separate"/>
      </w:r>
      <w:r w:rsidR="00453302">
        <w:t>6.2.5.3</w:t>
      </w:r>
      <w:r w:rsidR="00395685">
        <w:fldChar w:fldCharType="end"/>
      </w:r>
      <w:r w:rsidR="00395685">
        <w:t xml:space="preserve"> and </w:t>
      </w:r>
      <w:r w:rsidR="00395685">
        <w:fldChar w:fldCharType="begin"/>
      </w:r>
      <w:r w:rsidR="00395685">
        <w:instrText xml:space="preserve"> REF _Ref381249541 \r \h </w:instrText>
      </w:r>
      <w:r w:rsidR="005F5849">
        <w:instrText xml:space="preserve"> \* MERGEFORMAT </w:instrText>
      </w:r>
      <w:r w:rsidR="00395685">
        <w:fldChar w:fldCharType="separate"/>
      </w:r>
      <w:r w:rsidR="00453302">
        <w:t>6.2.5.4</w:t>
      </w:r>
      <w:r w:rsidR="00395685">
        <w:fldChar w:fldCharType="end"/>
      </w:r>
      <w:r w:rsidR="00395685">
        <w:t xml:space="preserve"> require that Subcontractors follow the Approved management plans (SEMP and ISP) and Approved work plans, and that they develop consistent plans for their portion of the work.  Noting that Subcontractors involved in design will generally be Approved Subcontractors</w:t>
      </w:r>
      <w:r w:rsidR="00D514F9">
        <w:t>, and</w:t>
      </w:r>
      <w:r w:rsidR="00395685">
        <w:t xml:space="preserve"> </w:t>
      </w:r>
      <w:r w:rsidR="00D514F9">
        <w:t>listed in</w:t>
      </w:r>
      <w:r w:rsidR="00395685">
        <w:t xml:space="preserve"> Attachment H, this flow-down of planning is a</w:t>
      </w:r>
      <w:r w:rsidR="00D514F9">
        <w:t>n</w:t>
      </w:r>
      <w:r w:rsidR="00395685">
        <w:t xml:space="preserve"> example </w:t>
      </w:r>
      <w:r w:rsidR="00D514F9">
        <w:t>of the broader</w:t>
      </w:r>
      <w:r w:rsidR="00395685">
        <w:t xml:space="preserve"> requirements </w:t>
      </w:r>
      <w:r w:rsidR="00D514F9">
        <w:t>placed on Approved Subcontractors</w:t>
      </w:r>
      <w:r w:rsidR="00395685">
        <w:t>.</w:t>
      </w:r>
    </w:p>
    <w:p w14:paraId="5CB9B80D" w14:textId="61B2A991" w:rsidR="005A1522" w:rsidRDefault="00F36E43" w:rsidP="005F5849">
      <w:pPr>
        <w:pStyle w:val="GuideText-ASDEFCON"/>
      </w:pPr>
      <w:r>
        <w:t xml:space="preserve">Clause </w:t>
      </w:r>
      <w:r>
        <w:fldChar w:fldCharType="begin"/>
      </w:r>
      <w:r>
        <w:instrText xml:space="preserve"> REF _Ref291498471 \r \h </w:instrText>
      </w:r>
      <w:r w:rsidR="005F5849">
        <w:instrText xml:space="preserve"> \* MERGEFORMAT </w:instrText>
      </w:r>
      <w:r>
        <w:fldChar w:fldCharType="separate"/>
      </w:r>
      <w:r w:rsidR="00453302">
        <w:t>6.2.5.5</w:t>
      </w:r>
      <w:r>
        <w:fldChar w:fldCharType="end"/>
      </w:r>
      <w:r>
        <w:t xml:space="preserve"> require</w:t>
      </w:r>
      <w:r w:rsidR="00D514F9">
        <w:t>s</w:t>
      </w:r>
      <w:r>
        <w:t xml:space="preserve"> the Contractor to conduct the Major Change program</w:t>
      </w:r>
      <w:r w:rsidR="00D514F9">
        <w:t xml:space="preserve">, including V&amp;V activities to support Acceptance.  Clause </w:t>
      </w:r>
      <w:r w:rsidR="00D514F9">
        <w:fldChar w:fldCharType="begin"/>
      </w:r>
      <w:r w:rsidR="00D514F9">
        <w:instrText xml:space="preserve"> REF _Ref381250141 \r \h </w:instrText>
      </w:r>
      <w:r w:rsidR="005F5849">
        <w:instrText xml:space="preserve"> \* MERGEFORMAT </w:instrText>
      </w:r>
      <w:r w:rsidR="00D514F9">
        <w:fldChar w:fldCharType="separate"/>
      </w:r>
      <w:r w:rsidR="00453302">
        <w:t>6.2.5.6</w:t>
      </w:r>
      <w:r w:rsidR="00D514F9">
        <w:fldChar w:fldCharType="end"/>
      </w:r>
      <w:r w:rsidR="00D514F9">
        <w:t xml:space="preserve"> lists </w:t>
      </w:r>
      <w:r>
        <w:t>th</w:t>
      </w:r>
      <w:r w:rsidR="003268BB">
        <w:t>e subjects to be included in each</w:t>
      </w:r>
      <w:r>
        <w:t xml:space="preserve"> </w:t>
      </w:r>
      <w:r w:rsidR="003268BB">
        <w:t xml:space="preserve">Major Change </w:t>
      </w:r>
      <w:r>
        <w:t>work plan, which must be followed once Approved.  The scope of the work plan covers a full design and development cycle</w:t>
      </w:r>
      <w:r w:rsidR="005A1522">
        <w:t xml:space="preserve">.  However, drafters should also modify the clause to address any Product-specific, SPO-specific or </w:t>
      </w:r>
      <w:r w:rsidR="00B8388F">
        <w:t>ADF regulatory / assurance framework</w:t>
      </w:r>
      <w:r w:rsidR="005A1522">
        <w:t>-specific requirements, although care should be taken not to dilute any of the Commonwealth Representative’s rights over the developmental program that are currently identified in this clause.</w:t>
      </w:r>
    </w:p>
    <w:p w14:paraId="5BD6A7C8" w14:textId="77777777" w:rsidR="00AB2501" w:rsidRDefault="002E6789" w:rsidP="005F5849">
      <w:pPr>
        <w:pStyle w:val="GuideText-ASDEFCON"/>
      </w:pPr>
      <w:r>
        <w:t xml:space="preserve">Major Change </w:t>
      </w:r>
      <w:r w:rsidR="0044571A">
        <w:t>programs are conducted as</w:t>
      </w:r>
      <w:r>
        <w:t xml:space="preserve"> either a Recurring Service</w:t>
      </w:r>
      <w:r w:rsidR="0044571A">
        <w:t>,</w:t>
      </w:r>
      <w:r>
        <w:t xml:space="preserve"> for </w:t>
      </w:r>
      <w:r w:rsidR="003268BB">
        <w:t xml:space="preserve">those </w:t>
      </w:r>
      <w:r>
        <w:t>on-going changes needed to sustain the Products, or a</w:t>
      </w:r>
      <w:r w:rsidR="00C87F6E">
        <w:t>s S&amp;Q Services</w:t>
      </w:r>
      <w:r w:rsidR="0044571A">
        <w:t>,</w:t>
      </w:r>
      <w:r w:rsidR="00C87F6E">
        <w:t xml:space="preserve"> for more significant changes </w:t>
      </w:r>
      <w:r w:rsidR="0044571A">
        <w:t>in terms of complexity and cost</w:t>
      </w:r>
      <w:r w:rsidR="00AB2501">
        <w:t>,</w:t>
      </w:r>
      <w:r w:rsidR="0044571A">
        <w:t xml:space="preserve"> </w:t>
      </w:r>
      <w:r w:rsidR="00AB2501">
        <w:t>and those undertaken to</w:t>
      </w:r>
      <w:r w:rsidR="00C87F6E">
        <w:t xml:space="preserve"> enhance Product </w:t>
      </w:r>
      <w:r w:rsidR="003268BB">
        <w:t xml:space="preserve">functions and </w:t>
      </w:r>
      <w:r w:rsidR="00C87F6E">
        <w:t xml:space="preserve">capabilities. </w:t>
      </w:r>
      <w:r>
        <w:t xml:space="preserve"> </w:t>
      </w:r>
      <w:r w:rsidR="00AB2501">
        <w:t xml:space="preserve">Note that the cost of conducting Major Changes as a Recurring Service will be built into the Recurring Services Fee, and it may not be in the Commonwealth’s interests for this to include a high level of contingency </w:t>
      </w:r>
      <w:r w:rsidR="003268BB">
        <w:t>to cover</w:t>
      </w:r>
      <w:r w:rsidR="00AB2501">
        <w:t xml:space="preserve"> </w:t>
      </w:r>
      <w:r w:rsidR="003268BB">
        <w:t>the possibility of future</w:t>
      </w:r>
      <w:r w:rsidR="00AB2501">
        <w:t xml:space="preserve"> change programs</w:t>
      </w:r>
      <w:r w:rsidR="003268BB">
        <w:t xml:space="preserve"> of significant size</w:t>
      </w:r>
      <w:r w:rsidR="00AB2501">
        <w:t>.</w:t>
      </w:r>
    </w:p>
    <w:p w14:paraId="54EF946C" w14:textId="0DB2400D" w:rsidR="0044571A" w:rsidRDefault="0044571A" w:rsidP="005F5849">
      <w:pPr>
        <w:pStyle w:val="GuideText-ASDEFCON"/>
      </w:pPr>
      <w:r>
        <w:t xml:space="preserve">Clause </w:t>
      </w:r>
      <w:r>
        <w:fldChar w:fldCharType="begin"/>
      </w:r>
      <w:r>
        <w:instrText xml:space="preserve"> REF _Ref291498471 \r \h </w:instrText>
      </w:r>
      <w:r w:rsidR="005F5849">
        <w:instrText xml:space="preserve"> \* MERGEFORMAT </w:instrText>
      </w:r>
      <w:r>
        <w:fldChar w:fldCharType="separate"/>
      </w:r>
      <w:r w:rsidR="00453302">
        <w:t>6.2.5.5</w:t>
      </w:r>
      <w:r>
        <w:fldChar w:fldCharType="end"/>
      </w:r>
      <w:r>
        <w:t xml:space="preserve"> cross-refers to clause </w:t>
      </w:r>
      <w:r>
        <w:fldChar w:fldCharType="begin"/>
      </w:r>
      <w:r>
        <w:instrText xml:space="preserve"> REF _Ref381209733 \r \h </w:instrText>
      </w:r>
      <w:r w:rsidR="005F5849">
        <w:instrText xml:space="preserve"> \* MERGEFORMAT </w:instrText>
      </w:r>
      <w:r>
        <w:fldChar w:fldCharType="separate"/>
      </w:r>
      <w:r w:rsidR="00453302">
        <w:t>6.2.5.7</w:t>
      </w:r>
      <w:r>
        <w:fldChar w:fldCharType="end"/>
      </w:r>
      <w:r>
        <w:t xml:space="preserve">, </w:t>
      </w:r>
      <w:r w:rsidR="00AB014C">
        <w:t xml:space="preserve">where clause </w:t>
      </w:r>
      <w:r w:rsidR="00AB014C">
        <w:fldChar w:fldCharType="begin"/>
      </w:r>
      <w:r w:rsidR="00AB014C">
        <w:instrText xml:space="preserve"> REF _Ref381209733 \r \h </w:instrText>
      </w:r>
      <w:r w:rsidR="005F5849">
        <w:instrText xml:space="preserve"> \* MERGEFORMAT </w:instrText>
      </w:r>
      <w:r w:rsidR="00AB014C">
        <w:fldChar w:fldCharType="separate"/>
      </w:r>
      <w:r w:rsidR="00453302">
        <w:t>6.2.5.7</w:t>
      </w:r>
      <w:r w:rsidR="00AB014C">
        <w:fldChar w:fldCharType="end"/>
      </w:r>
      <w:r w:rsidR="00AB014C">
        <w:t xml:space="preserve"> </w:t>
      </w:r>
      <w:r>
        <w:t xml:space="preserve">identifies the types of Major Changes that are </w:t>
      </w:r>
      <w:r w:rsidR="00AB014C">
        <w:t>to be performed as</w:t>
      </w:r>
      <w:r>
        <w:t xml:space="preserve"> Recurring Services</w:t>
      </w:r>
      <w:r w:rsidR="00AB014C">
        <w:t xml:space="preserve"> unless identified, in clause </w:t>
      </w:r>
      <w:r w:rsidR="00AB014C">
        <w:fldChar w:fldCharType="begin"/>
      </w:r>
      <w:r w:rsidR="00AB014C">
        <w:instrText xml:space="preserve"> REF _Ref383159534 \r \h </w:instrText>
      </w:r>
      <w:r w:rsidR="005F5849">
        <w:instrText xml:space="preserve"> \* MERGEFORMAT </w:instrText>
      </w:r>
      <w:r w:rsidR="00AB014C">
        <w:fldChar w:fldCharType="separate"/>
      </w:r>
      <w:r w:rsidR="00453302">
        <w:t>6.2.5.8</w:t>
      </w:r>
      <w:r w:rsidR="00AB014C">
        <w:fldChar w:fldCharType="end"/>
      </w:r>
      <w:r w:rsidR="00AB014C">
        <w:t xml:space="preserve">, as one of the exceptional cases that </w:t>
      </w:r>
      <w:r>
        <w:t xml:space="preserve">would be </w:t>
      </w:r>
      <w:r w:rsidR="00AB2501">
        <w:t xml:space="preserve">better </w:t>
      </w:r>
      <w:r>
        <w:t xml:space="preserve">conducted as S&amp;Q Services.  </w:t>
      </w:r>
      <w:r w:rsidR="00AB2501">
        <w:t xml:space="preserve">These areas </w:t>
      </w:r>
      <w:r w:rsidR="0044383D">
        <w:t xml:space="preserve">of exception </w:t>
      </w:r>
      <w:r w:rsidR="00AB2501">
        <w:t xml:space="preserve">may include those </w:t>
      </w:r>
      <w:r w:rsidR="003268BB">
        <w:t>that</w:t>
      </w:r>
      <w:r w:rsidR="00AB2501">
        <w:t xml:space="preserve"> </w:t>
      </w:r>
      <w:r w:rsidR="003268BB">
        <w:t xml:space="preserve">require </w:t>
      </w:r>
      <w:r w:rsidR="00AB2501">
        <w:t>significant involvement by the Commonwealth and/or Associated Parties (ie, for interfacing systems</w:t>
      </w:r>
      <w:r w:rsidR="003268BB">
        <w:t>)</w:t>
      </w:r>
      <w:r w:rsidR="00AB2501">
        <w:t xml:space="preserve">.  </w:t>
      </w:r>
      <w:r>
        <w:t>Drafters need to review clause</w:t>
      </w:r>
      <w:r w:rsidR="00AA0220">
        <w:t>s</w:t>
      </w:r>
      <w:r>
        <w:t xml:space="preserve"> </w:t>
      </w:r>
      <w:r>
        <w:fldChar w:fldCharType="begin"/>
      </w:r>
      <w:r>
        <w:instrText xml:space="preserve"> REF _Ref381209733 \r \h </w:instrText>
      </w:r>
      <w:r w:rsidR="005F5849">
        <w:instrText xml:space="preserve"> \* MERGEFORMAT </w:instrText>
      </w:r>
      <w:r>
        <w:fldChar w:fldCharType="separate"/>
      </w:r>
      <w:r w:rsidR="00453302">
        <w:t>6.2.5.7</w:t>
      </w:r>
      <w:r>
        <w:fldChar w:fldCharType="end"/>
      </w:r>
      <w:r>
        <w:t xml:space="preserve"> </w:t>
      </w:r>
      <w:r w:rsidR="00AA0220">
        <w:t xml:space="preserve">and </w:t>
      </w:r>
      <w:r w:rsidR="00AA0220">
        <w:fldChar w:fldCharType="begin"/>
      </w:r>
      <w:r w:rsidR="00AA0220">
        <w:instrText xml:space="preserve"> REF _Ref383159534 \r \h </w:instrText>
      </w:r>
      <w:r w:rsidR="005F5849">
        <w:instrText xml:space="preserve"> \* MERGEFORMAT </w:instrText>
      </w:r>
      <w:r w:rsidR="00AA0220">
        <w:fldChar w:fldCharType="separate"/>
      </w:r>
      <w:r w:rsidR="00453302">
        <w:t>6.2.5.8</w:t>
      </w:r>
      <w:r w:rsidR="00AA0220">
        <w:fldChar w:fldCharType="end"/>
      </w:r>
      <w:r w:rsidR="00AA0220">
        <w:t xml:space="preserve"> </w:t>
      </w:r>
      <w:r>
        <w:t>and further develop the</w:t>
      </w:r>
      <w:r w:rsidR="00AA0220">
        <w:t>se clauses, as</w:t>
      </w:r>
      <w:r>
        <w:t xml:space="preserve"> </w:t>
      </w:r>
      <w:r w:rsidR="00AB2501">
        <w:t>applicable</w:t>
      </w:r>
      <w:r>
        <w:t>.</w:t>
      </w:r>
    </w:p>
    <w:p w14:paraId="061DDB3D" w14:textId="12A551AB" w:rsidR="00AF2181" w:rsidRDefault="00AF2181" w:rsidP="005F5849">
      <w:pPr>
        <w:pStyle w:val="GuideText-ASDEFCON"/>
      </w:pPr>
      <w:r>
        <w:t>Drafters should appreciate that</w:t>
      </w:r>
      <w:r w:rsidR="00AB2501">
        <w:t>,</w:t>
      </w:r>
      <w:r>
        <w:t xml:space="preserve"> </w:t>
      </w:r>
      <w:r w:rsidR="00AB2501">
        <w:t>when</w:t>
      </w:r>
      <w:r>
        <w:t xml:space="preserve"> enacted through an S&amp;Q process, the Commonwealth’s requirements would be spelt out in its S&amp;Q Services Request (part 1 of DID-SS</w:t>
      </w:r>
      <w:r w:rsidR="00AB2501">
        <w:t>M</w:t>
      </w:r>
      <w:r>
        <w:t xml:space="preserve">-S&amp;Q), which in many cases will be supported by documents developed from work conducted under clause </w:t>
      </w:r>
      <w:r>
        <w:fldChar w:fldCharType="begin"/>
      </w:r>
      <w:r>
        <w:instrText xml:space="preserve"> REF _Ref232383090 \r \h </w:instrText>
      </w:r>
      <w:r w:rsidR="005F5849">
        <w:instrText xml:space="preserve"> \* MERGEFORMAT </w:instrText>
      </w:r>
      <w:r>
        <w:fldChar w:fldCharType="separate"/>
      </w:r>
      <w:r w:rsidR="00453302">
        <w:t>6.2.4</w:t>
      </w:r>
      <w:r>
        <w:fldChar w:fldCharType="end"/>
      </w:r>
      <w:r>
        <w:t xml:space="preserve">, </w:t>
      </w:r>
      <w:r>
        <w:fldChar w:fldCharType="begin"/>
      </w:r>
      <w:r>
        <w:instrText xml:space="preserve"> REF _Ref232383090 \h </w:instrText>
      </w:r>
      <w:r w:rsidR="005F5849">
        <w:instrText xml:space="preserve"> \* MERGEFORMAT </w:instrText>
      </w:r>
      <w:r>
        <w:fldChar w:fldCharType="separate"/>
      </w:r>
      <w:r w:rsidR="00453302">
        <w:t>Analysis of Change Requests</w:t>
      </w:r>
      <w:r>
        <w:fldChar w:fldCharType="end"/>
      </w:r>
      <w:r>
        <w:t xml:space="preserve">.  Alternatively, </w:t>
      </w:r>
      <w:r w:rsidR="00AB2501">
        <w:t xml:space="preserve">when a CSC is included in the Contract, </w:t>
      </w:r>
      <w:r>
        <w:t xml:space="preserve">the task could be performed under an Approved CSC Task Plan </w:t>
      </w:r>
      <w:r w:rsidR="007343AF">
        <w:t xml:space="preserve">and </w:t>
      </w:r>
      <w:r w:rsidR="003268BB">
        <w:t>requir</w:t>
      </w:r>
      <w:r w:rsidR="007343AF">
        <w:t>e</w:t>
      </w:r>
      <w:r>
        <w:t xml:space="preserve"> the use of CSC Additional Resources to address the full scope of a larger development task.  The associated work plans for the Major Change would amend and/or supplement the specific requirements identified in this clause as well as any change-related requirements in other DSDs</w:t>
      </w:r>
      <w:r w:rsidR="00AB2501">
        <w:t xml:space="preserve"> </w:t>
      </w:r>
      <w:r>
        <w:t>(eg, Software change through DSD-ENG-SW, Stock Assessment through DSD-SUP-SACC, and Training Materials update through DSD-TNG-TMS).</w:t>
      </w:r>
    </w:p>
    <w:p w14:paraId="1641A091" w14:textId="3EB2FC80" w:rsidR="00C002D9" w:rsidRDefault="000A0C09" w:rsidP="005F5849">
      <w:pPr>
        <w:pStyle w:val="GuideText-ASDEFCON"/>
      </w:pPr>
      <w:r>
        <w:t xml:space="preserve">Drafters should review the CDRL </w:t>
      </w:r>
      <w:r w:rsidR="002859A6">
        <w:t xml:space="preserve">Line Numbers </w:t>
      </w:r>
      <w:r>
        <w:t xml:space="preserve">for the ECP </w:t>
      </w:r>
      <w:r w:rsidR="000C1F52">
        <w:t xml:space="preserve">and related </w:t>
      </w:r>
      <w:r>
        <w:t>data item</w:t>
      </w:r>
      <w:r w:rsidR="000C1F52">
        <w:t>s</w:t>
      </w:r>
      <w:r>
        <w:t xml:space="preserve">, and </w:t>
      </w:r>
      <w:r w:rsidR="005D401B">
        <w:t xml:space="preserve">update </w:t>
      </w:r>
      <w:r>
        <w:t xml:space="preserve">requirements </w:t>
      </w:r>
      <w:r w:rsidR="005D401B">
        <w:t>to be</w:t>
      </w:r>
      <w:r>
        <w:t xml:space="preserve"> consistent with the </w:t>
      </w:r>
      <w:r w:rsidR="00421440">
        <w:t xml:space="preserve">type </w:t>
      </w:r>
      <w:r>
        <w:t>of potential design changes</w:t>
      </w:r>
      <w:r w:rsidR="005D401B">
        <w:t xml:space="preserve"> and SPO processes</w:t>
      </w:r>
      <w:r>
        <w:t xml:space="preserve"> (eg, </w:t>
      </w:r>
      <w:r w:rsidR="005D401B">
        <w:t>by default ECP delivery is ‘as required’ and Commonwealth Action by the end of the next CCB).  DID-</w:t>
      </w:r>
      <w:r w:rsidR="00D60852">
        <w:t>CM-MGT</w:t>
      </w:r>
      <w:r w:rsidR="005D401B">
        <w:t xml:space="preserve">-ECP </w:t>
      </w:r>
      <w:r w:rsidR="000C1F52">
        <w:t>consists of</w:t>
      </w:r>
      <w:r w:rsidR="000118F4">
        <w:t xml:space="preserve"> a cover page that</w:t>
      </w:r>
      <w:r w:rsidR="005D401B">
        <w:t xml:space="preserve"> requires draft</w:t>
      </w:r>
      <w:r w:rsidR="005D02FD">
        <w:t>er</w:t>
      </w:r>
      <w:r w:rsidR="00B9369A">
        <w:t>s</w:t>
      </w:r>
      <w:r w:rsidR="000118F4">
        <w:t xml:space="preserve"> to</w:t>
      </w:r>
      <w:r w:rsidR="005D401B">
        <w:t xml:space="preserve"> insert the SPO’</w:t>
      </w:r>
      <w:r w:rsidR="005D02FD">
        <w:t>s ECP template or form</w:t>
      </w:r>
      <w:r w:rsidR="005D401B">
        <w:t xml:space="preserve"> into the DID</w:t>
      </w:r>
      <w:r w:rsidR="005D02FD">
        <w:t>,</w:t>
      </w:r>
      <w:r w:rsidR="005D401B">
        <w:t xml:space="preserve"> prior to release of the RFT. </w:t>
      </w:r>
      <w:r w:rsidR="005D02FD">
        <w:t xml:space="preserve"> DID-</w:t>
      </w:r>
      <w:r w:rsidR="00D60852">
        <w:t>CM-MGT</w:t>
      </w:r>
      <w:r w:rsidR="005D02FD">
        <w:t>-ECP may include both ECPs and Software Change Proposals (S</w:t>
      </w:r>
      <w:r w:rsidR="00B9369A">
        <w:t>W</w:t>
      </w:r>
      <w:r w:rsidR="005D02FD">
        <w:t>CPs), as applicable to the Services.</w:t>
      </w:r>
    </w:p>
    <w:p w14:paraId="6DCAC520" w14:textId="55C04EA0" w:rsidR="00371BB6" w:rsidRDefault="00581C2D" w:rsidP="005F5849">
      <w:pPr>
        <w:pStyle w:val="GuideText-ASDEFCON"/>
      </w:pPr>
      <w:r>
        <w:t xml:space="preserve">Drafters should also note the </w:t>
      </w:r>
      <w:r w:rsidR="00D64B65">
        <w:t xml:space="preserve">default </w:t>
      </w:r>
      <w:r>
        <w:t>timing for delivery of the Design Certificate</w:t>
      </w:r>
      <w:r w:rsidR="00421440">
        <w:t xml:space="preserve"> (eg, Certificate of Conformance)</w:t>
      </w:r>
      <w:r w:rsidR="004C0202">
        <w:t xml:space="preserve"> </w:t>
      </w:r>
      <w:r w:rsidR="000C1F52">
        <w:t xml:space="preserve">in the CDRL </w:t>
      </w:r>
      <w:r w:rsidR="004C0202">
        <w:t xml:space="preserve">(refer </w:t>
      </w:r>
      <w:r w:rsidR="000C1F52">
        <w:t xml:space="preserve">to </w:t>
      </w:r>
      <w:r w:rsidR="004C0202">
        <w:t>DID-ENG-SOL-DCERT</w:t>
      </w:r>
      <w:r w:rsidR="00300673">
        <w:t>, sourced</w:t>
      </w:r>
      <w:r w:rsidR="004C0202">
        <w:t xml:space="preserve"> from</w:t>
      </w:r>
      <w:r w:rsidR="000C1F52">
        <w:t xml:space="preserve"> </w:t>
      </w:r>
      <w:r w:rsidR="004C0202" w:rsidRPr="004C0202">
        <w:rPr>
          <w:i/>
        </w:rPr>
        <w:t>ASDEFCON (Strategic Materiel)</w:t>
      </w:r>
      <w:r w:rsidR="004C0202">
        <w:t>)</w:t>
      </w:r>
      <w:r>
        <w:t>.  Th</w:t>
      </w:r>
      <w:r w:rsidR="000C1F52">
        <w:t>is</w:t>
      </w:r>
      <w:r>
        <w:t xml:space="preserve"> timing may be modified </w:t>
      </w:r>
      <w:r w:rsidR="000C1F52">
        <w:t>through</w:t>
      </w:r>
      <w:r>
        <w:t xml:space="preserve"> the Commonwealth Representative’s request</w:t>
      </w:r>
      <w:r w:rsidR="00D64B65">
        <w:t>s</w:t>
      </w:r>
      <w:r>
        <w:t xml:space="preserve"> for S&amp;Q Services</w:t>
      </w:r>
      <w:r w:rsidR="00306863">
        <w:t xml:space="preserve"> (eg, to accommodate conditional or provisional Acceptance of a Mission System prior to full Acceptance under the Contract).</w:t>
      </w:r>
    </w:p>
    <w:p w14:paraId="5B7A4E9B" w14:textId="2ECECE97" w:rsidR="00C002D9" w:rsidRDefault="00D123BC" w:rsidP="005F5849">
      <w:pPr>
        <w:pStyle w:val="GuideMarginHead-ASDEFCON"/>
        <w:rPr>
          <w:u w:val="single"/>
        </w:rPr>
      </w:pPr>
      <w:r w:rsidRPr="005F5849">
        <w:rPr>
          <w:u w:val="single"/>
        </w:rPr>
        <w:t>Related Clauses/Documents:</w:t>
      </w:r>
    </w:p>
    <w:p w14:paraId="74CA6106" w14:textId="4B70D76C" w:rsidR="00371BB6" w:rsidRDefault="00371BB6" w:rsidP="005F5849">
      <w:pPr>
        <w:pStyle w:val="GuideText-ASDEFCON"/>
      </w:pPr>
      <w:r>
        <w:t xml:space="preserve">Clause </w:t>
      </w:r>
      <w:r>
        <w:fldChar w:fldCharType="begin"/>
      </w:r>
      <w:r>
        <w:instrText xml:space="preserve"> REF _Ref232383090 \r \h </w:instrText>
      </w:r>
      <w:r w:rsidR="005F5849">
        <w:instrText xml:space="preserve"> \* MERGEFORMAT </w:instrText>
      </w:r>
      <w:r>
        <w:fldChar w:fldCharType="separate"/>
      </w:r>
      <w:r w:rsidR="00453302">
        <w:t>6.2.4</w:t>
      </w:r>
      <w:r>
        <w:fldChar w:fldCharType="end"/>
      </w:r>
      <w:r>
        <w:t>, Analysis of Change Requests</w:t>
      </w:r>
    </w:p>
    <w:p w14:paraId="12F908C9" w14:textId="36BBC4C8" w:rsidR="000A0C09" w:rsidRDefault="000A0C09" w:rsidP="005F5849">
      <w:pPr>
        <w:pStyle w:val="GuideText-ASDEFCON"/>
      </w:pPr>
      <w:r>
        <w:t xml:space="preserve">Clause </w:t>
      </w:r>
      <w:r w:rsidR="009C4570">
        <w:fldChar w:fldCharType="begin"/>
      </w:r>
      <w:r w:rsidR="009C4570">
        <w:instrText xml:space="preserve"> REF _Ref447875405 \r \h </w:instrText>
      </w:r>
      <w:r w:rsidR="009C4570">
        <w:fldChar w:fldCharType="separate"/>
      </w:r>
      <w:r w:rsidR="00453302">
        <w:t>6.2.10</w:t>
      </w:r>
      <w:r w:rsidR="009C4570">
        <w:fldChar w:fldCharType="end"/>
      </w:r>
      <w:r>
        <w:t>, Conduct of System Reviews</w:t>
      </w:r>
    </w:p>
    <w:p w14:paraId="76D2C62E" w14:textId="77777777" w:rsidR="000A0C09" w:rsidRDefault="000A0C09" w:rsidP="005F5849">
      <w:pPr>
        <w:pStyle w:val="GuideText-ASDEFCON"/>
      </w:pPr>
      <w:r>
        <w:t>DSD-ENG-CM, Configuration Management Services</w:t>
      </w:r>
    </w:p>
    <w:p w14:paraId="074F8C03" w14:textId="77777777" w:rsidR="00D138DF" w:rsidRDefault="00D138DF" w:rsidP="00D138DF">
      <w:pPr>
        <w:pStyle w:val="GuideText-ASDEFCON"/>
      </w:pPr>
      <w:r>
        <w:t>DSD-ENG-SEC, System Security Services</w:t>
      </w:r>
    </w:p>
    <w:p w14:paraId="0F09D7A3" w14:textId="77777777" w:rsidR="005D02FD" w:rsidRDefault="005D02FD" w:rsidP="005F5849">
      <w:pPr>
        <w:pStyle w:val="GuideText-ASDEFCON"/>
      </w:pPr>
      <w:r>
        <w:t>DSD-ENG-SW, Software Support Services</w:t>
      </w:r>
    </w:p>
    <w:p w14:paraId="07A244B0" w14:textId="77777777" w:rsidR="00DD50E2" w:rsidRDefault="00DD50E2" w:rsidP="005F5849">
      <w:pPr>
        <w:pStyle w:val="GuideText-ASDEFCON"/>
      </w:pPr>
      <w:r>
        <w:t>DSD-MNT-SERV, for the installation of Major Changes under modification orders, modification instructions or change orders, as applicable.</w:t>
      </w:r>
    </w:p>
    <w:p w14:paraId="7731B773" w14:textId="77777777" w:rsidR="000A0C09" w:rsidRDefault="000A0C09" w:rsidP="005F5849">
      <w:pPr>
        <w:pStyle w:val="GuideText-ASDEFCON"/>
      </w:pPr>
      <w:r>
        <w:t>DSD-SUP-SACC, Stock Assessment Codification and Cataloguing</w:t>
      </w:r>
    </w:p>
    <w:p w14:paraId="4957BABA" w14:textId="77777777" w:rsidR="000A0C09" w:rsidRDefault="000A0C09" w:rsidP="005F5849">
      <w:pPr>
        <w:pStyle w:val="GuideText-ASDEFCON"/>
      </w:pPr>
      <w:r>
        <w:t>DSD-TNG-TMS, Training Materials Support Services</w:t>
      </w:r>
    </w:p>
    <w:p w14:paraId="45A34677" w14:textId="77777777" w:rsidR="00D123BC" w:rsidRDefault="00AE2DA2" w:rsidP="005F5849">
      <w:pPr>
        <w:pStyle w:val="GuideText-ASDEFCON"/>
      </w:pPr>
      <w:r>
        <w:t>DID-ENG-</w:t>
      </w:r>
      <w:r w:rsidR="00190178">
        <w:t>IM</w:t>
      </w:r>
      <w:r w:rsidR="007E3662">
        <w:t xml:space="preserve">SP, </w:t>
      </w:r>
      <w:r w:rsidR="00D123BC">
        <w:t>DID-ENG-CEMP</w:t>
      </w:r>
      <w:r w:rsidR="002E591E">
        <w:t xml:space="preserve"> and DID-SSM-SSMP</w:t>
      </w:r>
    </w:p>
    <w:p w14:paraId="23D3155B" w14:textId="738DA27F" w:rsidR="00DD2DFE" w:rsidRDefault="00DD2DFE" w:rsidP="005F5849">
      <w:pPr>
        <w:pStyle w:val="GuideText-ASDEFCON"/>
      </w:pPr>
      <w:r>
        <w:t>DID-</w:t>
      </w:r>
      <w:r w:rsidR="00D60852">
        <w:t>CM-MGT</w:t>
      </w:r>
      <w:r>
        <w:t>-ECP, which specifies requirements for an ECP</w:t>
      </w:r>
      <w:r w:rsidR="000118F4">
        <w:t xml:space="preserve"> and SWCP</w:t>
      </w:r>
    </w:p>
    <w:p w14:paraId="73E6FA87" w14:textId="77777777" w:rsidR="004C0202" w:rsidRDefault="004C0202" w:rsidP="005F5849">
      <w:pPr>
        <w:pStyle w:val="GuideText-ASDEFCON"/>
      </w:pPr>
      <w:r>
        <w:t xml:space="preserve">DID-ENG-SOL-DCERT, which specifies </w:t>
      </w:r>
      <w:r w:rsidR="000A0C09">
        <w:t>requirements for a Design</w:t>
      </w:r>
      <w:r>
        <w:t xml:space="preserve"> Certificate</w:t>
      </w:r>
    </w:p>
    <w:p w14:paraId="3E44A4CF" w14:textId="211A38CC" w:rsidR="00C002D9" w:rsidRDefault="00DD50E2" w:rsidP="005F5849">
      <w:pPr>
        <w:pStyle w:val="GuideText-ASDEFCON"/>
      </w:pPr>
      <w:r>
        <w:t>DID-ENG-MGT-SEMP-2 and DID-ILS-MGT-ISP-2 (</w:t>
      </w:r>
      <w:r w:rsidR="003E0C1F">
        <w:t xml:space="preserve">sourced </w:t>
      </w:r>
      <w:r>
        <w:t xml:space="preserve">from </w:t>
      </w:r>
      <w:r w:rsidRPr="0049370E">
        <w:rPr>
          <w:i/>
        </w:rPr>
        <w:t>ASDEFCON (Complex Materiel) Volume 2</w:t>
      </w:r>
      <w:r>
        <w:t>)</w:t>
      </w:r>
    </w:p>
    <w:p w14:paraId="72249837" w14:textId="77777777" w:rsidR="00D123BC" w:rsidRDefault="00D123BC" w:rsidP="009D0633">
      <w:pPr>
        <w:pStyle w:val="GuideMarginHead-ASDEFCON"/>
      </w:pPr>
      <w:r w:rsidRPr="009D0633">
        <w:rPr>
          <w:u w:val="single"/>
        </w:rPr>
        <w:t>Optional Clauses</w:t>
      </w:r>
      <w:r w:rsidRPr="009D0633">
        <w:t>:</w:t>
      </w:r>
      <w:r>
        <w:tab/>
      </w:r>
      <w:r w:rsidRPr="005F5849">
        <w:rPr>
          <w:rStyle w:val="GuideText-ASDEFCONChar"/>
        </w:rPr>
        <w:t>None</w:t>
      </w:r>
    </w:p>
    <w:p w14:paraId="00F06135" w14:textId="2ACFBE3D" w:rsidR="00C40339" w:rsidRDefault="001E4A1C">
      <w:pPr>
        <w:pStyle w:val="heading"/>
      </w:pPr>
      <w:r>
        <w:fldChar w:fldCharType="begin"/>
      </w:r>
      <w:r>
        <w:instrText xml:space="preserve"> REF _Ref497920720 \r \h </w:instrText>
      </w:r>
      <w:r>
        <w:fldChar w:fldCharType="separate"/>
      </w:r>
      <w:r w:rsidR="00453302">
        <w:t>6.2.6</w:t>
      </w:r>
      <w:r>
        <w:fldChar w:fldCharType="end"/>
      </w:r>
      <w:r w:rsidR="00C40339">
        <w:tab/>
        <w:t>Technical Instruction Development</w:t>
      </w:r>
    </w:p>
    <w:p w14:paraId="20CDDF09" w14:textId="77777777" w:rsidR="00C40339" w:rsidRDefault="00C40339" w:rsidP="005F5849">
      <w:pPr>
        <w:pStyle w:val="GuideMarginHead-ASDEFCON"/>
      </w:pPr>
      <w:r w:rsidRPr="00BC0761">
        <w:rPr>
          <w:u w:val="single"/>
        </w:rPr>
        <w:t>Status</w:t>
      </w:r>
      <w:r>
        <w:rPr>
          <w:rStyle w:val="MarginheadingChar"/>
        </w:rPr>
        <w:t>:</w:t>
      </w:r>
      <w:r>
        <w:tab/>
        <w:t>Optional</w:t>
      </w:r>
    </w:p>
    <w:p w14:paraId="14F21944" w14:textId="77777777" w:rsidR="00C40339" w:rsidRDefault="00C40339" w:rsidP="005F5849">
      <w:pPr>
        <w:pStyle w:val="GuideMarginHead-ASDEFCON"/>
      </w:pPr>
      <w:r w:rsidRPr="00BC0761">
        <w:rPr>
          <w:u w:val="single"/>
        </w:rPr>
        <w:t>Purpose</w:t>
      </w:r>
      <w:r>
        <w:rPr>
          <w:rStyle w:val="MarginheadingChar"/>
        </w:rPr>
        <w:t>:</w:t>
      </w:r>
      <w:r>
        <w:tab/>
        <w:t xml:space="preserve">To require the development and preparation of draft </w:t>
      </w:r>
      <w:r w:rsidR="0005756B">
        <w:t>Technical Instruction</w:t>
      </w:r>
      <w:r>
        <w:t>s.</w:t>
      </w:r>
    </w:p>
    <w:p w14:paraId="26BFFF23" w14:textId="77777777" w:rsidR="00C40339" w:rsidRDefault="00C40339" w:rsidP="005F5849">
      <w:pPr>
        <w:pStyle w:val="GuideMarginHead-ASDEFCON"/>
      </w:pPr>
      <w:r w:rsidRPr="005F5849">
        <w:rPr>
          <w:u w:val="single"/>
        </w:rPr>
        <w:t>Policy:</w:t>
      </w:r>
      <w:r>
        <w:tab/>
        <w:t>TBD</w:t>
      </w:r>
    </w:p>
    <w:p w14:paraId="2EABB11A" w14:textId="18B168AD" w:rsidR="00507B6C" w:rsidRPr="00507B6C" w:rsidRDefault="00C40339" w:rsidP="005F5849">
      <w:pPr>
        <w:pStyle w:val="GuideMarginHead-ASDEFCON"/>
      </w:pPr>
      <w:r w:rsidRPr="00BC0761">
        <w:rPr>
          <w:u w:val="single"/>
        </w:rPr>
        <w:t>Guidance</w:t>
      </w:r>
      <w:r>
        <w:rPr>
          <w:rStyle w:val="MarginheadingChar"/>
        </w:rPr>
        <w:t>:</w:t>
      </w:r>
      <w:r>
        <w:tab/>
      </w:r>
      <w:r w:rsidR="00507B6C">
        <w:t xml:space="preserve">Technical Instructions may have different names under the differing </w:t>
      </w:r>
      <w:r w:rsidR="00421440">
        <w:t xml:space="preserve">ADF </w:t>
      </w:r>
      <w:r w:rsidR="00231F65">
        <w:t>r</w:t>
      </w:r>
      <w:r w:rsidR="00421440">
        <w:t>egulatory</w:t>
      </w:r>
      <w:r w:rsidR="00CE6C6F">
        <w:t> </w:t>
      </w:r>
      <w:r w:rsidR="00421440">
        <w:t xml:space="preserve">/ </w:t>
      </w:r>
      <w:r w:rsidR="00231F65">
        <w:t>a</w:t>
      </w:r>
      <w:r w:rsidR="00421440">
        <w:t xml:space="preserve">ssurance </w:t>
      </w:r>
      <w:r w:rsidR="00231F65">
        <w:t>f</w:t>
      </w:r>
      <w:r w:rsidR="00421440">
        <w:t>rameworks</w:t>
      </w:r>
      <w:r w:rsidR="00507B6C">
        <w:t xml:space="preserve">.  For example, Technical Instructions can embrace Special Technical Instructions (Aerospace environment), </w:t>
      </w:r>
      <w:r w:rsidR="00CE6C6F">
        <w:t>N4 Library Advice Notes</w:t>
      </w:r>
      <w:r w:rsidR="00507B6C">
        <w:t xml:space="preserve"> (Maritime environment), and </w:t>
      </w:r>
      <w:r w:rsidR="00507B6C" w:rsidRPr="00507B6C">
        <w:t>Electrical and Mechanical Engineering Instructions (</w:t>
      </w:r>
      <w:r w:rsidR="00507B6C">
        <w:t>Land environment</w:t>
      </w:r>
      <w:r w:rsidR="00507B6C" w:rsidRPr="00507B6C">
        <w:t>)</w:t>
      </w:r>
      <w:r w:rsidR="00507B6C">
        <w:t>.</w:t>
      </w:r>
    </w:p>
    <w:p w14:paraId="0BB60A4D" w14:textId="77777777" w:rsidR="00C40339" w:rsidRDefault="00C40339" w:rsidP="005F5849">
      <w:pPr>
        <w:pStyle w:val="GuideText-ASDEFCON"/>
      </w:pPr>
      <w:r>
        <w:t xml:space="preserve">These Services are optional and may not be necessary for contracts supporting simple equipment, for which </w:t>
      </w:r>
      <w:r w:rsidR="001B379E">
        <w:t>T</w:t>
      </w:r>
      <w:r>
        <w:t xml:space="preserve">echnical </w:t>
      </w:r>
      <w:r w:rsidR="001B379E">
        <w:t>I</w:t>
      </w:r>
      <w:r>
        <w:t xml:space="preserve">nstructions are unlikely to need to be developed, or if the Commonwealth has an </w:t>
      </w:r>
      <w:r w:rsidR="000118F4">
        <w:t xml:space="preserve">internal or </w:t>
      </w:r>
      <w:r>
        <w:t>alternate source of expertise for this kind of development.</w:t>
      </w:r>
    </w:p>
    <w:p w14:paraId="61B5F19E" w14:textId="77777777" w:rsidR="00C40339" w:rsidRDefault="00C40339" w:rsidP="005F5849">
      <w:pPr>
        <w:pStyle w:val="GuideText-ASDEFCON"/>
      </w:pPr>
      <w:r>
        <w:t xml:space="preserve">If </w:t>
      </w:r>
      <w:r w:rsidR="00784C0A">
        <w:t xml:space="preserve">the Technical Instructions are </w:t>
      </w:r>
      <w:r w:rsidR="002859A6">
        <w:t xml:space="preserve">not </w:t>
      </w:r>
      <w:r>
        <w:t xml:space="preserve">developed </w:t>
      </w:r>
      <w:r w:rsidR="002859A6">
        <w:t xml:space="preserve">by </w:t>
      </w:r>
      <w:r>
        <w:t xml:space="preserve">the Contractor but the Contractor is responsible for maintaining </w:t>
      </w:r>
      <w:r w:rsidR="00421440">
        <w:t>Configuration Control</w:t>
      </w:r>
      <w:r>
        <w:t>, then appropriate Contractor action will be undertaken through the CM requirements of DSD</w:t>
      </w:r>
      <w:r w:rsidR="000118F4">
        <w:t>-ENG-CM</w:t>
      </w:r>
      <w:r>
        <w:t>.</w:t>
      </w:r>
    </w:p>
    <w:p w14:paraId="1C032117" w14:textId="77777777" w:rsidR="00C40339" w:rsidRDefault="00C40339" w:rsidP="005F5849">
      <w:pPr>
        <w:pStyle w:val="GuideText-ASDEFCON"/>
      </w:pPr>
      <w:r>
        <w:t>D</w:t>
      </w:r>
      <w:r w:rsidR="00AD3777">
        <w:t xml:space="preserve">ue to their undefined scope, </w:t>
      </w:r>
      <w:r w:rsidR="000C1F52">
        <w:t xml:space="preserve">the </w:t>
      </w:r>
      <w:r w:rsidR="00AD3777">
        <w:t>d</w:t>
      </w:r>
      <w:r>
        <w:t xml:space="preserve">evelopment of </w:t>
      </w:r>
      <w:r w:rsidR="001B379E">
        <w:t>T</w:t>
      </w:r>
      <w:r>
        <w:t xml:space="preserve">echnical </w:t>
      </w:r>
      <w:r w:rsidR="001B379E">
        <w:t>I</w:t>
      </w:r>
      <w:r>
        <w:t xml:space="preserve">nstructions will often </w:t>
      </w:r>
      <w:r w:rsidR="001B379E">
        <w:t xml:space="preserve">need to be </w:t>
      </w:r>
      <w:r w:rsidR="00421440">
        <w:t xml:space="preserve">performed </w:t>
      </w:r>
      <w:r w:rsidR="001B379E">
        <w:t xml:space="preserve">as </w:t>
      </w:r>
      <w:r>
        <w:t>S&amp;Q</w:t>
      </w:r>
      <w:r w:rsidR="001B379E">
        <w:t xml:space="preserve"> Services</w:t>
      </w:r>
      <w:r w:rsidR="00DD6908">
        <w:t xml:space="preserve"> or by a CSC team</w:t>
      </w:r>
      <w:r w:rsidR="00AD3777">
        <w:t xml:space="preserve">, unless closely managed as part of </w:t>
      </w:r>
      <w:r w:rsidR="00DD6908">
        <w:t xml:space="preserve">the </w:t>
      </w:r>
      <w:r w:rsidR="00AD3777">
        <w:t xml:space="preserve">Recurring Services </w:t>
      </w:r>
      <w:r w:rsidR="00DD6908">
        <w:t>to ensure eff</w:t>
      </w:r>
      <w:r w:rsidR="000C1F52">
        <w:t>i</w:t>
      </w:r>
      <w:r w:rsidR="00DD6908">
        <w:t>c</w:t>
      </w:r>
      <w:r w:rsidR="000C1F52">
        <w:t>ien</w:t>
      </w:r>
      <w:r w:rsidR="00DD6908">
        <w:t xml:space="preserve">t utilisation of </w:t>
      </w:r>
      <w:r w:rsidR="000118F4">
        <w:t xml:space="preserve">the </w:t>
      </w:r>
      <w:r w:rsidR="00DD6908">
        <w:t>personnel involved</w:t>
      </w:r>
      <w:r>
        <w:t>.</w:t>
      </w:r>
    </w:p>
    <w:p w14:paraId="3F1933B1" w14:textId="77777777" w:rsidR="00C40339" w:rsidRPr="005F5849" w:rsidRDefault="00C40339" w:rsidP="005F5849">
      <w:pPr>
        <w:pStyle w:val="GuideMarginHead-ASDEFCON"/>
        <w:rPr>
          <w:u w:val="single"/>
        </w:rPr>
      </w:pPr>
      <w:r w:rsidRPr="005F5849">
        <w:rPr>
          <w:u w:val="single"/>
        </w:rPr>
        <w:t>Related Clauses/Documents:</w:t>
      </w:r>
    </w:p>
    <w:p w14:paraId="44E0D9F4" w14:textId="77777777" w:rsidR="000118F4" w:rsidRDefault="000118F4" w:rsidP="005F5849">
      <w:pPr>
        <w:pStyle w:val="GuideText-ASDEFCON"/>
      </w:pPr>
      <w:r>
        <w:t>Draft SOW clause 9.2, Technical Data</w:t>
      </w:r>
    </w:p>
    <w:p w14:paraId="01163884" w14:textId="77777777" w:rsidR="00C40339" w:rsidRDefault="00C40339" w:rsidP="005F5849">
      <w:pPr>
        <w:pStyle w:val="GuideText-ASDEFCON"/>
      </w:pPr>
      <w:r>
        <w:t>DID-ENG-CEMP</w:t>
      </w:r>
      <w:r w:rsidR="00AD3777">
        <w:t>, DID-ENG-CMP</w:t>
      </w:r>
      <w:r>
        <w:t xml:space="preserve"> and DID-SSM-SSMP</w:t>
      </w:r>
    </w:p>
    <w:p w14:paraId="4C82CF62" w14:textId="77777777" w:rsidR="00C40339" w:rsidRDefault="00C40339" w:rsidP="005F5849">
      <w:pPr>
        <w:pStyle w:val="GuideText-ASDEFCON"/>
      </w:pPr>
      <w:r>
        <w:t>DSD-ENG-CM</w:t>
      </w:r>
      <w:r w:rsidR="008D14FC">
        <w:t>, Configuration Management Services</w:t>
      </w:r>
    </w:p>
    <w:p w14:paraId="515ABB9E" w14:textId="77777777" w:rsidR="00C40339" w:rsidRPr="005F5849" w:rsidRDefault="00C40339" w:rsidP="009D0633">
      <w:pPr>
        <w:pStyle w:val="GuideMarginHead-ASDEFCON"/>
        <w:rPr>
          <w:rStyle w:val="GuideText-ASDEFCONChar"/>
        </w:rPr>
      </w:pPr>
      <w:r w:rsidRPr="009D0633">
        <w:rPr>
          <w:u w:val="single"/>
        </w:rPr>
        <w:t>Optional Clauses</w:t>
      </w:r>
      <w:r w:rsidRPr="009D0633">
        <w:t>:</w:t>
      </w:r>
      <w:r>
        <w:tab/>
      </w:r>
      <w:r w:rsidRPr="005F5849">
        <w:rPr>
          <w:rStyle w:val="GuideText-ASDEFCONChar"/>
        </w:rPr>
        <w:t>None</w:t>
      </w:r>
    </w:p>
    <w:p w14:paraId="20DC799D" w14:textId="7459C315" w:rsidR="00C40339" w:rsidRDefault="00A37DAD">
      <w:pPr>
        <w:pStyle w:val="heading"/>
      </w:pPr>
      <w:r>
        <w:fldChar w:fldCharType="begin"/>
      </w:r>
      <w:r>
        <w:instrText xml:space="preserve"> REF _Ref232479233 \r \h </w:instrText>
      </w:r>
      <w:r>
        <w:fldChar w:fldCharType="separate"/>
      </w:r>
      <w:r w:rsidR="00453302">
        <w:t>6.2.7</w:t>
      </w:r>
      <w:r>
        <w:fldChar w:fldCharType="end"/>
      </w:r>
      <w:r w:rsidR="00C40339">
        <w:tab/>
      </w:r>
      <w:r w:rsidR="00C05201">
        <w:t xml:space="preserve">System </w:t>
      </w:r>
      <w:r w:rsidR="00C40339">
        <w:t>Safety Engineering</w:t>
      </w:r>
    </w:p>
    <w:p w14:paraId="45322E03" w14:textId="77777777" w:rsidR="00C40339" w:rsidRDefault="00C40339" w:rsidP="005F5849">
      <w:pPr>
        <w:pStyle w:val="GuideMarginHead-ASDEFCON"/>
      </w:pPr>
      <w:r w:rsidRPr="00BC0761">
        <w:rPr>
          <w:u w:val="single"/>
        </w:rPr>
        <w:t>Status</w:t>
      </w:r>
      <w:r>
        <w:rPr>
          <w:rStyle w:val="MarginheadingChar"/>
        </w:rPr>
        <w:t>:</w:t>
      </w:r>
      <w:r>
        <w:tab/>
        <w:t>Optional</w:t>
      </w:r>
    </w:p>
    <w:p w14:paraId="311C08D9" w14:textId="77777777" w:rsidR="00C40339" w:rsidRDefault="00C40339" w:rsidP="005F5849">
      <w:pPr>
        <w:pStyle w:val="GuideMarginHead-ASDEFCON"/>
      </w:pPr>
      <w:r w:rsidRPr="00BC0761">
        <w:rPr>
          <w:u w:val="single"/>
        </w:rPr>
        <w:t>Purpose</w:t>
      </w:r>
      <w:r>
        <w:rPr>
          <w:rStyle w:val="MarginheadingChar"/>
        </w:rPr>
        <w:t>:</w:t>
      </w:r>
      <w:r>
        <w:tab/>
        <w:t xml:space="preserve">To identify the </w:t>
      </w:r>
      <w:r w:rsidR="004916AC">
        <w:t>system-</w:t>
      </w:r>
      <w:r>
        <w:t xml:space="preserve">safety </w:t>
      </w:r>
      <w:r w:rsidR="004916AC">
        <w:t xml:space="preserve">program </w:t>
      </w:r>
      <w:r>
        <w:t xml:space="preserve">requirements </w:t>
      </w:r>
      <w:r w:rsidR="000C1F52">
        <w:t>for</w:t>
      </w:r>
      <w:r>
        <w:t xml:space="preserve"> the hardware and </w:t>
      </w:r>
      <w:r w:rsidR="00FF7A0D">
        <w:t>Software</w:t>
      </w:r>
      <w:r>
        <w:t xml:space="preserve"> </w:t>
      </w:r>
      <w:r w:rsidR="004916AC">
        <w:t xml:space="preserve">Products </w:t>
      </w:r>
      <w:r w:rsidR="000C1F52">
        <w:t>Being S</w:t>
      </w:r>
      <w:r w:rsidR="004916AC">
        <w:t>upported</w:t>
      </w:r>
      <w:r>
        <w:t>.</w:t>
      </w:r>
    </w:p>
    <w:p w14:paraId="1B8C4BEB" w14:textId="77777777" w:rsidR="004916AC" w:rsidRDefault="00C40339" w:rsidP="005F5849">
      <w:pPr>
        <w:pStyle w:val="GuideMarginHead-ASDEFCON"/>
      </w:pPr>
      <w:r w:rsidRPr="00BC0761">
        <w:rPr>
          <w:u w:val="single"/>
        </w:rPr>
        <w:t>Policy</w:t>
      </w:r>
      <w:r>
        <w:rPr>
          <w:rStyle w:val="MarginheadingChar"/>
        </w:rPr>
        <w:t>:</w:t>
      </w:r>
      <w:r>
        <w:tab/>
      </w:r>
      <w:r w:rsidR="004916AC" w:rsidRPr="005F5849">
        <w:rPr>
          <w:i/>
        </w:rPr>
        <w:t>Work Health and Safety Regulations 2011 (Cth)</w:t>
      </w:r>
    </w:p>
    <w:p w14:paraId="70493D1A" w14:textId="77777777" w:rsidR="006950AB" w:rsidRDefault="006950AB" w:rsidP="005F5849">
      <w:pPr>
        <w:pStyle w:val="GuideText-ASDEFCON"/>
      </w:pPr>
      <w:r>
        <w:t xml:space="preserve">MIL-STD-882E, </w:t>
      </w:r>
      <w:r w:rsidRPr="00D465B5">
        <w:rPr>
          <w:i/>
        </w:rPr>
        <w:t>System Safety</w:t>
      </w:r>
    </w:p>
    <w:p w14:paraId="44B9FA44" w14:textId="77777777" w:rsidR="004916AC" w:rsidRDefault="004916AC" w:rsidP="005F5849">
      <w:pPr>
        <w:pStyle w:val="GuideText-ASDEFCON"/>
      </w:pPr>
      <w:r>
        <w:t xml:space="preserve">AAP 7001.054, </w:t>
      </w:r>
      <w:r w:rsidR="00B04BBA" w:rsidRPr="00B04BBA">
        <w:rPr>
          <w:i/>
        </w:rPr>
        <w:t>electronic</w:t>
      </w:r>
      <w:r w:rsidR="00B04BBA">
        <w:t xml:space="preserve"> </w:t>
      </w:r>
      <w:r w:rsidRPr="00D465B5">
        <w:rPr>
          <w:i/>
          <w:lang w:eastAsia="en-AU"/>
        </w:rPr>
        <w:t>Airworthiness Design Requirements Manual</w:t>
      </w:r>
    </w:p>
    <w:p w14:paraId="2E5E8794" w14:textId="4305FE03" w:rsidR="0094476F" w:rsidRDefault="0094476F" w:rsidP="005F5849">
      <w:pPr>
        <w:pStyle w:val="GuideText-ASDEFCON"/>
        <w:rPr>
          <w:i/>
        </w:rPr>
      </w:pPr>
      <w:r>
        <w:t xml:space="preserve">ANP 2200, </w:t>
      </w:r>
      <w:r w:rsidRPr="00ED68FB">
        <w:rPr>
          <w:i/>
        </w:rPr>
        <w:t>Navy Safety Management System</w:t>
      </w:r>
    </w:p>
    <w:p w14:paraId="29C6F8D2" w14:textId="77777777" w:rsidR="00B04BBA" w:rsidRDefault="00B04BBA" w:rsidP="005F5849">
      <w:pPr>
        <w:pStyle w:val="GuideText-ASDEFCON"/>
      </w:pPr>
      <w:r>
        <w:t xml:space="preserve">ANP 3411-0101, </w:t>
      </w:r>
      <w:r w:rsidRPr="00B04BBA">
        <w:rPr>
          <w:i/>
        </w:rPr>
        <w:t>Naval Materiel Assurance Publication</w:t>
      </w:r>
    </w:p>
    <w:p w14:paraId="51446794" w14:textId="763B57D1" w:rsidR="00C40339" w:rsidRDefault="004916AC" w:rsidP="005F5849">
      <w:pPr>
        <w:pStyle w:val="GuideText-ASDEFCON"/>
      </w:pPr>
      <w:r>
        <w:t>L</w:t>
      </w:r>
      <w:r w:rsidR="00AA1789">
        <w:t>MSM</w:t>
      </w:r>
      <w:r>
        <w:t xml:space="preserve">, </w:t>
      </w:r>
      <w:r w:rsidR="00AA1789">
        <w:rPr>
          <w:i/>
        </w:rPr>
        <w:t>Land Materiel Safety Manual</w:t>
      </w:r>
    </w:p>
    <w:p w14:paraId="48468A0F" w14:textId="71135378" w:rsidR="004916AC" w:rsidRDefault="00C40339" w:rsidP="005F5849">
      <w:pPr>
        <w:pStyle w:val="GuideMarginHead-ASDEFCON"/>
        <w:rPr>
          <w:snapToGrid w:val="0"/>
        </w:rPr>
      </w:pPr>
      <w:r w:rsidRPr="00BC0761">
        <w:rPr>
          <w:u w:val="single"/>
        </w:rPr>
        <w:t>Guidance</w:t>
      </w:r>
      <w:r>
        <w:rPr>
          <w:rStyle w:val="MarginheadingChar"/>
        </w:rPr>
        <w:t>:</w:t>
      </w:r>
      <w:r>
        <w:tab/>
      </w:r>
      <w:r w:rsidR="004916AC">
        <w:rPr>
          <w:snapToGrid w:val="0"/>
        </w:rPr>
        <w:t>If the Contractor will not have system-level responsibilities, or will not otherwise be responsible for a</w:t>
      </w:r>
      <w:r w:rsidR="001C6CB3">
        <w:rPr>
          <w:snapToGrid w:val="0"/>
        </w:rPr>
        <w:t>n ongoing</w:t>
      </w:r>
      <w:r w:rsidR="004916AC">
        <w:rPr>
          <w:snapToGrid w:val="0"/>
        </w:rPr>
        <w:t xml:space="preserve"> system-safety program, then the clauses under clause </w:t>
      </w:r>
      <w:r w:rsidR="004916AC">
        <w:fldChar w:fldCharType="begin"/>
      </w:r>
      <w:r w:rsidR="004916AC">
        <w:rPr>
          <w:snapToGrid w:val="0"/>
        </w:rPr>
        <w:instrText xml:space="preserve"> REF _Ref337646693 \r \h </w:instrText>
      </w:r>
      <w:r w:rsidR="004916AC">
        <w:fldChar w:fldCharType="separate"/>
      </w:r>
      <w:r w:rsidR="00453302">
        <w:rPr>
          <w:snapToGrid w:val="0"/>
        </w:rPr>
        <w:t>6.2.7</w:t>
      </w:r>
      <w:r w:rsidR="004916AC">
        <w:fldChar w:fldCharType="end"/>
      </w:r>
      <w:r w:rsidR="004916AC">
        <w:rPr>
          <w:snapToGrid w:val="0"/>
        </w:rPr>
        <w:t xml:space="preserve"> may be replaced with </w:t>
      </w:r>
      <w:r w:rsidR="00FC3A48">
        <w:rPr>
          <w:snapToGrid w:val="0"/>
        </w:rPr>
        <w:t xml:space="preserve">a single </w:t>
      </w:r>
      <w:r w:rsidR="00421440">
        <w:rPr>
          <w:snapToGrid w:val="0"/>
        </w:rPr>
        <w:t>‘</w:t>
      </w:r>
      <w:r w:rsidR="004916AC">
        <w:rPr>
          <w:snapToGrid w:val="0"/>
        </w:rPr>
        <w:t>Not used</w:t>
      </w:r>
      <w:r w:rsidR="00421440">
        <w:rPr>
          <w:snapToGrid w:val="0"/>
        </w:rPr>
        <w:t>’</w:t>
      </w:r>
      <w:r w:rsidR="004916AC">
        <w:rPr>
          <w:snapToGrid w:val="0"/>
        </w:rPr>
        <w:t>.  Note that if this clause is not used the Contractor</w:t>
      </w:r>
      <w:r w:rsidR="00576BD5">
        <w:rPr>
          <w:snapToGrid w:val="0"/>
        </w:rPr>
        <w:t>,</w:t>
      </w:r>
      <w:r w:rsidR="004916AC">
        <w:rPr>
          <w:snapToGrid w:val="0"/>
        </w:rPr>
        <w:t xml:space="preserve"> </w:t>
      </w:r>
      <w:r w:rsidR="00576BD5">
        <w:rPr>
          <w:snapToGrid w:val="0"/>
        </w:rPr>
        <w:t>through clause 3.6 of the SOW</w:t>
      </w:r>
      <w:r w:rsidR="000C1F52">
        <w:rPr>
          <w:snapToGrid w:val="0"/>
        </w:rPr>
        <w:t>,</w:t>
      </w:r>
      <w:r w:rsidR="00576BD5">
        <w:rPr>
          <w:snapToGrid w:val="0"/>
        </w:rPr>
        <w:t xml:space="preserve"> </w:t>
      </w:r>
      <w:r w:rsidR="00421440">
        <w:rPr>
          <w:snapToGrid w:val="0"/>
        </w:rPr>
        <w:t xml:space="preserve">is </w:t>
      </w:r>
      <w:r w:rsidR="004916AC">
        <w:rPr>
          <w:snapToGrid w:val="0"/>
        </w:rPr>
        <w:t xml:space="preserve">still required to cooperate </w:t>
      </w:r>
      <w:r w:rsidR="00576BD5">
        <w:rPr>
          <w:snapToGrid w:val="0"/>
        </w:rPr>
        <w:t xml:space="preserve">and coordinate </w:t>
      </w:r>
      <w:r w:rsidR="004916AC">
        <w:rPr>
          <w:snapToGrid w:val="0"/>
        </w:rPr>
        <w:t xml:space="preserve">with, and </w:t>
      </w:r>
      <w:r w:rsidR="001C6CB3">
        <w:rPr>
          <w:snapToGrid w:val="0"/>
        </w:rPr>
        <w:t>provide</w:t>
      </w:r>
      <w:r w:rsidR="004916AC">
        <w:rPr>
          <w:snapToGrid w:val="0"/>
        </w:rPr>
        <w:t xml:space="preserve"> safety-related information to, the </w:t>
      </w:r>
      <w:r w:rsidR="000C1F52">
        <w:rPr>
          <w:snapToGrid w:val="0"/>
        </w:rPr>
        <w:t xml:space="preserve">Commonwealth or other Associated Party </w:t>
      </w:r>
      <w:r w:rsidR="004916AC">
        <w:rPr>
          <w:snapToGrid w:val="0"/>
        </w:rPr>
        <w:t xml:space="preserve">responsible for </w:t>
      </w:r>
      <w:r w:rsidR="00FC3A48">
        <w:rPr>
          <w:snapToGrid w:val="0"/>
        </w:rPr>
        <w:t>Materiel Safety</w:t>
      </w:r>
      <w:r w:rsidR="004916AC">
        <w:rPr>
          <w:snapToGrid w:val="0"/>
        </w:rPr>
        <w:t>.</w:t>
      </w:r>
    </w:p>
    <w:p w14:paraId="552B2D80" w14:textId="704A34D4" w:rsidR="001C6CB3" w:rsidRPr="001C6CB3" w:rsidRDefault="00576BD5" w:rsidP="00754C9D">
      <w:pPr>
        <w:pStyle w:val="GuideText-ASDEFCON"/>
        <w:rPr>
          <w:snapToGrid w:val="0"/>
        </w:rPr>
      </w:pPr>
      <w:r>
        <w:t xml:space="preserve">Contractors are often not responsible for the management of Materiel Safety for every Product Being Supported (eg, S&amp;TE provided as GFE).  </w:t>
      </w:r>
      <w:r w:rsidR="001C6CB3">
        <w:rPr>
          <w:snapToGrid w:val="0"/>
        </w:rPr>
        <w:t xml:space="preserve">Clause </w:t>
      </w:r>
      <w:r w:rsidR="00286B43">
        <w:fldChar w:fldCharType="begin"/>
      </w:r>
      <w:r w:rsidR="00286B43">
        <w:rPr>
          <w:snapToGrid w:val="0"/>
        </w:rPr>
        <w:instrText xml:space="preserve"> REF _Ref337800713 \r \h </w:instrText>
      </w:r>
      <w:r w:rsidR="00286B43">
        <w:fldChar w:fldCharType="separate"/>
      </w:r>
      <w:r w:rsidR="00453302">
        <w:rPr>
          <w:snapToGrid w:val="0"/>
        </w:rPr>
        <w:t>6.2.7.1</w:t>
      </w:r>
      <w:r w:rsidR="00286B43">
        <w:fldChar w:fldCharType="end"/>
      </w:r>
      <w:r w:rsidR="00286B43">
        <w:t xml:space="preserve"> </w:t>
      </w:r>
      <w:r w:rsidR="001C6CB3">
        <w:t xml:space="preserve">limits the system-safety activities </w:t>
      </w:r>
      <w:r>
        <w:t xml:space="preserve">to a subset of the Products covered by clause </w:t>
      </w:r>
      <w:r>
        <w:fldChar w:fldCharType="begin"/>
      </w:r>
      <w:r>
        <w:instrText xml:space="preserve"> REF _Ref291591422 \r \h </w:instrText>
      </w:r>
      <w:r>
        <w:fldChar w:fldCharType="separate"/>
      </w:r>
      <w:r w:rsidR="00453302">
        <w:t>6.1.1</w:t>
      </w:r>
      <w:r>
        <w:fldChar w:fldCharType="end"/>
      </w:r>
      <w:r w:rsidR="001C6CB3">
        <w:t xml:space="preserve">.  </w:t>
      </w:r>
      <w:r>
        <w:t>Drafters will need to ensure that</w:t>
      </w:r>
      <w:r w:rsidR="001C6CB3">
        <w:t xml:space="preserve"> Annex A </w:t>
      </w:r>
      <w:r>
        <w:t>is also</w:t>
      </w:r>
      <w:r w:rsidR="001C6CB3">
        <w:t xml:space="preserve"> annotated </w:t>
      </w:r>
      <w:r w:rsidR="00286B43">
        <w:t>accordingly.</w:t>
      </w:r>
    </w:p>
    <w:p w14:paraId="747D6F59" w14:textId="68B17AD8" w:rsidR="00286B43" w:rsidRDefault="004916AC" w:rsidP="00754C9D">
      <w:pPr>
        <w:pStyle w:val="GuideText-ASDEFCON"/>
      </w:pPr>
      <w:r>
        <w:rPr>
          <w:b/>
          <w:snapToGrid w:val="0"/>
        </w:rPr>
        <w:t>Plans.</w:t>
      </w:r>
      <w:r>
        <w:rPr>
          <w:snapToGrid w:val="0"/>
        </w:rPr>
        <w:t xml:space="preserve">  </w:t>
      </w:r>
      <w:r w:rsidR="00B97F9A">
        <w:rPr>
          <w:snapToGrid w:val="0"/>
        </w:rPr>
        <w:t>Drafter</w:t>
      </w:r>
      <w:r w:rsidR="008B735F">
        <w:rPr>
          <w:snapToGrid w:val="0"/>
        </w:rPr>
        <w:t>s</w:t>
      </w:r>
      <w:r w:rsidR="00B97F9A">
        <w:rPr>
          <w:snapToGrid w:val="0"/>
        </w:rPr>
        <w:t xml:space="preserve"> may select Option A or Option B, from clauses </w:t>
      </w:r>
      <w:r w:rsidR="00286B43">
        <w:rPr>
          <w:snapToGrid w:val="0"/>
        </w:rPr>
        <w:fldChar w:fldCharType="begin"/>
      </w:r>
      <w:r w:rsidR="00286B43">
        <w:rPr>
          <w:snapToGrid w:val="0"/>
        </w:rPr>
        <w:instrText xml:space="preserve"> REF _Ref337800729 \r \h </w:instrText>
      </w:r>
      <w:r w:rsidR="00286B43">
        <w:rPr>
          <w:snapToGrid w:val="0"/>
        </w:rPr>
      </w:r>
      <w:r w:rsidR="00286B43">
        <w:rPr>
          <w:snapToGrid w:val="0"/>
        </w:rPr>
        <w:fldChar w:fldCharType="separate"/>
      </w:r>
      <w:r w:rsidR="00453302">
        <w:rPr>
          <w:snapToGrid w:val="0"/>
        </w:rPr>
        <w:t>6.2.7.2</w:t>
      </w:r>
      <w:r w:rsidR="00286B43">
        <w:rPr>
          <w:snapToGrid w:val="0"/>
        </w:rPr>
        <w:fldChar w:fldCharType="end"/>
      </w:r>
      <w:r w:rsidR="00286B43">
        <w:t xml:space="preserve"> </w:t>
      </w:r>
      <w:r w:rsidR="00B97F9A">
        <w:t xml:space="preserve">and </w:t>
      </w:r>
      <w:r w:rsidR="00B97F9A">
        <w:fldChar w:fldCharType="begin"/>
      </w:r>
      <w:r w:rsidR="00B97F9A">
        <w:instrText xml:space="preserve"> REF _Ref379457965 \r \h </w:instrText>
      </w:r>
      <w:r w:rsidR="00B97F9A">
        <w:fldChar w:fldCharType="separate"/>
      </w:r>
      <w:r w:rsidR="00453302">
        <w:t>6.2.7.3</w:t>
      </w:r>
      <w:r w:rsidR="00B97F9A">
        <w:fldChar w:fldCharType="end"/>
      </w:r>
      <w:r w:rsidR="00B97F9A">
        <w:t xml:space="preserve">, to </w:t>
      </w:r>
      <w:r>
        <w:rPr>
          <w:snapToGrid w:val="0"/>
        </w:rPr>
        <w:t>identif</w:t>
      </w:r>
      <w:r w:rsidR="00B97F9A">
        <w:rPr>
          <w:snapToGrid w:val="0"/>
        </w:rPr>
        <w:t>y</w:t>
      </w:r>
      <w:r>
        <w:rPr>
          <w:snapToGrid w:val="0"/>
        </w:rPr>
        <w:t xml:space="preserve"> the governing plan </w:t>
      </w:r>
      <w:r w:rsidR="00B97F9A">
        <w:rPr>
          <w:snapToGrid w:val="0"/>
        </w:rPr>
        <w:t>to</w:t>
      </w:r>
      <w:r>
        <w:rPr>
          <w:snapToGrid w:val="0"/>
        </w:rPr>
        <w:t xml:space="preserve"> be used </w:t>
      </w:r>
      <w:r w:rsidR="00F22C5E">
        <w:rPr>
          <w:snapToGrid w:val="0"/>
        </w:rPr>
        <w:t>for</w:t>
      </w:r>
      <w:r>
        <w:rPr>
          <w:snapToGrid w:val="0"/>
        </w:rPr>
        <w:t xml:space="preserve"> the </w:t>
      </w:r>
      <w:r w:rsidR="00286B43">
        <w:rPr>
          <w:snapToGrid w:val="0"/>
        </w:rPr>
        <w:t xml:space="preserve">ongoing </w:t>
      </w:r>
      <w:r>
        <w:rPr>
          <w:snapToGrid w:val="0"/>
        </w:rPr>
        <w:t xml:space="preserve">system-safety program.  </w:t>
      </w:r>
      <w:r w:rsidR="00C05201">
        <w:t xml:space="preserve">Depending on program requirements, </w:t>
      </w:r>
      <w:r w:rsidR="00B97F9A">
        <w:t xml:space="preserve">the management of </w:t>
      </w:r>
      <w:r w:rsidR="00286B43">
        <w:t xml:space="preserve">Materiel Safety </w:t>
      </w:r>
      <w:r w:rsidR="00C05201">
        <w:t xml:space="preserve">may be included within </w:t>
      </w:r>
      <w:r w:rsidR="00C05201">
        <w:rPr>
          <w:snapToGrid w:val="0"/>
        </w:rPr>
        <w:t>a stand-alone In-Service Materiel Safety Plan (IMSP)</w:t>
      </w:r>
      <w:r w:rsidR="00B97F9A">
        <w:rPr>
          <w:snapToGrid w:val="0"/>
        </w:rPr>
        <w:t xml:space="preserve"> or rolled</w:t>
      </w:r>
      <w:r w:rsidR="00B408D0">
        <w:rPr>
          <w:snapToGrid w:val="0"/>
        </w:rPr>
        <w:t xml:space="preserve"> </w:t>
      </w:r>
      <w:r w:rsidR="00B97F9A">
        <w:rPr>
          <w:snapToGrid w:val="0"/>
        </w:rPr>
        <w:t>up into</w:t>
      </w:r>
      <w:r w:rsidR="00C05201">
        <w:rPr>
          <w:snapToGrid w:val="0"/>
        </w:rPr>
        <w:t xml:space="preserve"> </w:t>
      </w:r>
      <w:r w:rsidR="00C05201">
        <w:t xml:space="preserve">the CEMP.  </w:t>
      </w:r>
      <w:r w:rsidR="00286B43">
        <w:t xml:space="preserve">Drafters should </w:t>
      </w:r>
      <w:r w:rsidR="00B97F9A">
        <w:t xml:space="preserve">review each DID and </w:t>
      </w:r>
      <w:r w:rsidR="00286B43">
        <w:t>select the optional clause for the required plan.</w:t>
      </w:r>
    </w:p>
    <w:p w14:paraId="0B25A019" w14:textId="761A9280" w:rsidR="004916AC" w:rsidRDefault="00286B43" w:rsidP="00754C9D">
      <w:pPr>
        <w:pStyle w:val="GuideText-ASDEFCON"/>
        <w:rPr>
          <w:snapToGrid w:val="0"/>
        </w:rPr>
      </w:pPr>
      <w:r>
        <w:rPr>
          <w:snapToGrid w:val="0"/>
        </w:rPr>
        <w:t>Note that a</w:t>
      </w:r>
      <w:r w:rsidR="004916AC">
        <w:rPr>
          <w:snapToGrid w:val="0"/>
        </w:rPr>
        <w:t xml:space="preserve"> SEMP, </w:t>
      </w:r>
      <w:r w:rsidR="004916AC">
        <w:t xml:space="preserve">SWSP </w:t>
      </w:r>
      <w:r w:rsidR="004916AC">
        <w:rPr>
          <w:snapToGrid w:val="0"/>
        </w:rPr>
        <w:t>and</w:t>
      </w:r>
      <w:r w:rsidR="00576BD5">
        <w:rPr>
          <w:snapToGrid w:val="0"/>
        </w:rPr>
        <w:t xml:space="preserve"> an</w:t>
      </w:r>
      <w:r w:rsidR="004916AC">
        <w:rPr>
          <w:snapToGrid w:val="0"/>
        </w:rPr>
        <w:t xml:space="preserve"> </w:t>
      </w:r>
      <w:r w:rsidR="004916AC">
        <w:t xml:space="preserve">SWMP </w:t>
      </w:r>
      <w:r w:rsidR="004916AC">
        <w:rPr>
          <w:snapToGrid w:val="0"/>
        </w:rPr>
        <w:t xml:space="preserve">may also include details for </w:t>
      </w:r>
      <w:r>
        <w:rPr>
          <w:snapToGrid w:val="0"/>
        </w:rPr>
        <w:t>Materiel Safety management</w:t>
      </w:r>
      <w:r w:rsidR="00D76A55">
        <w:rPr>
          <w:snapToGrid w:val="0"/>
        </w:rPr>
        <w:t xml:space="preserve"> that is</w:t>
      </w:r>
      <w:r>
        <w:rPr>
          <w:snapToGrid w:val="0"/>
        </w:rPr>
        <w:t xml:space="preserve"> specific to their scope</w:t>
      </w:r>
      <w:r w:rsidR="004916AC">
        <w:rPr>
          <w:snapToGrid w:val="0"/>
        </w:rPr>
        <w:t>.</w:t>
      </w:r>
      <w:r>
        <w:rPr>
          <w:snapToGrid w:val="0"/>
        </w:rPr>
        <w:t xml:space="preserve">  A dedicated system safety program plan for a Major Change (and subordinate to the SEMP) may also be </w:t>
      </w:r>
      <w:r w:rsidR="00D76A55">
        <w:rPr>
          <w:snapToGrid w:val="0"/>
        </w:rPr>
        <w:t xml:space="preserve">requested as part of the ECP, </w:t>
      </w:r>
      <w:r>
        <w:rPr>
          <w:snapToGrid w:val="0"/>
        </w:rPr>
        <w:t xml:space="preserve">through clause </w:t>
      </w:r>
      <w:r>
        <w:rPr>
          <w:snapToGrid w:val="0"/>
        </w:rPr>
        <w:fldChar w:fldCharType="begin"/>
      </w:r>
      <w:r>
        <w:rPr>
          <w:snapToGrid w:val="0"/>
        </w:rPr>
        <w:instrText xml:space="preserve"> REF _Ref232382883 \r \h </w:instrText>
      </w:r>
      <w:r>
        <w:rPr>
          <w:snapToGrid w:val="0"/>
        </w:rPr>
      </w:r>
      <w:r>
        <w:rPr>
          <w:snapToGrid w:val="0"/>
        </w:rPr>
        <w:fldChar w:fldCharType="separate"/>
      </w:r>
      <w:r w:rsidR="00453302">
        <w:rPr>
          <w:snapToGrid w:val="0"/>
        </w:rPr>
        <w:t>6.2.5</w:t>
      </w:r>
      <w:r>
        <w:rPr>
          <w:snapToGrid w:val="0"/>
        </w:rPr>
        <w:fldChar w:fldCharType="end"/>
      </w:r>
      <w:r>
        <w:rPr>
          <w:snapToGrid w:val="0"/>
        </w:rPr>
        <w:t>.</w:t>
      </w:r>
    </w:p>
    <w:p w14:paraId="3D7B8ED0" w14:textId="05E099A4" w:rsidR="00C40339" w:rsidRDefault="00D76A55" w:rsidP="005F5849">
      <w:pPr>
        <w:pStyle w:val="GuideText-ASDEFCON"/>
      </w:pPr>
      <w:r>
        <w:t xml:space="preserve">Clause </w:t>
      </w:r>
      <w:r>
        <w:fldChar w:fldCharType="begin"/>
      </w:r>
      <w:r>
        <w:instrText xml:space="preserve"> REF _Ref337805867 \r \h </w:instrText>
      </w:r>
      <w:r>
        <w:fldChar w:fldCharType="separate"/>
      </w:r>
      <w:r w:rsidR="00453302">
        <w:t>6.2.7.4</w:t>
      </w:r>
      <w:r>
        <w:fldChar w:fldCharType="end"/>
      </w:r>
      <w:r w:rsidR="00C40339">
        <w:t xml:space="preserve"> may </w:t>
      </w:r>
      <w:r>
        <w:t xml:space="preserve">be used to </w:t>
      </w:r>
      <w:r w:rsidR="00C40339">
        <w:t xml:space="preserve">mandate or recommend particular safety standards </w:t>
      </w:r>
      <w:r w:rsidR="00C05201">
        <w:t xml:space="preserve">to be tailored by the Contractor’s plans for the </w:t>
      </w:r>
      <w:r w:rsidR="008B735F">
        <w:t xml:space="preserve">conduct of the </w:t>
      </w:r>
      <w:r w:rsidR="00C05201">
        <w:t xml:space="preserve">system-safety program, </w:t>
      </w:r>
      <w:r w:rsidR="00C40339">
        <w:t>such as:</w:t>
      </w:r>
    </w:p>
    <w:p w14:paraId="48229016" w14:textId="77777777" w:rsidR="00C40339" w:rsidRPr="005F5849" w:rsidRDefault="00C40339" w:rsidP="009D0633">
      <w:pPr>
        <w:pStyle w:val="GuideSublistLv1-ASDEFCON"/>
        <w:rPr>
          <w:lang w:val="sv-SE"/>
        </w:rPr>
      </w:pPr>
      <w:r w:rsidRPr="005F5849">
        <w:rPr>
          <w:lang w:val="sv-SE"/>
        </w:rPr>
        <w:t>MIL-STD-882</w:t>
      </w:r>
      <w:r w:rsidR="00B97F9A" w:rsidRPr="005F5849">
        <w:rPr>
          <w:lang w:val="sv-SE"/>
        </w:rPr>
        <w:t>E</w:t>
      </w:r>
      <w:r w:rsidRPr="005F5849">
        <w:rPr>
          <w:lang w:val="sv-SE"/>
        </w:rPr>
        <w:t xml:space="preserve"> – </w:t>
      </w:r>
      <w:r w:rsidRPr="00754C9D">
        <w:rPr>
          <w:i/>
          <w:lang w:val="sv-SE"/>
        </w:rPr>
        <w:t>System Safety</w:t>
      </w:r>
      <w:r w:rsidRPr="005F5849">
        <w:rPr>
          <w:lang w:val="sv-SE"/>
        </w:rPr>
        <w:t>;</w:t>
      </w:r>
    </w:p>
    <w:p w14:paraId="70FE839E" w14:textId="77777777" w:rsidR="00C40339" w:rsidRPr="005F5849" w:rsidRDefault="00C40339" w:rsidP="005F5849">
      <w:pPr>
        <w:pStyle w:val="GuideSublistLv1-ASDEFCON"/>
        <w:rPr>
          <w:i/>
        </w:rPr>
      </w:pPr>
      <w:r w:rsidRPr="00754C9D">
        <w:t>SAE ARP4754</w:t>
      </w:r>
      <w:r w:rsidRPr="005F5849">
        <w:rPr>
          <w:i/>
        </w:rPr>
        <w:t xml:space="preserve"> – Certification Considerations for Highly Integrated or Complex Aircraft Systems; or</w:t>
      </w:r>
    </w:p>
    <w:p w14:paraId="6F0C2641" w14:textId="77777777" w:rsidR="00C40339" w:rsidRPr="005F5849" w:rsidRDefault="00C40339" w:rsidP="005F5849">
      <w:pPr>
        <w:pStyle w:val="GuideSublistLv1-ASDEFCON"/>
        <w:rPr>
          <w:i/>
        </w:rPr>
      </w:pPr>
      <w:r w:rsidRPr="00754C9D">
        <w:t>DEF (AUST) 5679</w:t>
      </w:r>
      <w:r w:rsidRPr="005F5849">
        <w:rPr>
          <w:i/>
        </w:rPr>
        <w:t xml:space="preserve"> – Procurement of Computer-Based Safety Critical Systems.</w:t>
      </w:r>
    </w:p>
    <w:p w14:paraId="40246E25" w14:textId="77777777" w:rsidR="00C05201" w:rsidRDefault="00C05201" w:rsidP="005F5849">
      <w:pPr>
        <w:pStyle w:val="GuideText-ASDEFCON"/>
      </w:pPr>
      <w:r>
        <w:t>System certification requirements</w:t>
      </w:r>
      <w:r w:rsidR="00D76A55">
        <w:t>,</w:t>
      </w:r>
      <w:r>
        <w:t xml:space="preserve"> for the applicable </w:t>
      </w:r>
      <w:r w:rsidR="00F22C5E">
        <w:t xml:space="preserve">ADF </w:t>
      </w:r>
      <w:r w:rsidR="00231F65">
        <w:t>r</w:t>
      </w:r>
      <w:r w:rsidR="00F22C5E">
        <w:t xml:space="preserve">egulatory / </w:t>
      </w:r>
      <w:r w:rsidR="00231F65">
        <w:t>a</w:t>
      </w:r>
      <w:r w:rsidR="003A24E0">
        <w:t xml:space="preserve">ssurance </w:t>
      </w:r>
      <w:r w:rsidR="00231F65">
        <w:t>f</w:t>
      </w:r>
      <w:r w:rsidR="00F22C5E">
        <w:t>ramework</w:t>
      </w:r>
      <w:r w:rsidR="00D76A55">
        <w:t>,</w:t>
      </w:r>
      <w:r>
        <w:t xml:space="preserve"> also provide direction and may be included in the subclause list</w:t>
      </w:r>
      <w:r w:rsidR="00B97F9A">
        <w:t>.</w:t>
      </w:r>
    </w:p>
    <w:p w14:paraId="50A255E3" w14:textId="77777777" w:rsidR="00407779" w:rsidRDefault="00D512AE" w:rsidP="005F5849">
      <w:pPr>
        <w:pStyle w:val="GuideText-ASDEFCON"/>
      </w:pPr>
      <w:r>
        <w:t xml:space="preserve">Note that </w:t>
      </w:r>
      <w:r w:rsidR="00D76A55">
        <w:t xml:space="preserve">for work conducted in Australia, </w:t>
      </w:r>
      <w:r>
        <w:t xml:space="preserve">the Contractor must comply with the </w:t>
      </w:r>
      <w:r>
        <w:rPr>
          <w:i/>
        </w:rPr>
        <w:t>Work Health and Safety Regulations 2011</w:t>
      </w:r>
      <w:r>
        <w:t xml:space="preserve"> (Cth), which effectively include system-safety through the legal obligation associated with the safety of Products.  The </w:t>
      </w:r>
      <w:r>
        <w:rPr>
          <w:i/>
        </w:rPr>
        <w:t>Work Health and Safety Act 2011</w:t>
      </w:r>
      <w:r>
        <w:t xml:space="preserve"> (Cth) is referenced through COC clause 1</w:t>
      </w:r>
      <w:r w:rsidR="00E2217C">
        <w:t>2</w:t>
      </w:r>
      <w:r>
        <w:t>.4.</w:t>
      </w:r>
    </w:p>
    <w:p w14:paraId="7EC5B423" w14:textId="17D77AF2" w:rsidR="00D512AE" w:rsidRDefault="00811FAD" w:rsidP="005F5849">
      <w:pPr>
        <w:pStyle w:val="GuideText-ASDEFCON"/>
      </w:pPr>
      <w:r>
        <w:t>For</w:t>
      </w:r>
      <w:r w:rsidR="00D512AE">
        <w:t xml:space="preserve"> aerospace contracts, </w:t>
      </w:r>
      <w:r w:rsidR="00E73D30">
        <w:t xml:space="preserve">the Defence Aviation Safety </w:t>
      </w:r>
      <w:r w:rsidR="00F22C5E">
        <w:t>Regulation</w:t>
      </w:r>
      <w:r w:rsidR="00B27970">
        <w:t>s</w:t>
      </w:r>
      <w:r w:rsidR="00E73D30">
        <w:t xml:space="preserve"> (</w:t>
      </w:r>
      <w:r w:rsidR="00E277DC">
        <w:t>DAS</w:t>
      </w:r>
      <w:r w:rsidR="00F22C5E">
        <w:t>R</w:t>
      </w:r>
      <w:r w:rsidR="00E73D30">
        <w:t>)</w:t>
      </w:r>
      <w:r w:rsidR="00D512AE">
        <w:t xml:space="preserve"> </w:t>
      </w:r>
      <w:r w:rsidR="00F22C5E">
        <w:t>provides direction for on-going</w:t>
      </w:r>
      <w:r w:rsidR="00D512AE">
        <w:t xml:space="preserve"> airworthiness </w:t>
      </w:r>
      <w:r w:rsidR="00F22C5E">
        <w:t xml:space="preserve">and </w:t>
      </w:r>
      <w:r w:rsidR="00D512AE">
        <w:t>certification requirements.</w:t>
      </w:r>
    </w:p>
    <w:p w14:paraId="019C9848" w14:textId="77777777" w:rsidR="00C40339" w:rsidRDefault="00C40339" w:rsidP="005F5849">
      <w:pPr>
        <w:pStyle w:val="GuideText-ASDEFCON"/>
      </w:pPr>
      <w:r>
        <w:t xml:space="preserve">Consideration should be given to aligning the choice of general and </w:t>
      </w:r>
      <w:r w:rsidR="00FF7A0D">
        <w:t>Software</w:t>
      </w:r>
      <w:r>
        <w:t xml:space="preserve"> specific safety standards with the Contractor's work practices.</w:t>
      </w:r>
      <w:r w:rsidR="00795BE5">
        <w:t xml:space="preserve">  </w:t>
      </w:r>
      <w:r>
        <w:t xml:space="preserve">Software safety, including addressing the required integrity levels of </w:t>
      </w:r>
      <w:r w:rsidR="00FF7A0D">
        <w:t>Software</w:t>
      </w:r>
      <w:r>
        <w:t xml:space="preserve">, should be considered as part of an overall safety program.  In the case of aircraft, the preferred Commonwealth standard is </w:t>
      </w:r>
      <w:r>
        <w:rPr>
          <w:i/>
        </w:rPr>
        <w:t>RTCA/DO-178B (Software considerations in Airborne Systems and Equipment Certification)</w:t>
      </w:r>
      <w:r>
        <w:t xml:space="preserve">.  Assuring the required levels of </w:t>
      </w:r>
      <w:r w:rsidR="00FF7A0D">
        <w:t>Software</w:t>
      </w:r>
      <w:r>
        <w:t xml:space="preserve"> integrity should be addressed in the SWSP and S</w:t>
      </w:r>
      <w:r w:rsidR="00795BE5">
        <w:t>W</w:t>
      </w:r>
      <w:r>
        <w:t>MP (for development).</w:t>
      </w:r>
    </w:p>
    <w:p w14:paraId="6F8AB57B" w14:textId="25FB1709" w:rsidR="00C40339" w:rsidRDefault="006C2089" w:rsidP="005F5849">
      <w:pPr>
        <w:pStyle w:val="GuideText-ASDEFCON"/>
      </w:pPr>
      <w:r>
        <w:t>T</w:t>
      </w:r>
      <w:r w:rsidR="00C40339">
        <w:t>enderer</w:t>
      </w:r>
      <w:r>
        <w:t>s</w:t>
      </w:r>
      <w:r w:rsidR="00C40339">
        <w:t xml:space="preserve"> should </w:t>
      </w:r>
      <w:r w:rsidR="003A24E0">
        <w:t>also consider</w:t>
      </w:r>
      <w:r w:rsidR="00C40339">
        <w:t xml:space="preserve"> safety standards </w:t>
      </w:r>
      <w:r w:rsidR="003A24E0">
        <w:t xml:space="preserve">proposed </w:t>
      </w:r>
      <w:r w:rsidR="00C40339">
        <w:t>in</w:t>
      </w:r>
      <w:r>
        <w:t xml:space="preserve"> response to</w:t>
      </w:r>
      <w:r w:rsidR="00C40339">
        <w:t xml:space="preserve"> the </w:t>
      </w:r>
      <w:r w:rsidR="00FF7A0D">
        <w:t>Software</w:t>
      </w:r>
      <w:r>
        <w:t xml:space="preserve"> support and system safety program requirements of TDR-</w:t>
      </w:r>
      <w:r w:rsidR="00706CA0">
        <w:t>F</w:t>
      </w:r>
      <w:r w:rsidR="00C40339">
        <w:t>.</w:t>
      </w:r>
    </w:p>
    <w:p w14:paraId="376119C9" w14:textId="15205A62" w:rsidR="002E55B2" w:rsidRDefault="002E55B2" w:rsidP="005F5849">
      <w:pPr>
        <w:pStyle w:val="GuideText-ASDEFCON"/>
      </w:pPr>
      <w:r>
        <w:t xml:space="preserve">Clause </w:t>
      </w:r>
      <w:r>
        <w:fldChar w:fldCharType="begin"/>
      </w:r>
      <w:r>
        <w:instrText xml:space="preserve"> REF _Ref337805867 \r \h </w:instrText>
      </w:r>
      <w:r w:rsidR="005F5849">
        <w:instrText xml:space="preserve"> \* MERGEFORMAT </w:instrText>
      </w:r>
      <w:r>
        <w:fldChar w:fldCharType="separate"/>
      </w:r>
      <w:r w:rsidR="00453302">
        <w:t>6.2.7.4</w:t>
      </w:r>
      <w:r>
        <w:fldChar w:fldCharType="end"/>
      </w:r>
      <w:r>
        <w:t xml:space="preserve"> </w:t>
      </w:r>
      <w:r w:rsidR="008B735F">
        <w:t>is</w:t>
      </w:r>
      <w:r>
        <w:t xml:space="preserve"> used to list applicable documents for the management of Materiel Safety, including </w:t>
      </w:r>
      <w:r w:rsidR="003A24E0">
        <w:t xml:space="preserve">ADF </w:t>
      </w:r>
      <w:r w:rsidR="00231F65">
        <w:t>r</w:t>
      </w:r>
      <w:r w:rsidR="003A24E0">
        <w:t xml:space="preserve">egulatory / </w:t>
      </w:r>
      <w:r w:rsidR="00231F65">
        <w:t>a</w:t>
      </w:r>
      <w:r w:rsidR="003A24E0">
        <w:t xml:space="preserve">ssurance </w:t>
      </w:r>
      <w:r w:rsidR="00231F65">
        <w:t>f</w:t>
      </w:r>
      <w:r w:rsidR="003A24E0">
        <w:t>ramework documents</w:t>
      </w:r>
      <w:r>
        <w:t xml:space="preserve">.  Application of these </w:t>
      </w:r>
      <w:r w:rsidR="003A24E0">
        <w:t>documents</w:t>
      </w:r>
      <w:r w:rsidR="008B735F">
        <w:t xml:space="preserve"> </w:t>
      </w:r>
      <w:r>
        <w:t>will be described in the Approved governing plan</w:t>
      </w:r>
      <w:r w:rsidR="003A24E0">
        <w:t>,</w:t>
      </w:r>
      <w:r>
        <w:t xml:space="preserve"> and DID-ENG-IMSP </w:t>
      </w:r>
      <w:r w:rsidR="008B735F">
        <w:t xml:space="preserve">requires the IMSP to </w:t>
      </w:r>
      <w:r>
        <w:t xml:space="preserve">refer to the </w:t>
      </w:r>
      <w:r w:rsidR="008B735F">
        <w:t>documents listed</w:t>
      </w:r>
      <w:r>
        <w:t xml:space="preserve"> in this clause.</w:t>
      </w:r>
    </w:p>
    <w:p w14:paraId="2326FAD4" w14:textId="59A0A496" w:rsidR="002E55B2" w:rsidRDefault="006C2089" w:rsidP="005F5849">
      <w:pPr>
        <w:pStyle w:val="GuideText-ASDEFCON"/>
      </w:pPr>
      <w:r w:rsidRPr="00407779">
        <w:rPr>
          <w:b/>
        </w:rPr>
        <w:t>Program.</w:t>
      </w:r>
      <w:r>
        <w:t xml:space="preserve">  </w:t>
      </w:r>
      <w:r w:rsidR="002E55B2">
        <w:t xml:space="preserve">Clause </w:t>
      </w:r>
      <w:r w:rsidR="002E55B2">
        <w:fldChar w:fldCharType="begin"/>
      </w:r>
      <w:r w:rsidR="002E55B2">
        <w:instrText xml:space="preserve"> REF _Ref337805871 \r \h </w:instrText>
      </w:r>
      <w:r w:rsidR="005F5849">
        <w:instrText xml:space="preserve"> \* MERGEFORMAT </w:instrText>
      </w:r>
      <w:r w:rsidR="002E55B2">
        <w:fldChar w:fldCharType="separate"/>
      </w:r>
      <w:r w:rsidR="00453302">
        <w:t>6.2.7.5</w:t>
      </w:r>
      <w:r w:rsidR="002E55B2">
        <w:fldChar w:fldCharType="end"/>
      </w:r>
      <w:r w:rsidR="002E55B2">
        <w:t xml:space="preserve"> requires that Material Safety data be managed </w:t>
      </w:r>
      <w:r w:rsidR="00D15349">
        <w:t>with</w:t>
      </w:r>
      <w:r w:rsidR="002E55B2">
        <w:t>in the Contractor</w:t>
      </w:r>
      <w:r w:rsidR="00D15349">
        <w:t>’</w:t>
      </w:r>
      <w:r w:rsidR="002E55B2">
        <w:t>s</w:t>
      </w:r>
      <w:r w:rsidR="008B7D6C">
        <w:t xml:space="preserve"> engineering information system</w:t>
      </w:r>
      <w:r w:rsidR="002E55B2">
        <w:t>, which in most cases will incorporate the CM database when CM Services are required under the Contract.  Unless an alternative / bespoke system is required, this clause should not require amendment.</w:t>
      </w:r>
    </w:p>
    <w:p w14:paraId="29716372" w14:textId="6AD001BC" w:rsidR="00C05201" w:rsidRDefault="006C2089" w:rsidP="005F5849">
      <w:pPr>
        <w:pStyle w:val="GuideText-ASDEFCON"/>
        <w:rPr>
          <w:snapToGrid w:val="0"/>
        </w:rPr>
      </w:pPr>
      <w:r>
        <w:rPr>
          <w:snapToGrid w:val="0"/>
        </w:rPr>
        <w:t xml:space="preserve">Clause </w:t>
      </w:r>
      <w:r>
        <w:fldChar w:fldCharType="begin"/>
      </w:r>
      <w:r>
        <w:instrText xml:space="preserve"> REF _Ref337801209 \r \h </w:instrText>
      </w:r>
      <w:r w:rsidR="005F5849">
        <w:instrText xml:space="preserve"> \* MERGEFORMAT </w:instrText>
      </w:r>
      <w:r>
        <w:fldChar w:fldCharType="separate"/>
      </w:r>
      <w:r w:rsidR="00453302">
        <w:t>6.2.7.6</w:t>
      </w:r>
      <w:r>
        <w:fldChar w:fldCharType="end"/>
      </w:r>
      <w:r>
        <w:t xml:space="preserve"> requires the Contractor coordinate the system-safety program activities with other activities under the Contract</w:t>
      </w:r>
      <w:r w:rsidR="003A24E0">
        <w:t>,</w:t>
      </w:r>
      <w:r>
        <w:t xml:space="preserve"> such as design activities for Major Changes.  </w:t>
      </w:r>
      <w:r w:rsidR="00C05201">
        <w:t xml:space="preserve">Clause </w:t>
      </w:r>
      <w:r w:rsidR="00286B43">
        <w:fldChar w:fldCharType="begin"/>
      </w:r>
      <w:r w:rsidR="00286B43">
        <w:instrText xml:space="preserve"> REF _Ref337801212 \r \h </w:instrText>
      </w:r>
      <w:r w:rsidR="005F5849">
        <w:instrText xml:space="preserve"> \* MERGEFORMAT </w:instrText>
      </w:r>
      <w:r w:rsidR="00286B43">
        <w:fldChar w:fldCharType="separate"/>
      </w:r>
      <w:r w:rsidR="00453302">
        <w:t>6.2.7.7</w:t>
      </w:r>
      <w:r w:rsidR="00286B43">
        <w:fldChar w:fldCharType="end"/>
      </w:r>
      <w:r w:rsidR="00C05201">
        <w:rPr>
          <w:snapToGrid w:val="0"/>
        </w:rPr>
        <w:t xml:space="preserve"> identifies the activities of the </w:t>
      </w:r>
      <w:r w:rsidR="00286B43">
        <w:rPr>
          <w:snapToGrid w:val="0"/>
        </w:rPr>
        <w:t xml:space="preserve">on-going </w:t>
      </w:r>
      <w:r w:rsidR="00C05201">
        <w:rPr>
          <w:snapToGrid w:val="0"/>
        </w:rPr>
        <w:t>system-safety program.</w:t>
      </w:r>
      <w:r w:rsidR="00FF5BEA">
        <w:rPr>
          <w:snapToGrid w:val="0"/>
        </w:rPr>
        <w:t xml:space="preserve">  The subclause list may be tailored and expanded, as necessary.</w:t>
      </w:r>
    </w:p>
    <w:p w14:paraId="2318F9D3" w14:textId="7279CFE9" w:rsidR="00C002D9" w:rsidRDefault="00D512AE" w:rsidP="005F5849">
      <w:pPr>
        <w:pStyle w:val="GuideText-ASDEFCON"/>
        <w:rPr>
          <w:snapToGrid w:val="0"/>
        </w:rPr>
      </w:pPr>
      <w:r>
        <w:rPr>
          <w:b/>
        </w:rPr>
        <w:t>Safety Case</w:t>
      </w:r>
      <w:r w:rsidR="00D2784F">
        <w:rPr>
          <w:b/>
        </w:rPr>
        <w:t xml:space="preserve"> Report / Materiel Safety Assessment</w:t>
      </w:r>
      <w:r>
        <w:rPr>
          <w:b/>
        </w:rPr>
        <w:t>.</w:t>
      </w:r>
      <w:r>
        <w:t xml:space="preserve">  Clause</w:t>
      </w:r>
      <w:r w:rsidR="008F19F0">
        <w:t>s</w:t>
      </w:r>
      <w:r>
        <w:t xml:space="preserve"> </w:t>
      </w:r>
      <w:r>
        <w:rPr>
          <w:snapToGrid w:val="0"/>
        </w:rPr>
        <w:fldChar w:fldCharType="begin"/>
      </w:r>
      <w:r>
        <w:instrText xml:space="preserve"> REF _Ref301881883 \r \h </w:instrText>
      </w:r>
      <w:r w:rsidR="005F5849">
        <w:rPr>
          <w:snapToGrid w:val="0"/>
        </w:rPr>
        <w:instrText xml:space="preserve"> \* MERGEFORMAT </w:instrText>
      </w:r>
      <w:r>
        <w:rPr>
          <w:snapToGrid w:val="0"/>
        </w:rPr>
      </w:r>
      <w:r>
        <w:rPr>
          <w:snapToGrid w:val="0"/>
        </w:rPr>
        <w:fldChar w:fldCharType="separate"/>
      </w:r>
      <w:r w:rsidR="00453302">
        <w:t>6.2.7.8</w:t>
      </w:r>
      <w:r>
        <w:rPr>
          <w:snapToGrid w:val="0"/>
        </w:rPr>
        <w:fldChar w:fldCharType="end"/>
      </w:r>
      <w:r>
        <w:rPr>
          <w:snapToGrid w:val="0"/>
        </w:rPr>
        <w:t xml:space="preserve"> </w:t>
      </w:r>
      <w:r w:rsidR="008F19F0">
        <w:rPr>
          <w:snapToGrid w:val="0"/>
        </w:rPr>
        <w:t xml:space="preserve">to </w:t>
      </w:r>
      <w:r w:rsidR="008F19F0">
        <w:rPr>
          <w:snapToGrid w:val="0"/>
        </w:rPr>
        <w:fldChar w:fldCharType="begin"/>
      </w:r>
      <w:r w:rsidR="008F19F0">
        <w:rPr>
          <w:snapToGrid w:val="0"/>
        </w:rPr>
        <w:instrText xml:space="preserve"> REF _Ref379372880 \r \h </w:instrText>
      </w:r>
      <w:r w:rsidR="005F5849">
        <w:rPr>
          <w:snapToGrid w:val="0"/>
        </w:rPr>
        <w:instrText xml:space="preserve"> \* MERGEFORMAT </w:instrText>
      </w:r>
      <w:r w:rsidR="008F19F0">
        <w:rPr>
          <w:snapToGrid w:val="0"/>
        </w:rPr>
      </w:r>
      <w:r w:rsidR="008F19F0">
        <w:rPr>
          <w:snapToGrid w:val="0"/>
        </w:rPr>
        <w:fldChar w:fldCharType="separate"/>
      </w:r>
      <w:r w:rsidR="00453302">
        <w:rPr>
          <w:snapToGrid w:val="0"/>
        </w:rPr>
        <w:t>6.2.7.11</w:t>
      </w:r>
      <w:r w:rsidR="008F19F0">
        <w:rPr>
          <w:snapToGrid w:val="0"/>
        </w:rPr>
        <w:fldChar w:fldCharType="end"/>
      </w:r>
      <w:r w:rsidR="008F19F0">
        <w:rPr>
          <w:snapToGrid w:val="0"/>
        </w:rPr>
        <w:t xml:space="preserve"> </w:t>
      </w:r>
      <w:r>
        <w:rPr>
          <w:snapToGrid w:val="0"/>
        </w:rPr>
        <w:t>provide option</w:t>
      </w:r>
      <w:r w:rsidR="008F19F0">
        <w:rPr>
          <w:snapToGrid w:val="0"/>
        </w:rPr>
        <w:t>s</w:t>
      </w:r>
      <w:r>
        <w:rPr>
          <w:snapToGrid w:val="0"/>
        </w:rPr>
        <w:t xml:space="preserve"> for the development </w:t>
      </w:r>
      <w:r w:rsidR="00B80A26">
        <w:rPr>
          <w:snapToGrid w:val="0"/>
        </w:rPr>
        <w:t xml:space="preserve">and provision of </w:t>
      </w:r>
      <w:r w:rsidR="00D2784F">
        <w:rPr>
          <w:snapToGrid w:val="0"/>
        </w:rPr>
        <w:t xml:space="preserve">either </w:t>
      </w:r>
      <w:r w:rsidR="00B80A26">
        <w:rPr>
          <w:snapToGrid w:val="0"/>
        </w:rPr>
        <w:t>a Safety Case Report (SCR)</w:t>
      </w:r>
      <w:r w:rsidR="00B6476C">
        <w:rPr>
          <w:snapToGrid w:val="0"/>
        </w:rPr>
        <w:t xml:space="preserve"> or </w:t>
      </w:r>
      <w:r w:rsidR="008F3D14">
        <w:rPr>
          <w:snapToGrid w:val="0"/>
        </w:rPr>
        <w:t xml:space="preserve">a </w:t>
      </w:r>
      <w:r w:rsidR="00B6476C">
        <w:rPr>
          <w:snapToGrid w:val="0"/>
        </w:rPr>
        <w:t>Materiel Safety Assessment (MSA)</w:t>
      </w:r>
      <w:r>
        <w:rPr>
          <w:snapToGrid w:val="0"/>
        </w:rPr>
        <w:t xml:space="preserve">. </w:t>
      </w:r>
      <w:r>
        <w:t xml:space="preserve"> A safety case is a</w:t>
      </w:r>
      <w:r>
        <w:rPr>
          <w:snapToGrid w:val="0"/>
        </w:rPr>
        <w:t xml:space="preserve"> </w:t>
      </w:r>
      <w:r>
        <w:t>structured</w:t>
      </w:r>
      <w:r>
        <w:rPr>
          <w:snapToGrid w:val="0"/>
        </w:rPr>
        <w:t>, comprehensive argument</w:t>
      </w:r>
      <w:r w:rsidR="00B80A26">
        <w:rPr>
          <w:snapToGrid w:val="0"/>
        </w:rPr>
        <w:t>,</w:t>
      </w:r>
      <w:r>
        <w:rPr>
          <w:snapToGrid w:val="0"/>
        </w:rPr>
        <w:t xml:space="preserve"> supported by a body of evidence that demonstrates how safety risk</w:t>
      </w:r>
      <w:r w:rsidR="003A24E0">
        <w:rPr>
          <w:snapToGrid w:val="0"/>
        </w:rPr>
        <w:t>s</w:t>
      </w:r>
      <w:r>
        <w:rPr>
          <w:snapToGrid w:val="0"/>
        </w:rPr>
        <w:t xml:space="preserve"> have been identified, assessed, and eliminated or controlled for the life-cycle of the Materiel System</w:t>
      </w:r>
      <w:r w:rsidR="00FF5BEA">
        <w:rPr>
          <w:snapToGrid w:val="0"/>
        </w:rPr>
        <w:t>.</w:t>
      </w:r>
      <w:r w:rsidR="00D14059">
        <w:rPr>
          <w:snapToGrid w:val="0"/>
        </w:rPr>
        <w:t xml:space="preserve"> </w:t>
      </w:r>
      <w:r w:rsidR="00B80A26">
        <w:rPr>
          <w:snapToGrid w:val="0"/>
        </w:rPr>
        <w:t xml:space="preserve"> </w:t>
      </w:r>
      <w:r w:rsidR="00FF5BEA">
        <w:rPr>
          <w:snapToGrid w:val="0"/>
        </w:rPr>
        <w:t>The evidence usually includes design, analysis and test data, hazard logs</w:t>
      </w:r>
      <w:r w:rsidR="00206BFB">
        <w:rPr>
          <w:snapToGrid w:val="0"/>
        </w:rPr>
        <w:t>,</w:t>
      </w:r>
      <w:r w:rsidR="00FF5BEA">
        <w:rPr>
          <w:snapToGrid w:val="0"/>
        </w:rPr>
        <w:t xml:space="preserve"> and certification and compliance details – evidence which must be available to the Contractor if they are to prepare an SCR or MSA.</w:t>
      </w:r>
      <w:r w:rsidR="00B80A26">
        <w:rPr>
          <w:snapToGrid w:val="0"/>
        </w:rPr>
        <w:t xml:space="preserve"> </w:t>
      </w:r>
      <w:r w:rsidR="00FF5BEA">
        <w:rPr>
          <w:snapToGrid w:val="0"/>
        </w:rPr>
        <w:t xml:space="preserve"> This </w:t>
      </w:r>
      <w:r w:rsidR="00B80A26">
        <w:rPr>
          <w:snapToGrid w:val="0"/>
        </w:rPr>
        <w:t xml:space="preserve">evidence is summarised and </w:t>
      </w:r>
      <w:r w:rsidR="00FF5BEA">
        <w:rPr>
          <w:snapToGrid w:val="0"/>
        </w:rPr>
        <w:t>the</w:t>
      </w:r>
      <w:r w:rsidR="00B6476C">
        <w:rPr>
          <w:snapToGrid w:val="0"/>
        </w:rPr>
        <w:t xml:space="preserve"> </w:t>
      </w:r>
      <w:r w:rsidR="00B80A26">
        <w:rPr>
          <w:snapToGrid w:val="0"/>
        </w:rPr>
        <w:t xml:space="preserve">Materiel Safety </w:t>
      </w:r>
      <w:r w:rsidR="00D2784F">
        <w:rPr>
          <w:snapToGrid w:val="0"/>
        </w:rPr>
        <w:t>‘</w:t>
      </w:r>
      <w:r w:rsidR="00B80A26">
        <w:rPr>
          <w:snapToGrid w:val="0"/>
        </w:rPr>
        <w:t>argument</w:t>
      </w:r>
      <w:r w:rsidR="00D2784F">
        <w:rPr>
          <w:snapToGrid w:val="0"/>
        </w:rPr>
        <w:t>’</w:t>
      </w:r>
      <w:r w:rsidR="00B80A26">
        <w:rPr>
          <w:snapToGrid w:val="0"/>
        </w:rPr>
        <w:t xml:space="preserve"> is justified </w:t>
      </w:r>
      <w:r w:rsidR="00D2784F">
        <w:rPr>
          <w:snapToGrid w:val="0"/>
        </w:rPr>
        <w:t xml:space="preserve">by </w:t>
      </w:r>
      <w:r w:rsidR="00B80A26">
        <w:rPr>
          <w:snapToGrid w:val="0"/>
        </w:rPr>
        <w:t>the SCR</w:t>
      </w:r>
      <w:r>
        <w:rPr>
          <w:snapToGrid w:val="0"/>
        </w:rPr>
        <w:t xml:space="preserve">.  </w:t>
      </w:r>
      <w:r w:rsidR="00B6476C">
        <w:rPr>
          <w:snapToGrid w:val="0"/>
        </w:rPr>
        <w:t xml:space="preserve">An MSA </w:t>
      </w:r>
      <w:r w:rsidR="00FF5BEA">
        <w:rPr>
          <w:snapToGrid w:val="0"/>
        </w:rPr>
        <w:t>performs a</w:t>
      </w:r>
      <w:r w:rsidR="00B6476C">
        <w:rPr>
          <w:snapToGrid w:val="0"/>
        </w:rPr>
        <w:t xml:space="preserve"> similar </w:t>
      </w:r>
      <w:r w:rsidR="00FF5BEA">
        <w:rPr>
          <w:snapToGrid w:val="0"/>
        </w:rPr>
        <w:t>function</w:t>
      </w:r>
      <w:r w:rsidR="00B6476C">
        <w:rPr>
          <w:snapToGrid w:val="0"/>
        </w:rPr>
        <w:t xml:space="preserve">, but </w:t>
      </w:r>
      <w:r w:rsidR="00D2784F">
        <w:rPr>
          <w:snapToGrid w:val="0"/>
        </w:rPr>
        <w:t>does</w:t>
      </w:r>
      <w:r w:rsidR="00B6476C">
        <w:rPr>
          <w:snapToGrid w:val="0"/>
        </w:rPr>
        <w:t xml:space="preserve"> not </w:t>
      </w:r>
      <w:r w:rsidR="00FF5BEA">
        <w:rPr>
          <w:snapToGrid w:val="0"/>
        </w:rPr>
        <w:t xml:space="preserve">need to </w:t>
      </w:r>
      <w:r w:rsidR="00B6476C">
        <w:rPr>
          <w:snapToGrid w:val="0"/>
        </w:rPr>
        <w:t xml:space="preserve">include details of the </w:t>
      </w:r>
      <w:r w:rsidR="00673EBE">
        <w:rPr>
          <w:snapToGrid w:val="0"/>
        </w:rPr>
        <w:t xml:space="preserve">original </w:t>
      </w:r>
      <w:r w:rsidR="00B6476C">
        <w:rPr>
          <w:snapToGrid w:val="0"/>
        </w:rPr>
        <w:t xml:space="preserve">system safety program </w:t>
      </w:r>
      <w:r w:rsidR="00D2784F">
        <w:rPr>
          <w:snapToGrid w:val="0"/>
        </w:rPr>
        <w:t xml:space="preserve">that was </w:t>
      </w:r>
      <w:r w:rsidR="008F3D14">
        <w:rPr>
          <w:snapToGrid w:val="0"/>
        </w:rPr>
        <w:t>undertaken</w:t>
      </w:r>
      <w:r w:rsidR="00B6476C">
        <w:rPr>
          <w:snapToGrid w:val="0"/>
        </w:rPr>
        <w:t xml:space="preserve"> during </w:t>
      </w:r>
      <w:r w:rsidR="00D2784F">
        <w:rPr>
          <w:snapToGrid w:val="0"/>
        </w:rPr>
        <w:t>the</w:t>
      </w:r>
      <w:r w:rsidR="008F3D14">
        <w:rPr>
          <w:snapToGrid w:val="0"/>
        </w:rPr>
        <w:t xml:space="preserve"> </w:t>
      </w:r>
      <w:r w:rsidR="00B6476C">
        <w:rPr>
          <w:snapToGrid w:val="0"/>
        </w:rPr>
        <w:t>development</w:t>
      </w:r>
      <w:r w:rsidR="00D2784F">
        <w:rPr>
          <w:snapToGrid w:val="0"/>
        </w:rPr>
        <w:t xml:space="preserve"> of the Products</w:t>
      </w:r>
      <w:r w:rsidR="00073653">
        <w:rPr>
          <w:snapToGrid w:val="0"/>
        </w:rPr>
        <w:t xml:space="preserve"> (and, therefore, may be prepared for off-the-shelf products where the history of the design program is not available)</w:t>
      </w:r>
      <w:r w:rsidR="00B6476C">
        <w:rPr>
          <w:snapToGrid w:val="0"/>
        </w:rPr>
        <w:t>.</w:t>
      </w:r>
    </w:p>
    <w:p w14:paraId="7F60CD64" w14:textId="77777777" w:rsidR="008F19F0" w:rsidRDefault="008F3D14" w:rsidP="005F5849">
      <w:pPr>
        <w:pStyle w:val="GuideText-ASDEFCON"/>
      </w:pPr>
      <w:r>
        <w:rPr>
          <w:snapToGrid w:val="0"/>
        </w:rPr>
        <w:t xml:space="preserve">An SCR may be prepared for complex Materiel Systems, whereas an MSA </w:t>
      </w:r>
      <w:r w:rsidR="00073653">
        <w:rPr>
          <w:snapToGrid w:val="0"/>
        </w:rPr>
        <w:t>is more suit</w:t>
      </w:r>
      <w:r w:rsidR="00D465B5">
        <w:rPr>
          <w:snapToGrid w:val="0"/>
        </w:rPr>
        <w:t>ed to</w:t>
      </w:r>
      <w:r>
        <w:rPr>
          <w:snapToGrid w:val="0"/>
        </w:rPr>
        <w:t xml:space="preserve"> less complex systems, equipment, or for subsystems installed onto larger systems (where the MSA adds </w:t>
      </w:r>
      <w:r w:rsidR="00D465B5">
        <w:rPr>
          <w:snapToGrid w:val="0"/>
        </w:rPr>
        <w:t xml:space="preserve">information </w:t>
      </w:r>
      <w:r>
        <w:rPr>
          <w:snapToGrid w:val="0"/>
        </w:rPr>
        <w:t xml:space="preserve">to the SCR for that larger system).  </w:t>
      </w:r>
      <w:r w:rsidR="00206BFB">
        <w:rPr>
          <w:snapToGrid w:val="0"/>
        </w:rPr>
        <w:t>A</w:t>
      </w:r>
      <w:r w:rsidR="00B6476C" w:rsidRPr="00EA0B71">
        <w:t xml:space="preserve">n SCR may have </w:t>
      </w:r>
      <w:r w:rsidR="00206BFB">
        <w:t xml:space="preserve">already </w:t>
      </w:r>
      <w:r w:rsidR="00B6476C" w:rsidRPr="00EA0B71">
        <w:t xml:space="preserve">been prepared under </w:t>
      </w:r>
      <w:r w:rsidR="00B6476C">
        <w:t xml:space="preserve">a </w:t>
      </w:r>
      <w:r w:rsidR="00B6476C" w:rsidRPr="00EA0B71">
        <w:t xml:space="preserve">contract </w:t>
      </w:r>
      <w:r w:rsidR="00B6476C">
        <w:t>based o</w:t>
      </w:r>
      <w:r w:rsidR="00B6476C" w:rsidRPr="00EA0B71">
        <w:t xml:space="preserve">n </w:t>
      </w:r>
      <w:r w:rsidR="00B6476C" w:rsidRPr="00B6476C">
        <w:rPr>
          <w:i/>
        </w:rPr>
        <w:t>ASDEFCON (Strategic Materiel)</w:t>
      </w:r>
      <w:r w:rsidR="00B6476C" w:rsidRPr="00EA0B71">
        <w:t xml:space="preserve">, while an SCR or MSA may have been prepared under </w:t>
      </w:r>
      <w:r w:rsidR="00B6476C">
        <w:t xml:space="preserve">a </w:t>
      </w:r>
      <w:r w:rsidR="00B6476C" w:rsidRPr="00EA0B71">
        <w:t xml:space="preserve">contract </w:t>
      </w:r>
      <w:r w:rsidR="00B6476C">
        <w:t>based o</w:t>
      </w:r>
      <w:r w:rsidR="00B6476C" w:rsidRPr="00EA0B71">
        <w:t xml:space="preserve">n </w:t>
      </w:r>
      <w:r w:rsidR="00B6476C" w:rsidRPr="00B6476C">
        <w:rPr>
          <w:i/>
        </w:rPr>
        <w:t>ASDEFCON (Complex Materiel) Volume 2</w:t>
      </w:r>
      <w:r w:rsidR="00B6476C" w:rsidRPr="00EA0B71">
        <w:t>.</w:t>
      </w:r>
      <w:r w:rsidR="00B6476C">
        <w:t xml:space="preserve">  </w:t>
      </w:r>
      <w:r w:rsidR="008F19F0">
        <w:t>In a support context, an SCR may be developed if the Contractor has system-level responsibilities</w:t>
      </w:r>
      <w:r w:rsidR="00D6307B">
        <w:t xml:space="preserve">, in which case Option A would be chosen (and Option B deleted).  If </w:t>
      </w:r>
      <w:r w:rsidR="008F19F0">
        <w:t xml:space="preserve">an MSA would be more </w:t>
      </w:r>
      <w:r w:rsidR="00D6307B">
        <w:t xml:space="preserve">appropriate, because </w:t>
      </w:r>
      <w:r w:rsidR="008F19F0">
        <w:t>the Contract scope only applies to subsystems or other equipment</w:t>
      </w:r>
      <w:r w:rsidR="00206BFB">
        <w:t>,</w:t>
      </w:r>
      <w:r w:rsidR="008F19F0">
        <w:t xml:space="preserve"> </w:t>
      </w:r>
      <w:r w:rsidR="00D6307B">
        <w:t>then Option B would be chosen (and Option A deleted)</w:t>
      </w:r>
      <w:r w:rsidR="008F19F0">
        <w:t>.</w:t>
      </w:r>
    </w:p>
    <w:p w14:paraId="3FB473BC" w14:textId="05147E5B" w:rsidR="00602308" w:rsidRDefault="00206BFB" w:rsidP="005F5849">
      <w:pPr>
        <w:pStyle w:val="GuideText-ASDEFCON"/>
      </w:pPr>
      <w:r>
        <w:rPr>
          <w:snapToGrid w:val="0"/>
        </w:rPr>
        <w:t>An</w:t>
      </w:r>
      <w:r w:rsidR="00D6307B">
        <w:rPr>
          <w:snapToGrid w:val="0"/>
        </w:rPr>
        <w:t xml:space="preserve"> </w:t>
      </w:r>
      <w:r w:rsidR="008C1043">
        <w:rPr>
          <w:snapToGrid w:val="0"/>
        </w:rPr>
        <w:t>Authorised Engineering Organisation (</w:t>
      </w:r>
      <w:r w:rsidR="00D512AE">
        <w:rPr>
          <w:snapToGrid w:val="0"/>
        </w:rPr>
        <w:t>AEO</w:t>
      </w:r>
      <w:r w:rsidR="008C1043">
        <w:rPr>
          <w:snapToGrid w:val="0"/>
        </w:rPr>
        <w:t>), Continuing Airworthiness Management Organisation (CAMO)</w:t>
      </w:r>
      <w:r>
        <w:rPr>
          <w:snapToGrid w:val="0"/>
        </w:rPr>
        <w:t>,</w:t>
      </w:r>
      <w:r w:rsidR="008C1043">
        <w:rPr>
          <w:snapToGrid w:val="0"/>
        </w:rPr>
        <w:t xml:space="preserve"> or equivalent</w:t>
      </w:r>
      <w:r w:rsidR="00D512AE">
        <w:rPr>
          <w:snapToGrid w:val="0"/>
        </w:rPr>
        <w:t xml:space="preserve"> for a Materiel System</w:t>
      </w:r>
      <w:r w:rsidR="008C1043">
        <w:rPr>
          <w:snapToGrid w:val="0"/>
        </w:rPr>
        <w:t>,</w:t>
      </w:r>
      <w:r w:rsidR="00D512AE">
        <w:rPr>
          <w:snapToGrid w:val="0"/>
        </w:rPr>
        <w:t xml:space="preserve"> normally has responsibility for </w:t>
      </w:r>
      <w:r w:rsidR="008F3D14">
        <w:rPr>
          <w:snapToGrid w:val="0"/>
        </w:rPr>
        <w:t>managing</w:t>
      </w:r>
      <w:r w:rsidR="00D512AE">
        <w:rPr>
          <w:snapToGrid w:val="0"/>
        </w:rPr>
        <w:t xml:space="preserve"> Materiel </w:t>
      </w:r>
      <w:r w:rsidR="008F3D14">
        <w:rPr>
          <w:snapToGrid w:val="0"/>
        </w:rPr>
        <w:t>S</w:t>
      </w:r>
      <w:r w:rsidR="00D512AE">
        <w:rPr>
          <w:snapToGrid w:val="0"/>
        </w:rPr>
        <w:t>afety</w:t>
      </w:r>
      <w:r w:rsidR="00D6307B">
        <w:rPr>
          <w:snapToGrid w:val="0"/>
        </w:rPr>
        <w:t xml:space="preserve"> in-service</w:t>
      </w:r>
      <w:r w:rsidR="00D512AE">
        <w:rPr>
          <w:snapToGrid w:val="0"/>
        </w:rPr>
        <w:t xml:space="preserve">, but a Contractor </w:t>
      </w:r>
      <w:r w:rsidR="00D6307B">
        <w:rPr>
          <w:snapToGrid w:val="0"/>
        </w:rPr>
        <w:t xml:space="preserve">(with </w:t>
      </w:r>
      <w:r>
        <w:rPr>
          <w:snapToGrid w:val="0"/>
        </w:rPr>
        <w:t>related</w:t>
      </w:r>
      <w:r w:rsidR="00D6307B">
        <w:rPr>
          <w:snapToGrid w:val="0"/>
        </w:rPr>
        <w:t xml:space="preserve"> </w:t>
      </w:r>
      <w:r w:rsidR="008C1043">
        <w:rPr>
          <w:snapToGrid w:val="0"/>
        </w:rPr>
        <w:t xml:space="preserve">engineering </w:t>
      </w:r>
      <w:r w:rsidR="00D6307B">
        <w:rPr>
          <w:snapToGrid w:val="0"/>
        </w:rPr>
        <w:t xml:space="preserve">responsibilities) </w:t>
      </w:r>
      <w:r w:rsidR="00D512AE">
        <w:rPr>
          <w:snapToGrid w:val="0"/>
        </w:rPr>
        <w:t>may be tasked to provide the</w:t>
      </w:r>
      <w:r w:rsidR="00B80A26">
        <w:rPr>
          <w:snapToGrid w:val="0"/>
        </w:rPr>
        <w:t xml:space="preserve"> effort needed to develop the SCR</w:t>
      </w:r>
      <w:r w:rsidR="00A84B62">
        <w:rPr>
          <w:snapToGrid w:val="0"/>
        </w:rPr>
        <w:t xml:space="preserve"> or MSA</w:t>
      </w:r>
      <w:r w:rsidR="00673EBE">
        <w:rPr>
          <w:snapToGrid w:val="0"/>
        </w:rPr>
        <w:t xml:space="preserve"> (if one wasn’t provided by the acquisition project)</w:t>
      </w:r>
      <w:r w:rsidR="008F3D14">
        <w:rPr>
          <w:snapToGrid w:val="0"/>
        </w:rPr>
        <w:t>.</w:t>
      </w:r>
      <w:r w:rsidR="00B8275B">
        <w:rPr>
          <w:snapToGrid w:val="0"/>
        </w:rPr>
        <w:t xml:space="preserve">  Once prepared, or i</w:t>
      </w:r>
      <w:r w:rsidR="00B8275B">
        <w:t>f one already existed,</w:t>
      </w:r>
      <w:r w:rsidR="00B8275B">
        <w:rPr>
          <w:snapToGrid w:val="0"/>
        </w:rPr>
        <w:t xml:space="preserve"> </w:t>
      </w:r>
      <w:r w:rsidR="00D6307B">
        <w:rPr>
          <w:snapToGrid w:val="0"/>
        </w:rPr>
        <w:t>the</w:t>
      </w:r>
      <w:r w:rsidR="00B8275B">
        <w:t xml:space="preserve"> SCR or MSA can be</w:t>
      </w:r>
      <w:r w:rsidR="00D512AE">
        <w:rPr>
          <w:snapToGrid w:val="0"/>
        </w:rPr>
        <w:t xml:space="preserve"> maintain</w:t>
      </w:r>
      <w:r w:rsidR="00B8275B">
        <w:rPr>
          <w:snapToGrid w:val="0"/>
        </w:rPr>
        <w:t>ed</w:t>
      </w:r>
      <w:r w:rsidR="00D512AE">
        <w:rPr>
          <w:snapToGrid w:val="0"/>
        </w:rPr>
        <w:t xml:space="preserve"> </w:t>
      </w:r>
      <w:r w:rsidR="00B8275B">
        <w:rPr>
          <w:snapToGrid w:val="0"/>
        </w:rPr>
        <w:t xml:space="preserve">as part of </w:t>
      </w:r>
      <w:r w:rsidR="00D512AE">
        <w:rPr>
          <w:snapToGrid w:val="0"/>
        </w:rPr>
        <w:t xml:space="preserve">the </w:t>
      </w:r>
      <w:r w:rsidR="008F3D14">
        <w:rPr>
          <w:snapToGrid w:val="0"/>
        </w:rPr>
        <w:t>Materiel S</w:t>
      </w:r>
      <w:r w:rsidR="00D512AE">
        <w:rPr>
          <w:snapToGrid w:val="0"/>
        </w:rPr>
        <w:t xml:space="preserve">afety </w:t>
      </w:r>
      <w:r w:rsidR="008F3D14">
        <w:rPr>
          <w:snapToGrid w:val="0"/>
        </w:rPr>
        <w:t xml:space="preserve">information </w:t>
      </w:r>
      <w:r w:rsidR="00B8275B">
        <w:rPr>
          <w:snapToGrid w:val="0"/>
        </w:rPr>
        <w:t>in</w:t>
      </w:r>
      <w:r w:rsidR="008F3D14">
        <w:t xml:space="preserve"> </w:t>
      </w:r>
      <w:r w:rsidR="00F72838">
        <w:t>the</w:t>
      </w:r>
      <w:r w:rsidR="00D512AE">
        <w:t xml:space="preserve"> applicable Configuration Baseline</w:t>
      </w:r>
      <w:r w:rsidR="00D6307B">
        <w:t>.</w:t>
      </w:r>
      <w:r w:rsidR="00D512AE">
        <w:t xml:space="preserve"> </w:t>
      </w:r>
      <w:r w:rsidR="00673EBE">
        <w:t xml:space="preserve"> </w:t>
      </w:r>
      <w:r w:rsidR="00D6307B">
        <w:t>If the Contractor is to maintain this</w:t>
      </w:r>
      <w:r>
        <w:t xml:space="preserve"> CM</w:t>
      </w:r>
      <w:r w:rsidR="00D6307B">
        <w:t xml:space="preserve"> information (including the SCR or MSA) drafters should ensure that the relevant Materiel Safety baseline is </w:t>
      </w:r>
      <w:r w:rsidR="008F3D14">
        <w:t>listed in</w:t>
      </w:r>
      <w:r w:rsidR="00F72838">
        <w:t xml:space="preserve"> </w:t>
      </w:r>
      <w:r w:rsidR="00D512AE">
        <w:t>DSD-ENG-CM.</w:t>
      </w:r>
    </w:p>
    <w:p w14:paraId="15AFAE6C" w14:textId="3466232E" w:rsidR="00C002D9" w:rsidRDefault="00D6307B" w:rsidP="005F5849">
      <w:pPr>
        <w:pStyle w:val="GuideText-ASDEFCON"/>
      </w:pPr>
      <w:r>
        <w:t xml:space="preserve">If </w:t>
      </w:r>
      <w:r w:rsidR="00D465B5">
        <w:t xml:space="preserve">the SCR or MSA exists but </w:t>
      </w:r>
      <w:r>
        <w:t>DSD-ENG-CM is not included in the Contract, and/or the baseline is maintained by Defence</w:t>
      </w:r>
      <w:r w:rsidR="00602308">
        <w:t xml:space="preserve"> </w:t>
      </w:r>
      <w:r w:rsidR="00D465B5">
        <w:t>(</w:t>
      </w:r>
      <w:r w:rsidR="00602308">
        <w:t>or an Associated Party</w:t>
      </w:r>
      <w:r w:rsidR="00D465B5">
        <w:t>)</w:t>
      </w:r>
      <w:r w:rsidR="00602308">
        <w:t>, then</w:t>
      </w:r>
      <w:r>
        <w:t xml:space="preserve"> </w:t>
      </w:r>
      <w:r w:rsidR="00602308">
        <w:t xml:space="preserve">Option A or Option B </w:t>
      </w:r>
      <w:r w:rsidR="00EA0B71">
        <w:t xml:space="preserve">may </w:t>
      </w:r>
      <w:r w:rsidR="00D465B5">
        <w:t xml:space="preserve">still </w:t>
      </w:r>
      <w:r w:rsidR="00EA0B71">
        <w:t xml:space="preserve">be </w:t>
      </w:r>
      <w:r w:rsidR="00602308">
        <w:t xml:space="preserve">retained and </w:t>
      </w:r>
      <w:r w:rsidR="00EA0B71">
        <w:t>amended</w:t>
      </w:r>
      <w:r w:rsidR="00602308">
        <w:t xml:space="preserve"> to</w:t>
      </w:r>
      <w:r w:rsidR="00EA0B71">
        <w:t xml:space="preserve"> </w:t>
      </w:r>
      <w:r w:rsidR="00602308">
        <w:t xml:space="preserve">“further develop, deliver and </w:t>
      </w:r>
      <w:r w:rsidR="00EA0B71">
        <w:t>update</w:t>
      </w:r>
      <w:r w:rsidR="00602308">
        <w:t>”</w:t>
      </w:r>
      <w:r w:rsidR="00EA0B71">
        <w:t xml:space="preserve"> </w:t>
      </w:r>
      <w:r w:rsidR="00602308">
        <w:t>the SCR or</w:t>
      </w:r>
      <w:r w:rsidR="00EA0B71">
        <w:t xml:space="preserve"> MSA</w:t>
      </w:r>
      <w:r w:rsidR="00602308">
        <w:t>, as applicable, if the level of effort is expected to be significant (eg, major modification programs are anticipated within the Term).  If work to update the SCR or MSA will not be significant</w:t>
      </w:r>
      <w:r w:rsidR="00D465B5">
        <w:t xml:space="preserve">, and </w:t>
      </w:r>
      <w:r w:rsidR="00C97A52">
        <w:t xml:space="preserve">all necessary </w:t>
      </w:r>
      <w:r w:rsidR="00D465B5">
        <w:t>updates are obtainable through the Major Change requirements,</w:t>
      </w:r>
      <w:r w:rsidR="00602308">
        <w:t xml:space="preserve"> t</w:t>
      </w:r>
      <w:r w:rsidR="00EA0B71">
        <w:t>he</w:t>
      </w:r>
      <w:r w:rsidR="00602308">
        <w:t>n both options may be deleted.</w:t>
      </w:r>
    </w:p>
    <w:p w14:paraId="172B2F27" w14:textId="77777777" w:rsidR="00D512AE" w:rsidRDefault="00D512AE" w:rsidP="005F5849">
      <w:pPr>
        <w:pStyle w:val="GuideText-ASDEFCON"/>
      </w:pPr>
      <w:r>
        <w:t>The option</w:t>
      </w:r>
      <w:r w:rsidR="00B80A26">
        <w:t>al clause</w:t>
      </w:r>
      <w:r w:rsidR="00602308">
        <w:t>s</w:t>
      </w:r>
      <w:r>
        <w:t xml:space="preserve"> recognise that the initial development </w:t>
      </w:r>
      <w:r w:rsidR="00B80A26">
        <w:t>of</w:t>
      </w:r>
      <w:r>
        <w:t xml:space="preserve"> a</w:t>
      </w:r>
      <w:r w:rsidR="00D005C7">
        <w:t>n</w:t>
      </w:r>
      <w:r>
        <w:t xml:space="preserve"> </w:t>
      </w:r>
      <w:r w:rsidR="00D005C7">
        <w:t>SCR or MSA</w:t>
      </w:r>
      <w:r>
        <w:t xml:space="preserve"> </w:t>
      </w:r>
      <w:r w:rsidR="00B80A26">
        <w:t xml:space="preserve">is a </w:t>
      </w:r>
      <w:r w:rsidR="00673EBE">
        <w:t xml:space="preserve">large </w:t>
      </w:r>
      <w:r w:rsidR="00B80A26">
        <w:t xml:space="preserve">activity that </w:t>
      </w:r>
      <w:r>
        <w:t>generally requires discrete funding</w:t>
      </w:r>
      <w:r w:rsidR="00206BFB">
        <w:t>,</w:t>
      </w:r>
      <w:r>
        <w:t xml:space="preserve"> and</w:t>
      </w:r>
      <w:r w:rsidR="00B80A26">
        <w:t xml:space="preserve"> </w:t>
      </w:r>
      <w:r>
        <w:t xml:space="preserve">is therefore managed </w:t>
      </w:r>
      <w:r w:rsidR="00206BFB">
        <w:t xml:space="preserve">as an </w:t>
      </w:r>
      <w:r>
        <w:t xml:space="preserve">S&amp;Q Service.  Alternatively, if the Contract includes a CSC, </w:t>
      </w:r>
      <w:r w:rsidR="00D005C7">
        <w:t>this</w:t>
      </w:r>
      <w:r>
        <w:t xml:space="preserve"> could be </w:t>
      </w:r>
      <w:r w:rsidR="00D005C7">
        <w:t>undertaken as a</w:t>
      </w:r>
      <w:r>
        <w:t xml:space="preserve"> CSC </w:t>
      </w:r>
      <w:r w:rsidR="00D005C7">
        <w:t>Task</w:t>
      </w:r>
      <w:r>
        <w:t>.</w:t>
      </w:r>
    </w:p>
    <w:p w14:paraId="6EBCAC47" w14:textId="77777777" w:rsidR="00AB765E" w:rsidRPr="00AB765E" w:rsidRDefault="00AB765E" w:rsidP="005F5849">
      <w:pPr>
        <w:pStyle w:val="GuideText-ASDEFCON"/>
      </w:pPr>
      <w:r>
        <w:t>S</w:t>
      </w:r>
      <w:r w:rsidR="00C97A52">
        <w:t>ystem-s</w:t>
      </w:r>
      <w:r>
        <w:t xml:space="preserve">afety engineering </w:t>
      </w:r>
      <w:r w:rsidRPr="00AB765E">
        <w:t>should be</w:t>
      </w:r>
      <w:r w:rsidR="00673EBE">
        <w:t xml:space="preserve"> undertaken</w:t>
      </w:r>
      <w:r w:rsidRPr="00AB765E">
        <w:t xml:space="preserve"> as part of the Recurring Services to ensure that there</w:t>
      </w:r>
      <w:r>
        <w:t xml:space="preserve"> is an ongoing commitment to this</w:t>
      </w:r>
      <w:r w:rsidRPr="00AB765E">
        <w:t xml:space="preserve"> program.</w:t>
      </w:r>
      <w:r>
        <w:t xml:space="preserve">  Nevertheless, specific safety-related activities</w:t>
      </w:r>
      <w:r w:rsidR="00B80A26">
        <w:t xml:space="preserve"> identified</w:t>
      </w:r>
      <w:r>
        <w:t xml:space="preserve">, such as </w:t>
      </w:r>
      <w:r w:rsidR="00B80A26">
        <w:t xml:space="preserve">preparing </w:t>
      </w:r>
      <w:r>
        <w:t xml:space="preserve">the </w:t>
      </w:r>
      <w:r w:rsidR="00D005C7">
        <w:t>SCR or MSA</w:t>
      </w:r>
      <w:r>
        <w:t>, may be better managed as S&amp;Q Services.</w:t>
      </w:r>
    </w:p>
    <w:p w14:paraId="572A1A13" w14:textId="77777777" w:rsidR="00C40339" w:rsidRPr="005F5849" w:rsidRDefault="00C40339" w:rsidP="005F5849">
      <w:pPr>
        <w:pStyle w:val="GuideMarginHead-ASDEFCON"/>
        <w:rPr>
          <w:u w:val="single"/>
        </w:rPr>
      </w:pPr>
      <w:r w:rsidRPr="005F5849">
        <w:rPr>
          <w:u w:val="single"/>
        </w:rPr>
        <w:t>Related Clauses/Documents:</w:t>
      </w:r>
    </w:p>
    <w:p w14:paraId="05373587" w14:textId="77777777" w:rsidR="004916AC" w:rsidRDefault="004916AC" w:rsidP="005F5849">
      <w:pPr>
        <w:pStyle w:val="GuideText-ASDEFCON"/>
      </w:pPr>
      <w:r>
        <w:t>COC clause 1</w:t>
      </w:r>
      <w:r w:rsidR="00E2217C">
        <w:t>2</w:t>
      </w:r>
      <w:r>
        <w:t>.4, Work Health and Safety</w:t>
      </w:r>
    </w:p>
    <w:p w14:paraId="59BE7C00" w14:textId="38808BF2" w:rsidR="00C002D9" w:rsidRDefault="00EE25B6" w:rsidP="005F5849">
      <w:pPr>
        <w:pStyle w:val="GuideText-ASDEFCON"/>
      </w:pPr>
      <w:r>
        <w:t xml:space="preserve">Draft </w:t>
      </w:r>
      <w:r w:rsidR="004916AC">
        <w:t xml:space="preserve">SOW clause </w:t>
      </w:r>
      <w:r w:rsidR="002B3DA3">
        <w:t>3.6</w:t>
      </w:r>
      <w:r w:rsidR="004916AC">
        <w:t xml:space="preserve">, </w:t>
      </w:r>
      <w:r w:rsidR="002B3DA3" w:rsidRPr="002B3DA3">
        <w:t>Co</w:t>
      </w:r>
      <w:r w:rsidR="00D90B4B">
        <w:t>-</w:t>
      </w:r>
      <w:r w:rsidR="002B3DA3" w:rsidRPr="002B3DA3">
        <w:t>ordination and Co</w:t>
      </w:r>
      <w:r w:rsidR="00D90B4B">
        <w:t>-</w:t>
      </w:r>
      <w:r w:rsidR="002B3DA3" w:rsidRPr="002B3DA3">
        <w:t>operation</w:t>
      </w:r>
    </w:p>
    <w:p w14:paraId="419F5390" w14:textId="77777777" w:rsidR="004916AC" w:rsidRDefault="00EE25B6" w:rsidP="005F5849">
      <w:pPr>
        <w:pStyle w:val="GuideText-ASDEFCON"/>
      </w:pPr>
      <w:r>
        <w:t xml:space="preserve">Draft </w:t>
      </w:r>
      <w:r w:rsidR="004916AC">
        <w:t xml:space="preserve">SOW clause </w:t>
      </w:r>
      <w:r w:rsidR="002B3DA3">
        <w:t>12.3, Work Health and Safety</w:t>
      </w:r>
    </w:p>
    <w:p w14:paraId="185590BC" w14:textId="77777777" w:rsidR="00D512AE" w:rsidRDefault="00CE3229" w:rsidP="005F5849">
      <w:pPr>
        <w:pStyle w:val="GuideText-ASDEFCON"/>
      </w:pPr>
      <w:r>
        <w:t>DSD-ENG-CM may specify</w:t>
      </w:r>
      <w:r w:rsidR="00D512AE">
        <w:t xml:space="preserve"> the Configuration Baseline(s) </w:t>
      </w:r>
      <w:r>
        <w:t>to be used to manage</w:t>
      </w:r>
      <w:r w:rsidR="00D512AE">
        <w:t xml:space="preserve"> Materiel Safety.</w:t>
      </w:r>
    </w:p>
    <w:p w14:paraId="28B33BDF" w14:textId="6E074431" w:rsidR="00D138DF" w:rsidRDefault="00D138DF" w:rsidP="00D138DF">
      <w:pPr>
        <w:pStyle w:val="GuideText-ASDEFCON"/>
      </w:pPr>
      <w:r>
        <w:t>DSD-ENG-SEC, System Security Services, for security risks related to safety-critical systems.</w:t>
      </w:r>
    </w:p>
    <w:p w14:paraId="0BE87C88" w14:textId="30D27C59" w:rsidR="00C002D9" w:rsidRDefault="00C40339" w:rsidP="005F5849">
      <w:pPr>
        <w:pStyle w:val="GuideText-ASDEFCON"/>
      </w:pPr>
      <w:r>
        <w:t>DID-ENG-</w:t>
      </w:r>
      <w:r w:rsidR="00190178">
        <w:t>IM</w:t>
      </w:r>
      <w:r>
        <w:t xml:space="preserve">SP, DID-ENG-CEMP, </w:t>
      </w:r>
      <w:r w:rsidR="00306863">
        <w:t xml:space="preserve">DID-SSM-SSMP </w:t>
      </w:r>
      <w:r w:rsidR="00AE2DA2">
        <w:t xml:space="preserve">and </w:t>
      </w:r>
      <w:r>
        <w:t>DID-</w:t>
      </w:r>
      <w:r w:rsidR="00D2784F">
        <w:t>ILS-SW</w:t>
      </w:r>
      <w:r>
        <w:t>-SWSP</w:t>
      </w:r>
    </w:p>
    <w:p w14:paraId="41030BF2" w14:textId="77777777" w:rsidR="004916AC" w:rsidRDefault="004916AC" w:rsidP="005F5849">
      <w:pPr>
        <w:pStyle w:val="GuideText-ASDEFCON"/>
      </w:pPr>
      <w:r>
        <w:t xml:space="preserve">DID-SSM-HSMP for a Health and Safety Management Plan, or DID-SSM-SSMP, </w:t>
      </w:r>
      <w:r w:rsidR="00D512AE">
        <w:t>include</w:t>
      </w:r>
      <w:r>
        <w:t xml:space="preserve"> requirements for WHS management</w:t>
      </w:r>
      <w:r w:rsidR="00206BFB">
        <w:t xml:space="preserve"> of work performed under the Contract</w:t>
      </w:r>
      <w:r>
        <w:t>.</w:t>
      </w:r>
    </w:p>
    <w:p w14:paraId="6871297A" w14:textId="0FAFDE57" w:rsidR="00C002D9" w:rsidRDefault="004916AC" w:rsidP="005F5849">
      <w:pPr>
        <w:pStyle w:val="GuideText-ASDEFCON"/>
      </w:pPr>
      <w:r>
        <w:t>DID-ENG-CEMP, DID-ENG-MGT-SEMP</w:t>
      </w:r>
      <w:r w:rsidR="00CB31D5">
        <w:t>-</w:t>
      </w:r>
      <w:r>
        <w:t>2, DID-</w:t>
      </w:r>
      <w:r w:rsidR="00D005C7">
        <w:t>ILS-SW</w:t>
      </w:r>
      <w:r>
        <w:t xml:space="preserve">-SWSP and </w:t>
      </w:r>
      <w:r w:rsidR="00C40339">
        <w:t>DID-ENG-SW-S</w:t>
      </w:r>
      <w:r w:rsidR="00795BE5">
        <w:t>W</w:t>
      </w:r>
      <w:r w:rsidR="00C40339">
        <w:t>MP</w:t>
      </w:r>
      <w:r w:rsidR="007E3662">
        <w:t xml:space="preserve">, which </w:t>
      </w:r>
      <w:r>
        <w:t xml:space="preserve">may include aspects of the systems-safety </w:t>
      </w:r>
      <w:r w:rsidR="00D512AE">
        <w:t>program</w:t>
      </w:r>
      <w:r>
        <w:t xml:space="preserve"> </w:t>
      </w:r>
      <w:r w:rsidR="00D512AE">
        <w:t>related</w:t>
      </w:r>
      <w:r>
        <w:t xml:space="preserve"> </w:t>
      </w:r>
      <w:r w:rsidR="00D512AE">
        <w:t>to ECPs.</w:t>
      </w:r>
    </w:p>
    <w:p w14:paraId="468421C4" w14:textId="1E43625B" w:rsidR="00C40339" w:rsidRDefault="00AE2DA2" w:rsidP="005F5849">
      <w:pPr>
        <w:pStyle w:val="GuideText-ASDEFCON"/>
      </w:pPr>
      <w:r>
        <w:t>DID-ENG-SOL-SCR</w:t>
      </w:r>
      <w:r w:rsidR="007E3662">
        <w:t>, which specifies</w:t>
      </w:r>
      <w:r w:rsidR="00D005C7">
        <w:t xml:space="preserve"> </w:t>
      </w:r>
      <w:r w:rsidR="007E3662">
        <w:t>requirements for a Safety Case Report</w:t>
      </w:r>
      <w:r w:rsidR="004916AC">
        <w:t xml:space="preserve">. </w:t>
      </w:r>
      <w:r w:rsidR="007E3662">
        <w:t xml:space="preserve"> </w:t>
      </w:r>
      <w:r w:rsidR="004916AC">
        <w:t xml:space="preserve">This </w:t>
      </w:r>
      <w:r w:rsidR="00300673">
        <w:t xml:space="preserve">DID </w:t>
      </w:r>
      <w:r w:rsidR="004916AC">
        <w:t>is</w:t>
      </w:r>
      <w:r w:rsidR="007E3662">
        <w:t xml:space="preserve"> </w:t>
      </w:r>
      <w:r w:rsidR="00300673">
        <w:t xml:space="preserve">sourced from the </w:t>
      </w:r>
      <w:r w:rsidR="007E3662" w:rsidRPr="0049370E">
        <w:rPr>
          <w:i/>
        </w:rPr>
        <w:t>ASDEFCON (Strategic Materiel)</w:t>
      </w:r>
      <w:r w:rsidR="00300673">
        <w:t xml:space="preserve"> templates</w:t>
      </w:r>
      <w:r w:rsidR="007E3662">
        <w:t>.</w:t>
      </w:r>
    </w:p>
    <w:p w14:paraId="561042A1" w14:textId="69B0B81A" w:rsidR="00D005C7" w:rsidRDefault="00D005C7" w:rsidP="005F5849">
      <w:pPr>
        <w:pStyle w:val="GuideText-ASDEFCON"/>
      </w:pPr>
      <w:r>
        <w:t>DID-ENG-SOL-MSA, which specifies requirements for a Materiel Safety Assessment.  This</w:t>
      </w:r>
      <w:r w:rsidR="00300673">
        <w:t xml:space="preserve"> DID</w:t>
      </w:r>
      <w:r>
        <w:t xml:space="preserve"> is </w:t>
      </w:r>
      <w:r w:rsidR="00300673">
        <w:t xml:space="preserve">sourced from the </w:t>
      </w:r>
      <w:r w:rsidRPr="0049370E">
        <w:rPr>
          <w:i/>
        </w:rPr>
        <w:t>ASDEFCON (</w:t>
      </w:r>
      <w:r>
        <w:rPr>
          <w:i/>
        </w:rPr>
        <w:t>Complex</w:t>
      </w:r>
      <w:r w:rsidRPr="0049370E">
        <w:rPr>
          <w:i/>
        </w:rPr>
        <w:t xml:space="preserve"> Materiel)</w:t>
      </w:r>
      <w:r>
        <w:rPr>
          <w:i/>
        </w:rPr>
        <w:t xml:space="preserve"> Volume 2</w:t>
      </w:r>
      <w:r>
        <w:t xml:space="preserve"> </w:t>
      </w:r>
      <w:r w:rsidR="008C1043">
        <w:t>template</w:t>
      </w:r>
      <w:r w:rsidR="00300673">
        <w:t>s</w:t>
      </w:r>
      <w:r>
        <w:t>.</w:t>
      </w:r>
    </w:p>
    <w:p w14:paraId="48D8FFF1" w14:textId="77777777" w:rsidR="00C40339" w:rsidRPr="00F93E5E" w:rsidRDefault="00C40339" w:rsidP="00F93E5E">
      <w:pPr>
        <w:pStyle w:val="GuideMarginHead-ASDEFCON"/>
        <w:rPr>
          <w:u w:val="single"/>
        </w:rPr>
      </w:pPr>
      <w:r w:rsidRPr="00F93E5E">
        <w:rPr>
          <w:rStyle w:val="GuideMarginHead-ASDEFCONChar"/>
          <w:u w:val="single"/>
        </w:rPr>
        <w:t>Optional Clauses:</w:t>
      </w:r>
      <w:r w:rsidR="007D7ADF" w:rsidRPr="00912BB8">
        <w:tab/>
      </w:r>
      <w:r w:rsidR="007D7ADF" w:rsidRPr="00F93E5E">
        <w:t>None</w:t>
      </w:r>
    </w:p>
    <w:p w14:paraId="47DF9824" w14:textId="57636F9D" w:rsidR="00C40339" w:rsidRDefault="0047079A">
      <w:pPr>
        <w:pStyle w:val="heading"/>
      </w:pPr>
      <w:r>
        <w:fldChar w:fldCharType="begin"/>
      </w:r>
      <w:r>
        <w:instrText xml:space="preserve"> REF _Ref521676524 \r \h </w:instrText>
      </w:r>
      <w:r>
        <w:fldChar w:fldCharType="separate"/>
      </w:r>
      <w:r w:rsidR="00453302">
        <w:t>6.2.8</w:t>
      </w:r>
      <w:r>
        <w:fldChar w:fldCharType="end"/>
      </w:r>
      <w:r w:rsidR="00C40339">
        <w:tab/>
        <w:t>Supportability and Engineering Analyses</w:t>
      </w:r>
    </w:p>
    <w:p w14:paraId="67DC83E1" w14:textId="77777777" w:rsidR="00C40339" w:rsidRDefault="00C40339" w:rsidP="00F54FC9">
      <w:pPr>
        <w:pStyle w:val="GuideMarginHead-ASDEFCON"/>
      </w:pPr>
      <w:r w:rsidRPr="00BC0761">
        <w:rPr>
          <w:u w:val="single"/>
        </w:rPr>
        <w:t>Status</w:t>
      </w:r>
      <w:r>
        <w:rPr>
          <w:rStyle w:val="MarginheadingChar"/>
        </w:rPr>
        <w:t>:</w:t>
      </w:r>
      <w:r>
        <w:tab/>
        <w:t>Optional</w:t>
      </w:r>
    </w:p>
    <w:p w14:paraId="11BC30AC" w14:textId="77777777" w:rsidR="00C40339" w:rsidRDefault="00C40339" w:rsidP="00F54FC9">
      <w:pPr>
        <w:pStyle w:val="GuideMarginHead-ASDEFCON"/>
      </w:pPr>
      <w:r w:rsidRPr="00BC0761">
        <w:rPr>
          <w:u w:val="single"/>
        </w:rPr>
        <w:t>Purpose</w:t>
      </w:r>
      <w:r>
        <w:rPr>
          <w:rStyle w:val="MarginheadingChar"/>
        </w:rPr>
        <w:t>:</w:t>
      </w:r>
      <w:r>
        <w:tab/>
        <w:t xml:space="preserve">To require </w:t>
      </w:r>
      <w:r w:rsidR="00F749DE">
        <w:t xml:space="preserve">the </w:t>
      </w:r>
      <w:r>
        <w:t xml:space="preserve">data collection </w:t>
      </w:r>
      <w:r w:rsidR="00F749DE">
        <w:t xml:space="preserve">needed </w:t>
      </w:r>
      <w:r>
        <w:t xml:space="preserve">to </w:t>
      </w:r>
      <w:r w:rsidR="00E870CB">
        <w:t>enable</w:t>
      </w:r>
      <w:r>
        <w:t xml:space="preserve"> Supportability and engineering analyses and</w:t>
      </w:r>
      <w:r w:rsidR="00F749DE">
        <w:t>, optionally,</w:t>
      </w:r>
      <w:r>
        <w:t xml:space="preserve"> to task the Contractor to undertake </w:t>
      </w:r>
      <w:r w:rsidR="00F749DE">
        <w:t xml:space="preserve">the </w:t>
      </w:r>
      <w:r>
        <w:t>Supportability and engineering analyses.</w:t>
      </w:r>
    </w:p>
    <w:p w14:paraId="7BA3F978" w14:textId="77777777" w:rsidR="00C40339" w:rsidRDefault="00C40339" w:rsidP="00F54FC9">
      <w:pPr>
        <w:pStyle w:val="GuideMarginHead-ASDEFCON"/>
      </w:pPr>
      <w:r w:rsidRPr="00BC0761">
        <w:rPr>
          <w:u w:val="single"/>
        </w:rPr>
        <w:t>Policy</w:t>
      </w:r>
      <w:r>
        <w:rPr>
          <w:rStyle w:val="MarginheadingChar"/>
        </w:rPr>
        <w:t>:</w:t>
      </w:r>
      <w:r>
        <w:tab/>
      </w:r>
      <w:r w:rsidRPr="008C1043">
        <w:t>DEF(AUST) 5691,</w:t>
      </w:r>
      <w:r w:rsidRPr="00F54FC9">
        <w:rPr>
          <w:i/>
        </w:rPr>
        <w:t xml:space="preserve"> Logistic Support Analysis</w:t>
      </w:r>
    </w:p>
    <w:p w14:paraId="5CA65944" w14:textId="77777777" w:rsidR="00C40339" w:rsidRPr="00F54FC9" w:rsidRDefault="00C40339" w:rsidP="00F54FC9">
      <w:pPr>
        <w:pStyle w:val="GuideText-ASDEFCON"/>
        <w:rPr>
          <w:i/>
          <w:iCs/>
        </w:rPr>
      </w:pPr>
      <w:r w:rsidRPr="008C1043">
        <w:rPr>
          <w:iCs/>
        </w:rPr>
        <w:t>DEF(AUST) 5692,</w:t>
      </w:r>
      <w:r w:rsidRPr="00F54FC9">
        <w:rPr>
          <w:i/>
          <w:iCs/>
        </w:rPr>
        <w:t xml:space="preserve"> ADO Requirements for a Logistic Support Analysis Record</w:t>
      </w:r>
    </w:p>
    <w:p w14:paraId="74BB7C76" w14:textId="77777777" w:rsidR="00C40339" w:rsidRPr="00F54FC9" w:rsidRDefault="00C40339" w:rsidP="00F54FC9">
      <w:pPr>
        <w:pStyle w:val="GuideText-ASDEFCON"/>
        <w:rPr>
          <w:i/>
          <w:iCs/>
        </w:rPr>
      </w:pPr>
      <w:r w:rsidRPr="008C1043">
        <w:rPr>
          <w:iCs/>
        </w:rPr>
        <w:t>MIL-STD-1390D,</w:t>
      </w:r>
      <w:r w:rsidRPr="00F54FC9">
        <w:rPr>
          <w:i/>
          <w:iCs/>
        </w:rPr>
        <w:t xml:space="preserve"> Repair Level Analysis</w:t>
      </w:r>
    </w:p>
    <w:p w14:paraId="57A2B73F" w14:textId="77777777" w:rsidR="00C40339" w:rsidRPr="00F54FC9" w:rsidRDefault="00C40339" w:rsidP="00F54FC9">
      <w:pPr>
        <w:pStyle w:val="GuideText-ASDEFCON"/>
        <w:rPr>
          <w:i/>
          <w:iCs/>
        </w:rPr>
      </w:pPr>
      <w:r w:rsidRPr="008C1043">
        <w:rPr>
          <w:iCs/>
        </w:rPr>
        <w:t xml:space="preserve">MIL-STD-1629, </w:t>
      </w:r>
      <w:r w:rsidRPr="00F54FC9">
        <w:rPr>
          <w:i/>
          <w:iCs/>
        </w:rPr>
        <w:t>Failure Mode Effects and Criticality Analysis</w:t>
      </w:r>
    </w:p>
    <w:p w14:paraId="185CD9CF" w14:textId="77777777" w:rsidR="00C40339" w:rsidRPr="00F54FC9" w:rsidRDefault="00C40339" w:rsidP="00F54FC9">
      <w:pPr>
        <w:pStyle w:val="GuideText-ASDEFCON"/>
        <w:rPr>
          <w:i/>
          <w:iCs/>
        </w:rPr>
      </w:pPr>
      <w:r w:rsidRPr="008C1043">
        <w:rPr>
          <w:iCs/>
        </w:rPr>
        <w:t>MIL-STD-2173,</w:t>
      </w:r>
      <w:r w:rsidRPr="00F54FC9">
        <w:rPr>
          <w:i/>
          <w:iCs/>
        </w:rPr>
        <w:t xml:space="preserve"> Reliability Centered Maintenance</w:t>
      </w:r>
    </w:p>
    <w:p w14:paraId="3D1C9F95" w14:textId="77777777" w:rsidR="00C40339" w:rsidRDefault="00C40339" w:rsidP="00F54FC9">
      <w:pPr>
        <w:pStyle w:val="GuideMarginHead-ASDEFCON"/>
      </w:pPr>
      <w:r w:rsidRPr="00BC0761">
        <w:rPr>
          <w:u w:val="single"/>
        </w:rPr>
        <w:t>Guidance</w:t>
      </w:r>
      <w:r>
        <w:rPr>
          <w:rStyle w:val="MarginheadingChar"/>
        </w:rPr>
        <w:t>:</w:t>
      </w:r>
      <w:r>
        <w:tab/>
        <w:t xml:space="preserve">This clause allows the Contractor to be tasked with the collection of data </w:t>
      </w:r>
      <w:r w:rsidR="00F749DE">
        <w:t xml:space="preserve">needed </w:t>
      </w:r>
      <w:r>
        <w:t xml:space="preserve">to support various Supportability and </w:t>
      </w:r>
      <w:r w:rsidR="00673EBE">
        <w:t xml:space="preserve">specialty </w:t>
      </w:r>
      <w:r>
        <w:t>engineering analyses; and</w:t>
      </w:r>
      <w:r w:rsidR="00A97130">
        <w:t xml:space="preserve"> </w:t>
      </w:r>
      <w:r>
        <w:t xml:space="preserve">/ or to </w:t>
      </w:r>
      <w:r w:rsidR="00F749DE">
        <w:t xml:space="preserve">then </w:t>
      </w:r>
      <w:r>
        <w:t xml:space="preserve">be tasked to perform the analyses.  The need </w:t>
      </w:r>
      <w:r w:rsidR="00225563">
        <w:t xml:space="preserve">for these Services </w:t>
      </w:r>
      <w:r>
        <w:t xml:space="preserve">and suitability for the Contractor to </w:t>
      </w:r>
      <w:r w:rsidR="00225563">
        <w:t>provide them</w:t>
      </w:r>
      <w:r>
        <w:t xml:space="preserve"> will need to be considered carefully before </w:t>
      </w:r>
      <w:r w:rsidR="00225563">
        <w:t xml:space="preserve">including these </w:t>
      </w:r>
      <w:r>
        <w:t xml:space="preserve">clauses.  </w:t>
      </w:r>
      <w:r w:rsidR="00AB3326">
        <w:t xml:space="preserve">Analysis tasks may include monitoring component Reliability and Maintainability characteristics, ongoing updates to the LSAR, re-assessing RCM </w:t>
      </w:r>
      <w:r w:rsidR="00673EBE">
        <w:t>for changes to</w:t>
      </w:r>
      <w:r w:rsidR="00AB3326">
        <w:t xml:space="preserve"> servicing schedules, cost modelling (which requires input of Commonwealth costs), and other trade studies or trade-off analyses.  </w:t>
      </w:r>
      <w:r>
        <w:t xml:space="preserve">If the Contractor is to maintain the </w:t>
      </w:r>
      <w:r w:rsidR="00D50130">
        <w:t>Logistic Support Analysis Record (</w:t>
      </w:r>
      <w:r>
        <w:t>LSAR</w:t>
      </w:r>
      <w:r w:rsidR="00D50130">
        <w:t>)</w:t>
      </w:r>
      <w:r>
        <w:t xml:space="preserve">, </w:t>
      </w:r>
      <w:r w:rsidR="00A97130">
        <w:t xml:space="preserve">perform </w:t>
      </w:r>
      <w:r w:rsidR="00AB3326">
        <w:t xml:space="preserve">maintenance analyses, </w:t>
      </w:r>
      <w:r>
        <w:t xml:space="preserve">or update </w:t>
      </w:r>
      <w:r w:rsidR="00E053C8">
        <w:t>the cost model for TCO (refer SOW clause 13.</w:t>
      </w:r>
      <w:r w:rsidR="00DC0F00">
        <w:t>4</w:t>
      </w:r>
      <w:r w:rsidR="00E053C8">
        <w:t>)</w:t>
      </w:r>
      <w:r>
        <w:t xml:space="preserve">, then the Contractor will either need to be responsible for </w:t>
      </w:r>
      <w:r w:rsidR="00306863">
        <w:t xml:space="preserve">all aspects of the Products </w:t>
      </w:r>
      <w:r w:rsidR="002C58CC">
        <w:t>B</w:t>
      </w:r>
      <w:r w:rsidR="00306863">
        <w:t xml:space="preserve">eing </w:t>
      </w:r>
      <w:r w:rsidR="002C58CC">
        <w:t>S</w:t>
      </w:r>
      <w:r w:rsidR="00306863">
        <w:t xml:space="preserve">upported (eg, </w:t>
      </w:r>
      <w:r>
        <w:t>the whole Mission System</w:t>
      </w:r>
      <w:r w:rsidR="00306863">
        <w:t>)</w:t>
      </w:r>
      <w:r>
        <w:t xml:space="preserve"> </w:t>
      </w:r>
      <w:r w:rsidR="00AB3326">
        <w:t xml:space="preserve">and / </w:t>
      </w:r>
      <w:r>
        <w:t xml:space="preserve">or have additional information </w:t>
      </w:r>
      <w:r w:rsidR="00AB3326">
        <w:t xml:space="preserve">provided </w:t>
      </w:r>
      <w:r w:rsidR="00E265DA">
        <w:t xml:space="preserve">to </w:t>
      </w:r>
      <w:r w:rsidR="00673EBE">
        <w:t>address</w:t>
      </w:r>
      <w:r>
        <w:t xml:space="preserve"> Defence activities and </w:t>
      </w:r>
      <w:r w:rsidR="00673EBE">
        <w:t xml:space="preserve">their </w:t>
      </w:r>
      <w:r>
        <w:t xml:space="preserve">costs.  </w:t>
      </w:r>
      <w:r w:rsidR="00AB3326">
        <w:t xml:space="preserve">Sometimes </w:t>
      </w:r>
      <w:r>
        <w:t xml:space="preserve">the SPO will need to </w:t>
      </w:r>
      <w:r w:rsidR="00AB3326">
        <w:t xml:space="preserve">receive </w:t>
      </w:r>
      <w:r w:rsidR="00673EBE">
        <w:t xml:space="preserve">the </w:t>
      </w:r>
      <w:r>
        <w:t>relevant data from the Contractor, and then perform the</w:t>
      </w:r>
      <w:r w:rsidR="00673EBE">
        <w:t>se</w:t>
      </w:r>
      <w:r>
        <w:t xml:space="preserve"> analyses itself.</w:t>
      </w:r>
    </w:p>
    <w:p w14:paraId="0E22F89D" w14:textId="4449F6A8" w:rsidR="00C40339" w:rsidRDefault="00AB3326" w:rsidP="00F54FC9">
      <w:pPr>
        <w:pStyle w:val="GuideText-ASDEFCON"/>
      </w:pPr>
      <w:r>
        <w:t>I</w:t>
      </w:r>
      <w:r w:rsidR="00C40339">
        <w:t xml:space="preserve">f sufficient data cannot be collected by the SPO through standard engineering, maintenance, and supply reporting systems, </w:t>
      </w:r>
      <w:r w:rsidR="0049370E">
        <w:t xml:space="preserve">and if not requested </w:t>
      </w:r>
      <w:r w:rsidR="001D6262">
        <w:t>through Performance Measures</w:t>
      </w:r>
      <w:r w:rsidR="0049370E">
        <w:t xml:space="preserve"> in Attachment </w:t>
      </w:r>
      <w:r w:rsidR="001D6262">
        <w:t>P</w:t>
      </w:r>
      <w:r w:rsidR="0049370E">
        <w:t xml:space="preserve">, </w:t>
      </w:r>
      <w:r w:rsidR="00C40339">
        <w:t xml:space="preserve">then additional data will need </w:t>
      </w:r>
      <w:r>
        <w:t xml:space="preserve">to be </w:t>
      </w:r>
      <w:r w:rsidR="00C40339">
        <w:t>collect</w:t>
      </w:r>
      <w:r>
        <w:t>ed and provided by the Contractor</w:t>
      </w:r>
      <w:r w:rsidR="00C40339">
        <w:t>.  If there is no need to collect additional data, then the first subclause may be deleted</w:t>
      </w:r>
      <w:r>
        <w:t xml:space="preserve"> and</w:t>
      </w:r>
      <w:r w:rsidR="00C40339">
        <w:t xml:space="preserve"> CDRL Line Number ENG-200 should also be deleted.  If additional data needs to be collected, drafter</w:t>
      </w:r>
      <w:r w:rsidR="00B9369A">
        <w:t>s and </w:t>
      </w:r>
      <w:r w:rsidR="00C40339">
        <w:t xml:space="preserve">/ </w:t>
      </w:r>
      <w:r w:rsidR="00B9369A">
        <w:t xml:space="preserve">or </w:t>
      </w:r>
      <w:r w:rsidR="00C40339">
        <w:t xml:space="preserve">SPO </w:t>
      </w:r>
      <w:r w:rsidR="00B9369A">
        <w:t xml:space="preserve">staff </w:t>
      </w:r>
      <w:r w:rsidR="00C40339">
        <w:t>will need to define the data elements to be collected, and create a DID to request th</w:t>
      </w:r>
      <w:r w:rsidR="00673EBE">
        <w:t>at</w:t>
      </w:r>
      <w:r>
        <w:t xml:space="preserve"> data</w:t>
      </w:r>
      <w:r w:rsidR="00C40339">
        <w:t xml:space="preserve"> through CDRL Line </w:t>
      </w:r>
      <w:r w:rsidR="0049370E">
        <w:t xml:space="preserve">Number </w:t>
      </w:r>
      <w:r w:rsidR="00C40339">
        <w:t>ENG-200.</w:t>
      </w:r>
    </w:p>
    <w:p w14:paraId="6EA85E92" w14:textId="77777777" w:rsidR="00C40339" w:rsidRDefault="00AB3326" w:rsidP="00F54FC9">
      <w:pPr>
        <w:pStyle w:val="GuideText-ASDEFCON"/>
      </w:pPr>
      <w:r>
        <w:t>I</w:t>
      </w:r>
      <w:r w:rsidR="00C40339">
        <w:t>f drafter</w:t>
      </w:r>
      <w:r w:rsidR="00B9369A">
        <w:t>s </w:t>
      </w:r>
      <w:r w:rsidR="00C40339">
        <w:t>/</w:t>
      </w:r>
      <w:r w:rsidR="00B9369A">
        <w:t xml:space="preserve"> </w:t>
      </w:r>
      <w:r w:rsidR="00C40339">
        <w:t xml:space="preserve">SPO </w:t>
      </w:r>
      <w:r w:rsidR="00B9369A">
        <w:t xml:space="preserve">staff </w:t>
      </w:r>
      <w:r>
        <w:t xml:space="preserve">also </w:t>
      </w:r>
      <w:r w:rsidR="00C40339">
        <w:t>require the Contractor to undertake applicable analyses</w:t>
      </w:r>
      <w:r w:rsidR="00673EBE">
        <w:t xml:space="preserve"> using that data</w:t>
      </w:r>
      <w:r>
        <w:t>,</w:t>
      </w:r>
      <w:r w:rsidR="00C40339">
        <w:t xml:space="preserve"> then the optional clause</w:t>
      </w:r>
      <w:r>
        <w:t>s</w:t>
      </w:r>
      <w:r w:rsidR="00C40339">
        <w:t xml:space="preserve"> should be considered.  </w:t>
      </w:r>
      <w:r>
        <w:t>If the SPO will undertake all of the applicable analyses, then neither option may be required.</w:t>
      </w:r>
    </w:p>
    <w:p w14:paraId="4C410871" w14:textId="6DCE794E" w:rsidR="00C40339" w:rsidRDefault="00C40339" w:rsidP="00F54FC9">
      <w:pPr>
        <w:pStyle w:val="GuideText-ASDEFCON"/>
      </w:pPr>
      <w:r>
        <w:t>If required, drafter</w:t>
      </w:r>
      <w:r w:rsidR="00B9369A">
        <w:t>s</w:t>
      </w:r>
      <w:r>
        <w:t xml:space="preserve"> will need to select whether analysis will be </w:t>
      </w:r>
      <w:r w:rsidR="00306863">
        <w:t>conducted as a Recurring Service</w:t>
      </w:r>
      <w:r>
        <w:t xml:space="preserve"> or </w:t>
      </w:r>
      <w:r w:rsidR="00306863">
        <w:t xml:space="preserve">as an </w:t>
      </w:r>
      <w:r w:rsidR="00AB3326">
        <w:t>S&amp;Q</w:t>
      </w:r>
      <w:r w:rsidR="00306863">
        <w:t xml:space="preserve"> Service</w:t>
      </w:r>
      <w:r>
        <w:t>, or a combination of both.  If</w:t>
      </w:r>
      <w:r w:rsidR="00306863">
        <w:t xml:space="preserve"> a Recurring Service</w:t>
      </w:r>
      <w:r>
        <w:t>, drafter</w:t>
      </w:r>
      <w:r w:rsidR="00B9369A">
        <w:t>s</w:t>
      </w:r>
      <w:r>
        <w:t xml:space="preserve"> will need to prepare an annex defining the analysis requirements and applicable references. </w:t>
      </w:r>
      <w:r w:rsidR="00FD7B1C">
        <w:t xml:space="preserve"> </w:t>
      </w:r>
      <w:r>
        <w:t xml:space="preserve">If </w:t>
      </w:r>
      <w:r w:rsidR="00306863">
        <w:t xml:space="preserve">an </w:t>
      </w:r>
      <w:r w:rsidR="00AB3326">
        <w:t>S&amp;Q</w:t>
      </w:r>
      <w:r w:rsidR="00306863">
        <w:t xml:space="preserve"> Service</w:t>
      </w:r>
      <w:r>
        <w:t xml:space="preserve">, these </w:t>
      </w:r>
      <w:r w:rsidR="00306863">
        <w:t xml:space="preserve">requirements </w:t>
      </w:r>
      <w:r>
        <w:t xml:space="preserve">will need to be prepared during the </w:t>
      </w:r>
      <w:r w:rsidR="004911DE">
        <w:t xml:space="preserve">Term </w:t>
      </w:r>
      <w:r>
        <w:t xml:space="preserve">and managed </w:t>
      </w:r>
      <w:r w:rsidR="00795BE5">
        <w:t xml:space="preserve">under </w:t>
      </w:r>
      <w:r>
        <w:t xml:space="preserve">S&amp;Q </w:t>
      </w:r>
      <w:r w:rsidR="00A049D7">
        <w:t>Orders</w:t>
      </w:r>
      <w:r>
        <w:t xml:space="preserve">.  The applicable approach, including the possibility of </w:t>
      </w:r>
      <w:r w:rsidR="00FD7B1C">
        <w:t xml:space="preserve">using </w:t>
      </w:r>
      <w:r>
        <w:t>both options, will need to be selected.</w:t>
      </w:r>
      <w:r w:rsidR="00D14059">
        <w:t xml:space="preserve"> </w:t>
      </w:r>
      <w:r>
        <w:t xml:space="preserve"> The ‘Supportability Trade Study Request’ annex of </w:t>
      </w:r>
      <w:r>
        <w:rPr>
          <w:i/>
        </w:rPr>
        <w:t>ASDEFCON (Strategic Materiel)</w:t>
      </w:r>
      <w:r>
        <w:t xml:space="preserve"> may be of some use to drafters developing annexes to describe analysis requirements.</w:t>
      </w:r>
    </w:p>
    <w:p w14:paraId="75EDA533" w14:textId="77777777" w:rsidR="00C40339" w:rsidRDefault="00C40339" w:rsidP="00F54FC9">
      <w:pPr>
        <w:pStyle w:val="GuideText-ASDEFCON"/>
      </w:pPr>
      <w:r>
        <w:t xml:space="preserve">If neither data collection nor analyses are required, then all subclauses may be deleted and </w:t>
      </w:r>
      <w:r w:rsidR="00E265DA">
        <w:t>replaced with a single</w:t>
      </w:r>
      <w:r w:rsidR="00FD7B1C">
        <w:t xml:space="preserve"> </w:t>
      </w:r>
      <w:r>
        <w:t xml:space="preserve">‘Not </w:t>
      </w:r>
      <w:r w:rsidR="004517FF">
        <w:t>u</w:t>
      </w:r>
      <w:r>
        <w:t>sed’.</w:t>
      </w:r>
    </w:p>
    <w:p w14:paraId="38E780AD" w14:textId="77777777" w:rsidR="00C40339" w:rsidRPr="00F54FC9" w:rsidRDefault="00C40339" w:rsidP="00F54FC9">
      <w:pPr>
        <w:pStyle w:val="GuideMarginHead-ASDEFCON"/>
        <w:rPr>
          <w:u w:val="single"/>
        </w:rPr>
      </w:pPr>
      <w:r w:rsidRPr="00F54FC9">
        <w:rPr>
          <w:u w:val="single"/>
        </w:rPr>
        <w:t>Related Clauses/Documents:</w:t>
      </w:r>
    </w:p>
    <w:p w14:paraId="24403D19" w14:textId="377BE996" w:rsidR="00C40339" w:rsidRDefault="00795BE5" w:rsidP="00F54FC9">
      <w:pPr>
        <w:pStyle w:val="GuideText-ASDEFCON"/>
      </w:pPr>
      <w:r>
        <w:t xml:space="preserve">Clause </w:t>
      </w:r>
      <w:r w:rsidR="009C4570">
        <w:fldChar w:fldCharType="begin"/>
      </w:r>
      <w:r w:rsidR="009C4570">
        <w:instrText xml:space="preserve"> REF _Ref447875277 \r \h </w:instrText>
      </w:r>
      <w:r w:rsidR="009C4570">
        <w:fldChar w:fldCharType="separate"/>
      </w:r>
      <w:r w:rsidR="00453302">
        <w:t>6.2.9</w:t>
      </w:r>
      <w:r w:rsidR="009C4570">
        <w:fldChar w:fldCharType="end"/>
      </w:r>
      <w:r>
        <w:t>, Life Cycle Costing Analysis</w:t>
      </w:r>
    </w:p>
    <w:p w14:paraId="4F74B02A" w14:textId="77777777" w:rsidR="00E870CB" w:rsidRDefault="00E870CB" w:rsidP="00F54FC9">
      <w:pPr>
        <w:pStyle w:val="GuideText-ASDEFCON"/>
      </w:pPr>
      <w:r>
        <w:t xml:space="preserve">Draft SOW 13.3, </w:t>
      </w:r>
      <w:bookmarkStart w:id="6" w:name="_Ref322365693"/>
      <w:bookmarkStart w:id="7" w:name="_Toc349906958"/>
      <w:r>
        <w:t>Identifying, Analysing and Implementing Efficiencies</w:t>
      </w:r>
      <w:bookmarkEnd w:id="6"/>
      <w:bookmarkEnd w:id="7"/>
    </w:p>
    <w:p w14:paraId="4A970B0E" w14:textId="77777777" w:rsidR="00795BE5" w:rsidRDefault="005D02FD" w:rsidP="00F54FC9">
      <w:pPr>
        <w:pStyle w:val="GuideText-ASDEFCON"/>
      </w:pPr>
      <w:r>
        <w:t xml:space="preserve">Draft </w:t>
      </w:r>
      <w:r w:rsidR="00795BE5">
        <w:t xml:space="preserve">SOW clause </w:t>
      </w:r>
      <w:r w:rsidR="00E913D5">
        <w:t>1</w:t>
      </w:r>
      <w:r w:rsidR="00795BE5">
        <w:t>3.</w:t>
      </w:r>
      <w:r w:rsidR="00DC0F00">
        <w:t>4</w:t>
      </w:r>
      <w:r w:rsidR="00795BE5">
        <w:t>, Cost</w:t>
      </w:r>
      <w:r w:rsidR="00E913D5">
        <w:t xml:space="preserve"> Modelling</w:t>
      </w:r>
    </w:p>
    <w:p w14:paraId="1F900316" w14:textId="77777777" w:rsidR="00795BE5" w:rsidRDefault="00795BE5" w:rsidP="00F54FC9">
      <w:pPr>
        <w:pStyle w:val="GuideText-ASDEFCON"/>
      </w:pPr>
      <w:r>
        <w:t>DSD-SUP-SERV</w:t>
      </w:r>
      <w:r w:rsidR="007E3662">
        <w:t>,</w:t>
      </w:r>
      <w:r w:rsidR="00A049D7">
        <w:t xml:space="preserve"> </w:t>
      </w:r>
      <w:r>
        <w:t>Support System Supportability Analysis clause</w:t>
      </w:r>
    </w:p>
    <w:p w14:paraId="72D32527" w14:textId="77777777" w:rsidR="00795BE5" w:rsidRDefault="00795BE5" w:rsidP="00F54FC9">
      <w:pPr>
        <w:pStyle w:val="GuideText-ASDEFCON"/>
      </w:pPr>
      <w:r>
        <w:t>DSD-SUP-SACC</w:t>
      </w:r>
      <w:r w:rsidR="007E3662">
        <w:t>,</w:t>
      </w:r>
      <w:r>
        <w:t xml:space="preserve"> Stock Assessment clause</w:t>
      </w:r>
    </w:p>
    <w:p w14:paraId="294531EB" w14:textId="77777777" w:rsidR="00C40339" w:rsidRPr="00F93E5E" w:rsidRDefault="00C40339" w:rsidP="00F93E5E">
      <w:pPr>
        <w:pStyle w:val="GuideMarginHead-ASDEFCON"/>
      </w:pPr>
      <w:r w:rsidRPr="00F93E5E">
        <w:rPr>
          <w:rStyle w:val="GuideMarginHead-ASDEFCONChar"/>
          <w:u w:val="single"/>
        </w:rPr>
        <w:t>Optional Clauses:</w:t>
      </w:r>
      <w:r w:rsidRPr="00912BB8">
        <w:tab/>
      </w:r>
      <w:r w:rsidRPr="00F93E5E">
        <w:rPr>
          <w:rStyle w:val="GuideText-ASDEFCONChar"/>
        </w:rPr>
        <w:t>None</w:t>
      </w:r>
    </w:p>
    <w:p w14:paraId="5E98DBD0" w14:textId="17DB61DF" w:rsidR="00A37DAD" w:rsidRDefault="009C4570" w:rsidP="00A37DAD">
      <w:pPr>
        <w:pStyle w:val="heading"/>
      </w:pPr>
      <w:r>
        <w:fldChar w:fldCharType="begin"/>
      </w:r>
      <w:r>
        <w:instrText xml:space="preserve"> REF _Ref447875277 \r \h </w:instrText>
      </w:r>
      <w:r>
        <w:fldChar w:fldCharType="separate"/>
      </w:r>
      <w:r w:rsidR="00453302">
        <w:t>6.2.9</w:t>
      </w:r>
      <w:r>
        <w:fldChar w:fldCharType="end"/>
      </w:r>
      <w:r w:rsidR="00A37DAD">
        <w:tab/>
      </w:r>
      <w:r w:rsidR="00A37DAD" w:rsidRPr="00D135AD">
        <w:t>Life Cycle Costing Analysis</w:t>
      </w:r>
    </w:p>
    <w:p w14:paraId="2935936E" w14:textId="77777777" w:rsidR="00A37DAD" w:rsidRDefault="00A37DAD" w:rsidP="00F54FC9">
      <w:pPr>
        <w:pStyle w:val="GuideMarginHead-ASDEFCON"/>
      </w:pPr>
      <w:r w:rsidRPr="00BC0761">
        <w:rPr>
          <w:u w:val="single"/>
        </w:rPr>
        <w:t>Status</w:t>
      </w:r>
      <w:r>
        <w:rPr>
          <w:rStyle w:val="MarginheadingChar"/>
        </w:rPr>
        <w:t>:</w:t>
      </w:r>
      <w:r>
        <w:tab/>
        <w:t>Optional</w:t>
      </w:r>
    </w:p>
    <w:p w14:paraId="0765A6C6" w14:textId="77777777" w:rsidR="00A37DAD" w:rsidRDefault="00A37DAD" w:rsidP="00F54FC9">
      <w:pPr>
        <w:pStyle w:val="GuideMarginHead-ASDEFCON"/>
      </w:pPr>
      <w:r w:rsidRPr="00BC0761">
        <w:rPr>
          <w:u w:val="single"/>
        </w:rPr>
        <w:t>Purpose</w:t>
      </w:r>
      <w:r>
        <w:rPr>
          <w:rStyle w:val="MarginheadingChar"/>
        </w:rPr>
        <w:t>:</w:t>
      </w:r>
      <w:r>
        <w:tab/>
        <w:t>To identify the requirement to task the Contractor to undertake specific LCCA activities.</w:t>
      </w:r>
    </w:p>
    <w:p w14:paraId="61BBBC2A" w14:textId="5F798387" w:rsidR="00A37DAD" w:rsidRPr="00453342" w:rsidRDefault="00A37DAD" w:rsidP="00F54FC9">
      <w:pPr>
        <w:pStyle w:val="GuideMarginHead-ASDEFCON"/>
      </w:pPr>
      <w:r w:rsidRPr="00BC0761">
        <w:rPr>
          <w:u w:val="single"/>
        </w:rPr>
        <w:t>Policy</w:t>
      </w:r>
      <w:r>
        <w:rPr>
          <w:rStyle w:val="MarginheadingChar"/>
        </w:rPr>
        <w:t>:</w:t>
      </w:r>
      <w:r>
        <w:tab/>
      </w:r>
      <w:r w:rsidR="00462769">
        <w:t>Product Support Manual</w:t>
      </w:r>
      <w:r w:rsidR="00975C09" w:rsidRPr="00975C09">
        <w:t>, Chapter 1</w:t>
      </w:r>
      <w:r w:rsidR="00462769">
        <w:t>0</w:t>
      </w:r>
      <w:r w:rsidRPr="00F54FC9">
        <w:rPr>
          <w:i/>
        </w:rPr>
        <w:t>, Life Cycle Costing Analysis</w:t>
      </w:r>
    </w:p>
    <w:p w14:paraId="7A2E86F9" w14:textId="77777777" w:rsidR="005D5C9F" w:rsidRDefault="00A37DAD" w:rsidP="00F54FC9">
      <w:pPr>
        <w:pStyle w:val="GuideMarginHead-ASDEFCON"/>
      </w:pPr>
      <w:r w:rsidRPr="00BC0761">
        <w:rPr>
          <w:u w:val="single"/>
        </w:rPr>
        <w:t>Guidance</w:t>
      </w:r>
      <w:r>
        <w:rPr>
          <w:rStyle w:val="MarginheadingChar"/>
        </w:rPr>
        <w:t>:</w:t>
      </w:r>
      <w:r>
        <w:tab/>
        <w:t xml:space="preserve">This </w:t>
      </w:r>
      <w:r w:rsidR="00975C09">
        <w:t xml:space="preserve">optional </w:t>
      </w:r>
      <w:r>
        <w:t xml:space="preserve">clause allows the </w:t>
      </w:r>
      <w:r w:rsidR="00FD7B1C">
        <w:t xml:space="preserve">Commonwealth to task the </w:t>
      </w:r>
      <w:r>
        <w:t xml:space="preserve">Contractor </w:t>
      </w:r>
      <w:r w:rsidR="00975C09">
        <w:t xml:space="preserve">to </w:t>
      </w:r>
      <w:r>
        <w:t>undertak</w:t>
      </w:r>
      <w:r w:rsidR="00975C09">
        <w:t>e</w:t>
      </w:r>
      <w:r>
        <w:t xml:space="preserve"> LCCA in conjunction with other </w:t>
      </w:r>
      <w:r w:rsidR="00262CBB">
        <w:t xml:space="preserve">activities </w:t>
      </w:r>
      <w:r>
        <w:t>(eg, development of a</w:t>
      </w:r>
      <w:r w:rsidR="00795BE5">
        <w:t xml:space="preserve"> Major Change</w:t>
      </w:r>
      <w:r w:rsidR="005D5C9F">
        <w:t xml:space="preserve"> or undertaking supportability analyses</w:t>
      </w:r>
      <w:r>
        <w:t xml:space="preserve">).  </w:t>
      </w:r>
      <w:r w:rsidR="005D5C9F">
        <w:t xml:space="preserve">Drafters should note that the </w:t>
      </w:r>
      <w:r w:rsidR="00E265DA">
        <w:t>Cost Modelling</w:t>
      </w:r>
      <w:r w:rsidR="005D5C9F">
        <w:t xml:space="preserve"> clause in the SOW (clause </w:t>
      </w:r>
      <w:r w:rsidR="00E265DA">
        <w:t>1</w:t>
      </w:r>
      <w:r w:rsidR="005D5C9F">
        <w:t>3.</w:t>
      </w:r>
      <w:r w:rsidR="00432F88">
        <w:t>4</w:t>
      </w:r>
      <w:r w:rsidR="005D5C9F">
        <w:t xml:space="preserve">) </w:t>
      </w:r>
      <w:r w:rsidR="00262CBB">
        <w:t>require</w:t>
      </w:r>
      <w:r w:rsidR="001B7DB2">
        <w:t>s</w:t>
      </w:r>
      <w:r w:rsidR="005D5C9F">
        <w:t xml:space="preserve"> the Contractor to maintain the baseline LCC</w:t>
      </w:r>
      <w:r w:rsidR="00E265DA">
        <w:t>/TCO</w:t>
      </w:r>
      <w:r w:rsidR="005D5C9F">
        <w:t xml:space="preserve"> model</w:t>
      </w:r>
      <w:r w:rsidR="001B7DB2">
        <w:t>,</w:t>
      </w:r>
      <w:r w:rsidR="005D5C9F">
        <w:t xml:space="preserve"> and </w:t>
      </w:r>
      <w:r w:rsidR="001B7DB2">
        <w:t xml:space="preserve">to </w:t>
      </w:r>
      <w:r w:rsidR="00E265DA">
        <w:t xml:space="preserve">prepare </w:t>
      </w:r>
      <w:r w:rsidR="005D5C9F">
        <w:t>cost estimates</w:t>
      </w:r>
      <w:r w:rsidR="00E265DA">
        <w:t xml:space="preserve"> when analysing Efficiencies</w:t>
      </w:r>
      <w:r w:rsidR="005D5C9F">
        <w:t>.</w:t>
      </w:r>
    </w:p>
    <w:p w14:paraId="65FCF7FD" w14:textId="77777777" w:rsidR="00A37DAD" w:rsidRDefault="00A37DAD" w:rsidP="00F54FC9">
      <w:pPr>
        <w:pStyle w:val="GuideText-ASDEFCON"/>
      </w:pPr>
      <w:r>
        <w:t xml:space="preserve">The need for the Contractor to perform these tasks will need to be considered carefully.  If the Contractor is to </w:t>
      </w:r>
      <w:r w:rsidR="00E265DA">
        <w:t xml:space="preserve">undertake </w:t>
      </w:r>
      <w:r>
        <w:t xml:space="preserve">LCCA, then the Contractor will need to be responsible for the whole Mission System or have additional </w:t>
      </w:r>
      <w:r w:rsidR="00262CBB">
        <w:t xml:space="preserve">data </w:t>
      </w:r>
      <w:r w:rsidR="00E265DA">
        <w:t xml:space="preserve">provided </w:t>
      </w:r>
      <w:r w:rsidR="00975C09">
        <w:t xml:space="preserve">to it </w:t>
      </w:r>
      <w:r w:rsidR="00262CBB">
        <w:t>regarding</w:t>
      </w:r>
      <w:r>
        <w:t xml:space="preserve"> Defence activities and costs.  </w:t>
      </w:r>
      <w:r w:rsidR="00262CBB">
        <w:t>Sometimes a</w:t>
      </w:r>
      <w:r>
        <w:t xml:space="preserve"> SPO will </w:t>
      </w:r>
      <w:r w:rsidR="00262CBB">
        <w:t xml:space="preserve">just </w:t>
      </w:r>
      <w:r>
        <w:t xml:space="preserve">need </w:t>
      </w:r>
      <w:r w:rsidR="00262CBB">
        <w:t>the</w:t>
      </w:r>
      <w:r>
        <w:t xml:space="preserve"> relevant data </w:t>
      </w:r>
      <w:r w:rsidR="00262CBB">
        <w:t xml:space="preserve">collected by </w:t>
      </w:r>
      <w:r>
        <w:t>the Contractor, and then perform the analyses itself.</w:t>
      </w:r>
    </w:p>
    <w:p w14:paraId="34C296BA" w14:textId="03312995" w:rsidR="00A2436C" w:rsidRDefault="00A2436C" w:rsidP="00F54FC9">
      <w:pPr>
        <w:pStyle w:val="GuideText-ASDEFCON"/>
      </w:pPr>
      <w:r>
        <w:t xml:space="preserve">This clause contains an option to specify that the information to be provided to the Commonwealth </w:t>
      </w:r>
      <w:r w:rsidR="00FD7B1C">
        <w:t>(</w:t>
      </w:r>
      <w:r w:rsidR="00975C09">
        <w:t>as</w:t>
      </w:r>
      <w:r>
        <w:t xml:space="preserve"> a</w:t>
      </w:r>
      <w:r w:rsidR="00EE37C6">
        <w:t xml:space="preserve"> </w:t>
      </w:r>
      <w:r>
        <w:t xml:space="preserve">report or </w:t>
      </w:r>
      <w:r w:rsidR="00EE37C6">
        <w:t xml:space="preserve">both </w:t>
      </w:r>
      <w:r>
        <w:t xml:space="preserve">a report and </w:t>
      </w:r>
      <w:r w:rsidR="00262CBB">
        <w:t xml:space="preserve">the </w:t>
      </w:r>
      <w:r>
        <w:t>LCC model</w:t>
      </w:r>
      <w:r w:rsidR="00975C09" w:rsidRPr="00975C09">
        <w:t xml:space="preserve"> </w:t>
      </w:r>
      <w:r w:rsidR="00975C09">
        <w:t>data</w:t>
      </w:r>
      <w:r w:rsidR="00FD7B1C">
        <w:t>)</w:t>
      </w:r>
      <w:r>
        <w:t xml:space="preserve"> be prepared in accordance with a DID and the CDRL.</w:t>
      </w:r>
      <w:r w:rsidR="00EE37C6">
        <w:t xml:space="preserve">  </w:t>
      </w:r>
      <w:r w:rsidR="00B9369A">
        <w:t xml:space="preserve">Drafters </w:t>
      </w:r>
      <w:r w:rsidR="00E265DA">
        <w:t xml:space="preserve">will </w:t>
      </w:r>
      <w:r w:rsidR="00B9369A">
        <w:t>need to develop t</w:t>
      </w:r>
      <w:r w:rsidR="00EE37C6">
        <w:t>he</w:t>
      </w:r>
      <w:r>
        <w:t xml:space="preserve"> DID</w:t>
      </w:r>
      <w:r w:rsidR="00EE37C6">
        <w:t xml:space="preserve"> to </w:t>
      </w:r>
      <w:r w:rsidR="00975C09">
        <w:t xml:space="preserve">define </w:t>
      </w:r>
      <w:r w:rsidR="00EE37C6">
        <w:t xml:space="preserve">the report and if it </w:t>
      </w:r>
      <w:r w:rsidR="00FD7B1C">
        <w:t xml:space="preserve">is to </w:t>
      </w:r>
      <w:r w:rsidR="00EE37C6">
        <w:t>include a copy of the LCC model</w:t>
      </w:r>
      <w:r>
        <w:t xml:space="preserve"> </w:t>
      </w:r>
      <w:r w:rsidR="00EE37C6">
        <w:t xml:space="preserve">data files.  </w:t>
      </w:r>
      <w:r>
        <w:t>DID-PM-LCC-LCCRM</w:t>
      </w:r>
      <w:r w:rsidR="00EE37C6">
        <w:t>,</w:t>
      </w:r>
      <w:r>
        <w:t xml:space="preserve"> from </w:t>
      </w:r>
      <w:r w:rsidRPr="001B36BF">
        <w:rPr>
          <w:i/>
        </w:rPr>
        <w:t>ASDEFCON (Strategic Materiel)</w:t>
      </w:r>
      <w:r w:rsidR="00EE37C6">
        <w:t xml:space="preserve">, </w:t>
      </w:r>
      <w:r>
        <w:t xml:space="preserve">may </w:t>
      </w:r>
      <w:r w:rsidR="00EE37C6">
        <w:t>provide ideas</w:t>
      </w:r>
      <w:r w:rsidR="00FD7B1C">
        <w:t xml:space="preserve"> </w:t>
      </w:r>
      <w:r w:rsidR="00EE37C6">
        <w:t>but as there is a considerable difference between developing an LCC model during acquisition and maintaining one in-service, this DID is generally not suitable</w:t>
      </w:r>
      <w:r w:rsidR="00E265DA">
        <w:t xml:space="preserve"> </w:t>
      </w:r>
      <w:r w:rsidR="00AF0156">
        <w:t>here</w:t>
      </w:r>
      <w:r w:rsidR="00EE37C6">
        <w:t xml:space="preserve">.  </w:t>
      </w:r>
      <w:r w:rsidR="00B9369A">
        <w:t>D</w:t>
      </w:r>
      <w:r w:rsidR="00EE37C6">
        <w:t>rafter</w:t>
      </w:r>
      <w:r w:rsidR="00B9369A">
        <w:t>s</w:t>
      </w:r>
      <w:r w:rsidR="00EE37C6">
        <w:t xml:space="preserve"> must also insert </w:t>
      </w:r>
      <w:r>
        <w:t>delivery details into the CDRL</w:t>
      </w:r>
      <w:r w:rsidR="00EE37C6">
        <w:t xml:space="preserve">, as this LCCA is conducted to evaluate a particular change or modification the delivery </w:t>
      </w:r>
      <w:r w:rsidR="00AF0156">
        <w:t xml:space="preserve">of the data item </w:t>
      </w:r>
      <w:r w:rsidR="00EE37C6">
        <w:t>would be event-based</w:t>
      </w:r>
      <w:r>
        <w:t xml:space="preserve"> (ie, ‘as </w:t>
      </w:r>
      <w:r w:rsidR="00AF0156">
        <w:t>per</w:t>
      </w:r>
      <w:r>
        <w:t xml:space="preserve"> </w:t>
      </w:r>
      <w:r w:rsidR="00EE37C6">
        <w:t xml:space="preserve">the S&amp;Q </w:t>
      </w:r>
      <w:r w:rsidR="00E265DA">
        <w:t>O</w:t>
      </w:r>
      <w:r w:rsidR="00EE37C6">
        <w:t>rder</w:t>
      </w:r>
      <w:r w:rsidR="00AF0156">
        <w:t>’</w:t>
      </w:r>
      <w:r>
        <w:t>).  If this option</w:t>
      </w:r>
      <w:r w:rsidR="00EE37C6">
        <w:t xml:space="preserve"> for LCCA</w:t>
      </w:r>
      <w:r>
        <w:t xml:space="preserve"> is not required, the option</w:t>
      </w:r>
      <w:r w:rsidR="00EE37C6">
        <w:t>al</w:t>
      </w:r>
      <w:r>
        <w:t xml:space="preserve"> clause should be deleted.</w:t>
      </w:r>
    </w:p>
    <w:p w14:paraId="281D340A" w14:textId="77777777" w:rsidR="00A37DAD" w:rsidRDefault="00A37DAD" w:rsidP="00F54FC9">
      <w:pPr>
        <w:pStyle w:val="GuideText-ASDEFCON"/>
      </w:pPr>
      <w:r>
        <w:t>The standard clauses included in the template have been established so that LCCA activities are conduc</w:t>
      </w:r>
      <w:r w:rsidR="00EE37C6">
        <w:t>t</w:t>
      </w:r>
      <w:r>
        <w:t>ed as</w:t>
      </w:r>
      <w:r w:rsidRPr="00F13B9F">
        <w:t xml:space="preserve"> S&amp;Q </w:t>
      </w:r>
      <w:r>
        <w:t>Services; however, i</w:t>
      </w:r>
      <w:r w:rsidRPr="00F13B9F">
        <w:t>f continuous work is expected</w:t>
      </w:r>
      <w:r w:rsidR="005D5C9F">
        <w:t xml:space="preserve"> (separate to SOW clause </w:t>
      </w:r>
      <w:r w:rsidR="00E265DA">
        <w:t>1</w:t>
      </w:r>
      <w:r w:rsidR="005D5C9F">
        <w:t>3.</w:t>
      </w:r>
      <w:r w:rsidR="00432F88">
        <w:t>4</w:t>
      </w:r>
      <w:r w:rsidR="005D5C9F">
        <w:t>)</w:t>
      </w:r>
      <w:r w:rsidRPr="00F13B9F">
        <w:t xml:space="preserve">, then </w:t>
      </w:r>
      <w:r w:rsidR="00AF0156">
        <w:t>a</w:t>
      </w:r>
      <w:r w:rsidR="006304BB">
        <w:t xml:space="preserve"> Recurring Services </w:t>
      </w:r>
      <w:r w:rsidR="00773396">
        <w:t xml:space="preserve">or the use of a CSC </w:t>
      </w:r>
      <w:r w:rsidRPr="00F13B9F">
        <w:t xml:space="preserve">should be considered in order to sustain expertise. </w:t>
      </w:r>
      <w:r>
        <w:t xml:space="preserve"> </w:t>
      </w:r>
      <w:r w:rsidR="00B9369A">
        <w:t>D</w:t>
      </w:r>
      <w:r w:rsidRPr="00F13B9F">
        <w:t>rafter</w:t>
      </w:r>
      <w:r w:rsidR="00B9369A">
        <w:t>s</w:t>
      </w:r>
      <w:r w:rsidRPr="00F13B9F">
        <w:t xml:space="preserve"> will need to carefully consider the approach when developing the pricing schedules and allocating work between </w:t>
      </w:r>
      <w:r>
        <w:t>Recurring</w:t>
      </w:r>
      <w:r w:rsidRPr="00F13B9F">
        <w:t xml:space="preserve"> Services, Task-Price</w:t>
      </w:r>
      <w:r w:rsidR="00E265DA">
        <w:t xml:space="preserve">d </w:t>
      </w:r>
      <w:r w:rsidR="00AF0156">
        <w:t xml:space="preserve">Services </w:t>
      </w:r>
      <w:r w:rsidR="00E265DA">
        <w:t>and S&amp;Q</w:t>
      </w:r>
      <w:r w:rsidRPr="00F13B9F">
        <w:t xml:space="preserve"> Services.</w:t>
      </w:r>
    </w:p>
    <w:p w14:paraId="03622EA4" w14:textId="77777777" w:rsidR="00E265DA" w:rsidRPr="00F13B9F" w:rsidRDefault="00E265DA" w:rsidP="00F54FC9">
      <w:pPr>
        <w:pStyle w:val="GuideText-ASDEFCON"/>
      </w:pPr>
      <w:r>
        <w:t xml:space="preserve">If LCCA is not required, </w:t>
      </w:r>
      <w:r w:rsidR="00975C09">
        <w:t xml:space="preserve">the </w:t>
      </w:r>
      <w:r>
        <w:t>clauses may be replaced with a single ‘Not used’.</w:t>
      </w:r>
    </w:p>
    <w:p w14:paraId="68A3F63C" w14:textId="77777777" w:rsidR="00A37DAD" w:rsidRPr="00F54FC9" w:rsidRDefault="00A37DAD" w:rsidP="00F54FC9">
      <w:pPr>
        <w:pStyle w:val="GuideMarginHead-ASDEFCON"/>
        <w:rPr>
          <w:u w:val="single"/>
        </w:rPr>
      </w:pPr>
      <w:r w:rsidRPr="00F54FC9">
        <w:rPr>
          <w:u w:val="single"/>
        </w:rPr>
        <w:t>Related Clauses/Documents:</w:t>
      </w:r>
    </w:p>
    <w:p w14:paraId="752A3F86" w14:textId="679794E5" w:rsidR="00EE37C6" w:rsidRDefault="00EE37C6" w:rsidP="00F54FC9">
      <w:pPr>
        <w:pStyle w:val="GuideText-ASDEFCON"/>
      </w:pPr>
      <w:r>
        <w:t xml:space="preserve">Clause </w:t>
      </w:r>
      <w:r w:rsidR="0047079A">
        <w:fldChar w:fldCharType="begin"/>
      </w:r>
      <w:r w:rsidR="0047079A">
        <w:instrText xml:space="preserve"> REF _Ref521676524 \r \h </w:instrText>
      </w:r>
      <w:r w:rsidR="0047079A">
        <w:fldChar w:fldCharType="separate"/>
      </w:r>
      <w:r w:rsidR="00453302">
        <w:t>6.2.8</w:t>
      </w:r>
      <w:r w:rsidR="0047079A">
        <w:fldChar w:fldCharType="end"/>
      </w:r>
      <w:r>
        <w:t>, Supportability and Engineering Analyses</w:t>
      </w:r>
    </w:p>
    <w:p w14:paraId="70D3EED0" w14:textId="77777777" w:rsidR="00EE37C6" w:rsidRDefault="00EE37C6" w:rsidP="00F54FC9">
      <w:pPr>
        <w:pStyle w:val="GuideText-ASDEFCON"/>
      </w:pPr>
      <w:r>
        <w:t xml:space="preserve">Draft SOW clause </w:t>
      </w:r>
      <w:r w:rsidR="00514998">
        <w:t>1</w:t>
      </w:r>
      <w:r>
        <w:t>3.</w:t>
      </w:r>
      <w:r w:rsidR="00432F88">
        <w:t>4</w:t>
      </w:r>
      <w:r>
        <w:t xml:space="preserve">, Cost </w:t>
      </w:r>
      <w:r w:rsidR="00514998">
        <w:t>Modelling</w:t>
      </w:r>
    </w:p>
    <w:p w14:paraId="0D7D9A93" w14:textId="77777777" w:rsidR="00A37DAD" w:rsidRPr="00F54FC9" w:rsidRDefault="00A37DAD" w:rsidP="00A6484C">
      <w:pPr>
        <w:pStyle w:val="GuideMarginHead-ASDEFCON"/>
        <w:rPr>
          <w:rStyle w:val="GuideText-ASDEFCONChar"/>
        </w:rPr>
      </w:pPr>
      <w:r w:rsidRPr="00F54FC9">
        <w:rPr>
          <w:rStyle w:val="GuideMarginHead-ASDEFCONChar"/>
          <w:u w:val="single"/>
        </w:rPr>
        <w:t>Optional Clauses:</w:t>
      </w:r>
      <w:r>
        <w:tab/>
      </w:r>
      <w:r w:rsidRPr="00F54FC9">
        <w:rPr>
          <w:rStyle w:val="GuideText-ASDEFCONChar"/>
        </w:rPr>
        <w:t>None</w:t>
      </w:r>
    </w:p>
    <w:p w14:paraId="269FBA5E" w14:textId="28609A7B" w:rsidR="00F13B9F" w:rsidRDefault="00101AA9" w:rsidP="00F13B9F">
      <w:pPr>
        <w:pStyle w:val="heading"/>
      </w:pPr>
      <w:r>
        <w:fldChar w:fldCharType="begin"/>
      </w:r>
      <w:r>
        <w:instrText xml:space="preserve"> REF _Ref447875405 \r \h </w:instrText>
      </w:r>
      <w:r>
        <w:fldChar w:fldCharType="separate"/>
      </w:r>
      <w:r w:rsidR="00453302">
        <w:t>6.2.10</w:t>
      </w:r>
      <w:r>
        <w:fldChar w:fldCharType="end"/>
      </w:r>
      <w:r w:rsidR="00F13B9F">
        <w:tab/>
        <w:t>Conduct of System Reviews</w:t>
      </w:r>
    </w:p>
    <w:p w14:paraId="58BD6E21" w14:textId="77777777" w:rsidR="00F13B9F" w:rsidRDefault="00F13B9F" w:rsidP="00F54FC9">
      <w:pPr>
        <w:pStyle w:val="GuideMarginHead-ASDEFCON"/>
      </w:pPr>
      <w:r w:rsidRPr="00BC0761">
        <w:rPr>
          <w:u w:val="single"/>
        </w:rPr>
        <w:t>Status</w:t>
      </w:r>
      <w:r>
        <w:rPr>
          <w:rStyle w:val="MarginheadingChar"/>
        </w:rPr>
        <w:t>:</w:t>
      </w:r>
      <w:r>
        <w:tab/>
        <w:t>Optional</w:t>
      </w:r>
    </w:p>
    <w:p w14:paraId="7636DADA" w14:textId="77777777" w:rsidR="00F13B9F" w:rsidRDefault="00F13B9F" w:rsidP="00F54FC9">
      <w:pPr>
        <w:pStyle w:val="GuideMarginHead-ASDEFCON"/>
      </w:pPr>
      <w:r w:rsidRPr="00BC0761">
        <w:rPr>
          <w:u w:val="single"/>
        </w:rPr>
        <w:t>Purpose</w:t>
      </w:r>
      <w:r>
        <w:rPr>
          <w:rStyle w:val="MarginheadingChar"/>
        </w:rPr>
        <w:t>:</w:t>
      </w:r>
      <w:r>
        <w:tab/>
        <w:t>To provide the framework within which System Reviews, including Mandated System Reviews and Internal System Reviews</w:t>
      </w:r>
      <w:r w:rsidR="00A82EF2">
        <w:t>,</w:t>
      </w:r>
      <w:r>
        <w:t xml:space="preserve"> will be conducted.</w:t>
      </w:r>
    </w:p>
    <w:p w14:paraId="3176C87E" w14:textId="1C781C87" w:rsidR="00F13B9F" w:rsidRPr="00F54FC9" w:rsidRDefault="00F13B9F" w:rsidP="00F54FC9">
      <w:pPr>
        <w:pStyle w:val="GuideMarginHead-ASDEFCON"/>
        <w:rPr>
          <w:i/>
          <w:iCs/>
        </w:rPr>
      </w:pPr>
      <w:r w:rsidRPr="00BC0761">
        <w:rPr>
          <w:u w:val="single"/>
        </w:rPr>
        <w:t>Policy</w:t>
      </w:r>
      <w:r>
        <w:rPr>
          <w:rStyle w:val="MarginheadingChar"/>
        </w:rPr>
        <w:t>:</w:t>
      </w:r>
      <w:r>
        <w:tab/>
      </w:r>
      <w:r w:rsidR="00A30A12">
        <w:rPr>
          <w:iCs/>
        </w:rPr>
        <w:t xml:space="preserve">CASG-2-Policy </w:t>
      </w:r>
      <w:r w:rsidR="00F539FE" w:rsidRPr="008C1043">
        <w:rPr>
          <w:iCs/>
        </w:rPr>
        <w:t>(E</w:t>
      </w:r>
      <w:r w:rsidR="00A30A12">
        <w:rPr>
          <w:iCs/>
        </w:rPr>
        <w:t>&amp;T</w:t>
      </w:r>
      <w:r w:rsidR="00F539FE" w:rsidRPr="008C1043">
        <w:rPr>
          <w:iCs/>
        </w:rPr>
        <w:t>) 12-2-001,</w:t>
      </w:r>
      <w:r w:rsidR="00F539FE" w:rsidRPr="00F54FC9">
        <w:rPr>
          <w:i/>
          <w:iCs/>
        </w:rPr>
        <w:t xml:space="preserve"> System Review</w:t>
      </w:r>
    </w:p>
    <w:p w14:paraId="34F667CF" w14:textId="54E4C2C7" w:rsidR="00F13B9F" w:rsidRDefault="00F13B9F" w:rsidP="00F54FC9">
      <w:pPr>
        <w:pStyle w:val="GuideMarginHead-ASDEFCON"/>
      </w:pPr>
      <w:r w:rsidRPr="00BC0761">
        <w:rPr>
          <w:u w:val="single"/>
        </w:rPr>
        <w:t>Guidance</w:t>
      </w:r>
      <w:r>
        <w:rPr>
          <w:rStyle w:val="MarginheadingChar"/>
        </w:rPr>
        <w:t>:</w:t>
      </w:r>
      <w:r>
        <w:tab/>
        <w:t>This clause is optional but should be considered for all support contracts where significant developmental activities could occur.</w:t>
      </w:r>
      <w:r w:rsidR="00A82EF2">
        <w:t xml:space="preserve">  The clause is generally included or deleted based on the inclusion of clause </w:t>
      </w:r>
      <w:r w:rsidR="00A82EF2">
        <w:fldChar w:fldCharType="begin"/>
      </w:r>
      <w:r w:rsidR="00A82EF2">
        <w:instrText xml:space="preserve"> REF _Ref232382883 \r \h </w:instrText>
      </w:r>
      <w:r w:rsidR="00A82EF2">
        <w:fldChar w:fldCharType="separate"/>
      </w:r>
      <w:r w:rsidR="00453302">
        <w:t>6.2.5</w:t>
      </w:r>
      <w:r w:rsidR="00A82EF2">
        <w:fldChar w:fldCharType="end"/>
      </w:r>
      <w:r w:rsidR="00A82EF2">
        <w:t xml:space="preserve">, </w:t>
      </w:r>
      <w:r w:rsidR="00A82EF2">
        <w:fldChar w:fldCharType="begin"/>
      </w:r>
      <w:r w:rsidR="00A82EF2">
        <w:instrText xml:space="preserve"> REF _Ref232382883 \h </w:instrText>
      </w:r>
      <w:r w:rsidR="00A82EF2">
        <w:fldChar w:fldCharType="separate"/>
      </w:r>
      <w:r w:rsidR="00453302">
        <w:t>Developmental Activities for Major Changes</w:t>
      </w:r>
      <w:r w:rsidR="00A82EF2">
        <w:fldChar w:fldCharType="end"/>
      </w:r>
      <w:r w:rsidR="00A82EF2">
        <w:t xml:space="preserve">, DSD-ENG-CM clause 6.2.7, Configuration Audits, and </w:t>
      </w:r>
      <w:r w:rsidR="00E11907">
        <w:rPr>
          <w:lang w:val="en-US"/>
        </w:rPr>
        <w:t xml:space="preserve">DSD-TNG-TMS clause 6.2.5, </w:t>
      </w:r>
      <w:bookmarkStart w:id="8" w:name="_Ref286741933"/>
      <w:bookmarkStart w:id="9" w:name="_Ref289166343"/>
      <w:r w:rsidR="00E11907">
        <w:t>Mandated System Reviews for Training Development</w:t>
      </w:r>
      <w:bookmarkEnd w:id="8"/>
      <w:bookmarkEnd w:id="9"/>
      <w:r w:rsidR="00A82EF2">
        <w:t>.</w:t>
      </w:r>
    </w:p>
    <w:p w14:paraId="6BF94876" w14:textId="77777777" w:rsidR="00F13B9F" w:rsidRDefault="00F13B9F" w:rsidP="00F54FC9">
      <w:pPr>
        <w:pStyle w:val="GuideText-ASDEFCON"/>
      </w:pPr>
      <w:r>
        <w:t xml:space="preserve">A System Review </w:t>
      </w:r>
      <w:r w:rsidR="00AF0156">
        <w:t>is defined as</w:t>
      </w:r>
      <w:r>
        <w:t xml:space="preserve"> </w:t>
      </w:r>
      <w:r w:rsidR="00AF0156">
        <w:t>‘</w:t>
      </w:r>
      <w:r>
        <w:t>an event at which the progress of the technical effort (including that of engineering and integrated logistics support) is assessed relative to its governing plans and technical and contractual requirements</w:t>
      </w:r>
      <w:r w:rsidR="00AF0156">
        <w:t>’</w:t>
      </w:r>
      <w:r>
        <w:t>.</w:t>
      </w:r>
    </w:p>
    <w:p w14:paraId="555DD605" w14:textId="38B0E1F8" w:rsidR="00F13B9F" w:rsidRDefault="00F13B9F" w:rsidP="00F54FC9">
      <w:pPr>
        <w:pStyle w:val="GuideText-ASDEFCON"/>
      </w:pPr>
      <w:r>
        <w:t xml:space="preserve">A Mandated System Review </w:t>
      </w:r>
      <w:r w:rsidR="008B30A0">
        <w:t xml:space="preserve">(MSR) </w:t>
      </w:r>
      <w:r>
        <w:t>means a System Review that is mandated by the Commonwealth</w:t>
      </w:r>
      <w:r w:rsidR="00AF0156">
        <w:t xml:space="preserve"> </w:t>
      </w:r>
      <w:r w:rsidR="00A82EF2">
        <w:t xml:space="preserve">– the individual reviews required for each Major Change are determined and Approved </w:t>
      </w:r>
      <w:r w:rsidR="00AF0156">
        <w:t>in</w:t>
      </w:r>
      <w:r w:rsidR="00A82EF2">
        <w:t xml:space="preserve"> the </w:t>
      </w:r>
      <w:r w:rsidR="00AF0156">
        <w:t xml:space="preserve">applicable work </w:t>
      </w:r>
      <w:r w:rsidR="00A82EF2">
        <w:t>plan</w:t>
      </w:r>
      <w:r w:rsidR="00AF0156">
        <w:t>s</w:t>
      </w:r>
      <w:r w:rsidR="00A82EF2">
        <w:t xml:space="preserve"> for that Major Chan</w:t>
      </w:r>
      <w:r w:rsidR="00262CBB">
        <w:t>g</w:t>
      </w:r>
      <w:r w:rsidR="00A82EF2">
        <w:t>e</w:t>
      </w:r>
      <w:r>
        <w:t>.</w:t>
      </w:r>
    </w:p>
    <w:p w14:paraId="0BE8611A" w14:textId="7040BEFD" w:rsidR="00F13B9F" w:rsidRDefault="00F13B9F" w:rsidP="00F54FC9">
      <w:pPr>
        <w:pStyle w:val="GuideText-ASDEFCON"/>
      </w:pPr>
      <w:r>
        <w:t xml:space="preserve">An Internal System Review means a System Review, other than a Mandated System Review, that the Contractor </w:t>
      </w:r>
      <w:r w:rsidR="008B30A0">
        <w:t>and/</w:t>
      </w:r>
      <w:r>
        <w:t>or Subcontractor conducts as part of the program of activities for the Contract.</w:t>
      </w:r>
    </w:p>
    <w:p w14:paraId="32305A0F" w14:textId="247DE384" w:rsidR="00C002D9" w:rsidRDefault="009D2823" w:rsidP="00F54FC9">
      <w:pPr>
        <w:pStyle w:val="GuideText-ASDEFCON"/>
      </w:pPr>
      <w:r>
        <w:t xml:space="preserve">Optional clauses are included for the Commonwealth to attend the Contractor’s Internal </w:t>
      </w:r>
      <w:r w:rsidR="00A82EF2">
        <w:t>S</w:t>
      </w:r>
      <w:r>
        <w:t>ystem Reviews and</w:t>
      </w:r>
      <w:r w:rsidR="00A82EF2">
        <w:t xml:space="preserve"> </w:t>
      </w:r>
      <w:r>
        <w:t xml:space="preserve">/ or to receive copies of the outcomes (eg, </w:t>
      </w:r>
      <w:r w:rsidR="00D41288">
        <w:t>M</w:t>
      </w:r>
      <w:r>
        <w:t xml:space="preserve">inutes including action items and decisions, </w:t>
      </w:r>
      <w:r w:rsidR="0013404E">
        <w:t xml:space="preserve">the </w:t>
      </w:r>
      <w:r>
        <w:t xml:space="preserve">issues register and other documents).  </w:t>
      </w:r>
      <w:r w:rsidR="00B9369A">
        <w:t>D</w:t>
      </w:r>
      <w:r>
        <w:t>rafter</w:t>
      </w:r>
      <w:r w:rsidR="00B9369A">
        <w:t>s</w:t>
      </w:r>
      <w:r>
        <w:t xml:space="preserve"> should include </w:t>
      </w:r>
      <w:r w:rsidR="0013404E">
        <w:t xml:space="preserve">these optional clauses as required, noting that </w:t>
      </w:r>
      <w:r w:rsidR="00262CBB">
        <w:t xml:space="preserve">scoping </w:t>
      </w:r>
      <w:r w:rsidR="0013404E">
        <w:t xml:space="preserve">an S&amp;Q </w:t>
      </w:r>
      <w:r w:rsidR="00A82EF2">
        <w:t xml:space="preserve">Services </w:t>
      </w:r>
      <w:r w:rsidR="0013404E">
        <w:t>request</w:t>
      </w:r>
      <w:r w:rsidR="00AF0156">
        <w:t>,</w:t>
      </w:r>
      <w:r w:rsidR="00262CBB">
        <w:t xml:space="preserve"> or </w:t>
      </w:r>
      <w:r w:rsidR="00AF0156">
        <w:t xml:space="preserve">approving a </w:t>
      </w:r>
      <w:r w:rsidR="0013404E">
        <w:t xml:space="preserve">work plan, can remove these requirements from </w:t>
      </w:r>
      <w:r w:rsidR="00AF0156">
        <w:t xml:space="preserve">an </w:t>
      </w:r>
      <w:r w:rsidR="0013404E">
        <w:t>individual development task</w:t>
      </w:r>
      <w:r w:rsidR="00262CBB">
        <w:t xml:space="preserve"> when they are not required</w:t>
      </w:r>
      <w:r w:rsidR="0013404E">
        <w:t>.</w:t>
      </w:r>
    </w:p>
    <w:p w14:paraId="2CF88601" w14:textId="77777777" w:rsidR="00F13B9F" w:rsidRPr="00F13B9F" w:rsidRDefault="00F13B9F" w:rsidP="00F54FC9">
      <w:pPr>
        <w:pStyle w:val="GuideText-ASDEFCON"/>
      </w:pPr>
      <w:r>
        <w:t xml:space="preserve">No payment framework is included with these clauses because they do not come into effect unless a System Review is required </w:t>
      </w:r>
      <w:r w:rsidR="0073581B">
        <w:t xml:space="preserve">for a Major Change or </w:t>
      </w:r>
      <w:r>
        <w:t xml:space="preserve">through another DSD (eg, Functional and Physical Configuration Audits </w:t>
      </w:r>
      <w:r w:rsidR="00FD78FB">
        <w:t xml:space="preserve">in </w:t>
      </w:r>
      <w:r>
        <w:t>DSD-ENG-CM</w:t>
      </w:r>
      <w:r w:rsidR="006304BB">
        <w:t xml:space="preserve"> or</w:t>
      </w:r>
      <w:r w:rsidR="0098482A">
        <w:t xml:space="preserve"> Training-development reviews </w:t>
      </w:r>
      <w:r w:rsidR="00FD78FB">
        <w:t xml:space="preserve">in </w:t>
      </w:r>
      <w:r w:rsidR="0098482A">
        <w:t>DSD-TNG-TMS</w:t>
      </w:r>
      <w:r>
        <w:t xml:space="preserve">).  When these System </w:t>
      </w:r>
      <w:r w:rsidR="00AB765E">
        <w:t>Reviews are required to occur</w:t>
      </w:r>
      <w:r>
        <w:t xml:space="preserve"> under the Contract, the associated payment provisions would be </w:t>
      </w:r>
      <w:r w:rsidR="00AB765E">
        <w:t>enact</w:t>
      </w:r>
      <w:r>
        <w:t xml:space="preserve">ed </w:t>
      </w:r>
      <w:r w:rsidR="00AB765E">
        <w:t xml:space="preserve">along </w:t>
      </w:r>
      <w:r>
        <w:t>with the specific reviews.</w:t>
      </w:r>
    </w:p>
    <w:p w14:paraId="5539AB81" w14:textId="77777777" w:rsidR="00F13B9F" w:rsidRPr="00F54FC9" w:rsidRDefault="00F13B9F" w:rsidP="00F54FC9">
      <w:pPr>
        <w:pStyle w:val="GuideMarginHead-ASDEFCON"/>
        <w:rPr>
          <w:u w:val="single"/>
        </w:rPr>
      </w:pPr>
      <w:r w:rsidRPr="00F54FC9">
        <w:rPr>
          <w:u w:val="single"/>
        </w:rPr>
        <w:t>Related Clauses/Documents:</w:t>
      </w:r>
    </w:p>
    <w:p w14:paraId="20755738" w14:textId="55FC283A" w:rsidR="00E11907" w:rsidRDefault="00E11907" w:rsidP="00F54FC9">
      <w:pPr>
        <w:pStyle w:val="GuideText-ASDEFCON"/>
        <w:rPr>
          <w:lang w:val="en-US"/>
        </w:rPr>
      </w:pPr>
      <w:r>
        <w:rPr>
          <w:lang w:val="en-US"/>
        </w:rPr>
        <w:t xml:space="preserve">Clause </w:t>
      </w:r>
      <w:r>
        <w:rPr>
          <w:lang w:val="en-US"/>
        </w:rPr>
        <w:fldChar w:fldCharType="begin"/>
      </w:r>
      <w:r>
        <w:rPr>
          <w:lang w:val="en-US"/>
        </w:rPr>
        <w:instrText xml:space="preserve"> REF _Ref232382883 \r \h </w:instrText>
      </w:r>
      <w:r w:rsidR="00F54FC9">
        <w:rPr>
          <w:lang w:val="en-US"/>
        </w:rPr>
        <w:instrText xml:space="preserve"> \* MERGEFORMAT </w:instrText>
      </w:r>
      <w:r>
        <w:rPr>
          <w:lang w:val="en-US"/>
        </w:rPr>
      </w:r>
      <w:r>
        <w:rPr>
          <w:lang w:val="en-US"/>
        </w:rPr>
        <w:fldChar w:fldCharType="separate"/>
      </w:r>
      <w:r w:rsidR="00453302">
        <w:rPr>
          <w:lang w:val="en-US"/>
        </w:rPr>
        <w:t>6.2.5</w:t>
      </w:r>
      <w:r>
        <w:rPr>
          <w:lang w:val="en-US"/>
        </w:rPr>
        <w:fldChar w:fldCharType="end"/>
      </w:r>
      <w:r>
        <w:rPr>
          <w:lang w:val="en-US"/>
        </w:rPr>
        <w:t xml:space="preserve">, </w:t>
      </w:r>
      <w:r>
        <w:fldChar w:fldCharType="begin"/>
      </w:r>
      <w:r>
        <w:instrText xml:space="preserve"> REF _Ref232382883 \h </w:instrText>
      </w:r>
      <w:r w:rsidR="00F54FC9">
        <w:instrText xml:space="preserve"> \* MERGEFORMAT </w:instrText>
      </w:r>
      <w:r>
        <w:fldChar w:fldCharType="separate"/>
      </w:r>
      <w:r w:rsidR="00453302">
        <w:t>Developmental Activities for Major Changes</w:t>
      </w:r>
      <w:r>
        <w:fldChar w:fldCharType="end"/>
      </w:r>
    </w:p>
    <w:p w14:paraId="509FD3A3" w14:textId="77777777" w:rsidR="00E11907" w:rsidRDefault="00E11907" w:rsidP="00F54FC9">
      <w:pPr>
        <w:pStyle w:val="GuideText-ASDEFCON"/>
      </w:pPr>
      <w:r>
        <w:rPr>
          <w:lang w:val="en-US"/>
        </w:rPr>
        <w:t xml:space="preserve">DSD-ENG-CM, </w:t>
      </w:r>
      <w:r>
        <w:t>Configuration Management Services</w:t>
      </w:r>
    </w:p>
    <w:p w14:paraId="1F4CC327" w14:textId="77777777" w:rsidR="00D138DF" w:rsidRDefault="00D138DF" w:rsidP="00D138DF">
      <w:pPr>
        <w:pStyle w:val="GuideText-ASDEFCON"/>
      </w:pPr>
      <w:r>
        <w:t>DSD-ENG-SEC, System Security Services</w:t>
      </w:r>
    </w:p>
    <w:p w14:paraId="1E86FB52" w14:textId="77777777" w:rsidR="00E11907" w:rsidRDefault="00E11907" w:rsidP="00F54FC9">
      <w:pPr>
        <w:pStyle w:val="GuideText-ASDEFCON"/>
        <w:rPr>
          <w:lang w:val="en-US"/>
        </w:rPr>
      </w:pPr>
      <w:r>
        <w:t>DSD-ENG-SW, Software Support Services</w:t>
      </w:r>
    </w:p>
    <w:p w14:paraId="3B6429DE" w14:textId="77777777" w:rsidR="00E11907" w:rsidRDefault="00E11907" w:rsidP="00F54FC9">
      <w:pPr>
        <w:pStyle w:val="GuideText-ASDEFCON"/>
      </w:pPr>
      <w:r>
        <w:rPr>
          <w:lang w:val="en-US"/>
        </w:rPr>
        <w:t>DSD-TNG-TMS, Training Materials Support Services</w:t>
      </w:r>
    </w:p>
    <w:p w14:paraId="22AEF577" w14:textId="4EF46FE0" w:rsidR="00C002D9" w:rsidRDefault="00DD2DFE" w:rsidP="00F54FC9">
      <w:pPr>
        <w:pStyle w:val="GuideText-ASDEFCON"/>
      </w:pPr>
      <w:r>
        <w:t>DID-ENG-CEMP</w:t>
      </w:r>
    </w:p>
    <w:p w14:paraId="7E1845C3" w14:textId="77777777" w:rsidR="0049370E" w:rsidRDefault="00DD2DFE" w:rsidP="00F54FC9">
      <w:pPr>
        <w:pStyle w:val="GuideText-ASDEFCON"/>
      </w:pPr>
      <w:r>
        <w:t>DID-ENG-CMP</w:t>
      </w:r>
    </w:p>
    <w:p w14:paraId="04393272" w14:textId="77777777" w:rsidR="0049370E" w:rsidRDefault="0049370E" w:rsidP="00F54FC9">
      <w:pPr>
        <w:pStyle w:val="GuideText-ASDEFCON"/>
      </w:pPr>
      <w:r>
        <w:t>DID-PM-MEET-AGENDA and DID-PM-MEET-MINUTES</w:t>
      </w:r>
    </w:p>
    <w:p w14:paraId="3F6427A7" w14:textId="0CB4CFC9" w:rsidR="00C002D9" w:rsidRDefault="00DD2DFE" w:rsidP="00F54FC9">
      <w:pPr>
        <w:pStyle w:val="GuideText-ASDEFCON"/>
      </w:pPr>
      <w:r>
        <w:t>DID-ENG-MGT-SEMP-2</w:t>
      </w:r>
      <w:r w:rsidR="0049370E">
        <w:t xml:space="preserve"> and DID-ILS-MGT-ISP-2 (from </w:t>
      </w:r>
      <w:r w:rsidR="0049370E" w:rsidRPr="0049370E">
        <w:rPr>
          <w:i/>
        </w:rPr>
        <w:t>ASDEFCON (Complex Materiel) Volume 2</w:t>
      </w:r>
      <w:r w:rsidR="0049370E">
        <w:t>)</w:t>
      </w:r>
    </w:p>
    <w:p w14:paraId="370A82F4" w14:textId="77777777" w:rsidR="00F13B9F" w:rsidRPr="00F54FC9" w:rsidRDefault="00F13B9F" w:rsidP="00A6484C">
      <w:pPr>
        <w:pStyle w:val="GuideMarginHead-ASDEFCON"/>
        <w:rPr>
          <w:rStyle w:val="GuideText-ASDEFCONChar"/>
        </w:rPr>
      </w:pPr>
      <w:r w:rsidRPr="00F54FC9">
        <w:rPr>
          <w:rStyle w:val="GuideMarginHead-ASDEFCONChar"/>
          <w:u w:val="single"/>
        </w:rPr>
        <w:t>Optional Clauses:</w:t>
      </w:r>
      <w:r>
        <w:tab/>
      </w:r>
      <w:r w:rsidRPr="00F54FC9">
        <w:rPr>
          <w:rStyle w:val="GuideText-ASDEFCONChar"/>
        </w:rPr>
        <w:t>None</w:t>
      </w:r>
    </w:p>
    <w:p w14:paraId="2DB7E580" w14:textId="289AE1FA" w:rsidR="00C002D9" w:rsidRDefault="003A2B26" w:rsidP="00E12EF4">
      <w:pPr>
        <w:pStyle w:val="heading"/>
      </w:pPr>
      <w:r>
        <w:rPr>
          <w:b w:val="0"/>
        </w:rPr>
        <w:fldChar w:fldCharType="begin"/>
      </w:r>
      <w:r>
        <w:instrText xml:space="preserve"> REF _Ref447876869 \r \h </w:instrText>
      </w:r>
      <w:r>
        <w:rPr>
          <w:b w:val="0"/>
        </w:rPr>
      </w:r>
      <w:r>
        <w:rPr>
          <w:b w:val="0"/>
        </w:rPr>
        <w:fldChar w:fldCharType="separate"/>
      </w:r>
      <w:r w:rsidR="00453302">
        <w:t>6.2.11</w:t>
      </w:r>
      <w:r>
        <w:rPr>
          <w:b w:val="0"/>
        </w:rPr>
        <w:fldChar w:fldCharType="end"/>
      </w:r>
      <w:r w:rsidR="005C5410">
        <w:tab/>
        <w:t>Use of Commonwealth Engineering Support Facility</w:t>
      </w:r>
    </w:p>
    <w:p w14:paraId="46DB2D72" w14:textId="77777777" w:rsidR="00E12EF4" w:rsidRDefault="00E12EF4" w:rsidP="00F54FC9">
      <w:pPr>
        <w:pStyle w:val="GuideMarginHead-ASDEFCON"/>
      </w:pPr>
      <w:r w:rsidRPr="00A33760">
        <w:rPr>
          <w:u w:val="single"/>
        </w:rPr>
        <w:t>Status</w:t>
      </w:r>
      <w:r>
        <w:rPr>
          <w:rStyle w:val="MarginheadingChar"/>
        </w:rPr>
        <w:t>:</w:t>
      </w:r>
      <w:r>
        <w:tab/>
        <w:t>Optional</w:t>
      </w:r>
    </w:p>
    <w:p w14:paraId="616B41A8" w14:textId="77777777" w:rsidR="00E12EF4" w:rsidRDefault="00E12EF4" w:rsidP="00F54FC9">
      <w:pPr>
        <w:pStyle w:val="GuideMarginHead-ASDEFCON"/>
      </w:pPr>
      <w:r w:rsidRPr="00A33760">
        <w:rPr>
          <w:u w:val="single"/>
        </w:rPr>
        <w:t>Purpose</w:t>
      </w:r>
      <w:r>
        <w:rPr>
          <w:rStyle w:val="MarginheadingChar"/>
        </w:rPr>
        <w:t>:</w:t>
      </w:r>
      <w:r>
        <w:tab/>
        <w:t xml:space="preserve">To require the Contractor to use </w:t>
      </w:r>
      <w:r w:rsidR="00E11907">
        <w:t xml:space="preserve">a </w:t>
      </w:r>
      <w:r>
        <w:t>Commonwealth</w:t>
      </w:r>
      <w:r w:rsidR="00E11907">
        <w:t xml:space="preserve"> provided</w:t>
      </w:r>
      <w:r>
        <w:t xml:space="preserve"> Engineering Support </w:t>
      </w:r>
      <w:r w:rsidR="003237BA">
        <w:t>facility</w:t>
      </w:r>
      <w:r>
        <w:t>.</w:t>
      </w:r>
    </w:p>
    <w:p w14:paraId="6AC2C2AA" w14:textId="77777777" w:rsidR="00E12EF4" w:rsidRDefault="00E12EF4" w:rsidP="00F54FC9">
      <w:pPr>
        <w:pStyle w:val="GuideMarginHead-ASDEFCON"/>
      </w:pPr>
      <w:r w:rsidRPr="00A6484C">
        <w:rPr>
          <w:u w:val="single"/>
        </w:rPr>
        <w:t>Policy</w:t>
      </w:r>
      <w:r>
        <w:rPr>
          <w:rStyle w:val="MarginheadingChar"/>
        </w:rPr>
        <w:t>:</w:t>
      </w:r>
      <w:r>
        <w:tab/>
        <w:t>Nil</w:t>
      </w:r>
    </w:p>
    <w:p w14:paraId="5F61F762" w14:textId="5D604CC1" w:rsidR="00C002D9" w:rsidRDefault="00E12EF4" w:rsidP="00F54FC9">
      <w:pPr>
        <w:pStyle w:val="GuideMarginHead-ASDEFCON"/>
      </w:pPr>
      <w:r w:rsidRPr="00DE5615">
        <w:rPr>
          <w:u w:val="single"/>
        </w:rPr>
        <w:t>Guidance</w:t>
      </w:r>
      <w:r w:rsidRPr="00855F79">
        <w:t>:</w:t>
      </w:r>
      <w:r w:rsidRPr="00855F79">
        <w:tab/>
        <w:t>For security or strategic reasons such as the ownership of I</w:t>
      </w:r>
      <w:r w:rsidR="001415F8">
        <w:t xml:space="preserve">ntellectual </w:t>
      </w:r>
      <w:r w:rsidRPr="00855F79">
        <w:t>P</w:t>
      </w:r>
      <w:r w:rsidR="001415F8">
        <w:t>roperty</w:t>
      </w:r>
      <w:r>
        <w:t>, knowledge retention</w:t>
      </w:r>
      <w:r w:rsidR="003237BA">
        <w:t xml:space="preserve"> </w:t>
      </w:r>
      <w:r w:rsidR="00E11907">
        <w:t>for</w:t>
      </w:r>
      <w:r w:rsidR="003237BA">
        <w:t xml:space="preserve"> unique technologies</w:t>
      </w:r>
      <w:r w:rsidRPr="00855F79">
        <w:t>, the ability to re-compete Services</w:t>
      </w:r>
      <w:r>
        <w:t>,</w:t>
      </w:r>
      <w:r w:rsidRPr="00855F79">
        <w:t xml:space="preserve"> or for development control o</w:t>
      </w:r>
      <w:r w:rsidR="00E11907">
        <w:t>ver</w:t>
      </w:r>
      <w:r w:rsidRPr="00855F79">
        <w:t xml:space="preserve"> bespoke </w:t>
      </w:r>
      <w:r w:rsidR="00FF7A0D">
        <w:t>Software</w:t>
      </w:r>
      <w:r w:rsidRPr="00855F79">
        <w:t>, the Contractor</w:t>
      </w:r>
      <w:r w:rsidRPr="00B811FC">
        <w:t xml:space="preserve"> </w:t>
      </w:r>
      <w:r>
        <w:t xml:space="preserve">and Subcontractors may be required to use a </w:t>
      </w:r>
      <w:r w:rsidRPr="00855F79">
        <w:t xml:space="preserve">Commonwealth </w:t>
      </w:r>
      <w:r>
        <w:t>Engineering</w:t>
      </w:r>
      <w:r w:rsidRPr="00855F79">
        <w:t xml:space="preserve"> Support </w:t>
      </w:r>
      <w:r w:rsidR="00635A1F">
        <w:t>f</w:t>
      </w:r>
      <w:r w:rsidRPr="00855F79">
        <w:t>acility</w:t>
      </w:r>
      <w:r>
        <w:t xml:space="preserve"> when performing the Services</w:t>
      </w:r>
      <w:r w:rsidRPr="00855F79">
        <w:t>.</w:t>
      </w:r>
      <w:r w:rsidR="003237BA">
        <w:t xml:space="preserve">  In different circumstances, this kind of facility may be called the </w:t>
      </w:r>
      <w:r w:rsidR="00736425">
        <w:t>‘</w:t>
      </w:r>
      <w:r w:rsidR="003237BA">
        <w:t>[…Mission System…] engineering facility</w:t>
      </w:r>
      <w:r w:rsidR="00736425">
        <w:t>’</w:t>
      </w:r>
      <w:r w:rsidR="003237BA">
        <w:t xml:space="preserve">, </w:t>
      </w:r>
      <w:r w:rsidR="00736425">
        <w:t>‘</w:t>
      </w:r>
      <w:r w:rsidR="003237BA">
        <w:t xml:space="preserve">integrated hardware and </w:t>
      </w:r>
      <w:r w:rsidR="00FF7A0D">
        <w:t>Software</w:t>
      </w:r>
      <w:r w:rsidR="003237BA">
        <w:t xml:space="preserve"> development and test facility</w:t>
      </w:r>
      <w:r w:rsidR="00736425">
        <w:t>’</w:t>
      </w:r>
      <w:r w:rsidR="003237BA">
        <w:t xml:space="preserve">, </w:t>
      </w:r>
      <w:r w:rsidR="00736425">
        <w:t>‘</w:t>
      </w:r>
      <w:r w:rsidR="00FF7A0D">
        <w:t>Software</w:t>
      </w:r>
      <w:r w:rsidR="003237BA">
        <w:t xml:space="preserve"> support facility</w:t>
      </w:r>
      <w:r w:rsidR="00736425">
        <w:t>’</w:t>
      </w:r>
      <w:r w:rsidR="003237BA">
        <w:t>, or by another name.</w:t>
      </w:r>
    </w:p>
    <w:p w14:paraId="050FDB08" w14:textId="77777777" w:rsidR="00E12EF4" w:rsidRDefault="00E12EF4" w:rsidP="00F54FC9">
      <w:pPr>
        <w:pStyle w:val="GuideText-ASDEFCON"/>
      </w:pPr>
      <w:r>
        <w:t xml:space="preserve">The Commonwealth’s </w:t>
      </w:r>
      <w:r w:rsidR="003237BA">
        <w:t xml:space="preserve">Engineering </w:t>
      </w:r>
      <w:r>
        <w:t xml:space="preserve">Support </w:t>
      </w:r>
      <w:r w:rsidR="00A43274">
        <w:t>f</w:t>
      </w:r>
      <w:r>
        <w:t>acility</w:t>
      </w:r>
      <w:r w:rsidR="00FD78FB">
        <w:t>(</w:t>
      </w:r>
      <w:r w:rsidR="00A43274">
        <w:t>ies</w:t>
      </w:r>
      <w:r w:rsidR="00FD78FB">
        <w:t>)</w:t>
      </w:r>
      <w:r w:rsidR="00A43274">
        <w:t>,</w:t>
      </w:r>
      <w:r>
        <w:t xml:space="preserve"> may have been established </w:t>
      </w:r>
      <w:r w:rsidR="00FD78FB">
        <w:t>under</w:t>
      </w:r>
      <w:r>
        <w:t xml:space="preserve"> the Contract (Acquisition) or a preceding Contract (Support) that included significant </w:t>
      </w:r>
      <w:r w:rsidR="003237BA">
        <w:t xml:space="preserve">hardware and/or </w:t>
      </w:r>
      <w:r w:rsidR="00FF7A0D">
        <w:t>Software</w:t>
      </w:r>
      <w:r>
        <w:t xml:space="preserve"> </w:t>
      </w:r>
      <w:r w:rsidR="003237BA">
        <w:t xml:space="preserve">design </w:t>
      </w:r>
      <w:r w:rsidR="00FD78FB">
        <w:t xml:space="preserve">and </w:t>
      </w:r>
      <w:r>
        <w:t xml:space="preserve">development – this Contract does not include </w:t>
      </w:r>
      <w:r w:rsidR="00262CBB">
        <w:t xml:space="preserve">the </w:t>
      </w:r>
      <w:r>
        <w:t xml:space="preserve">establishment of </w:t>
      </w:r>
      <w:r w:rsidR="00FD78FB">
        <w:t xml:space="preserve">such </w:t>
      </w:r>
      <w:r>
        <w:t>facility</w:t>
      </w:r>
      <w:r w:rsidR="00A43274">
        <w:t>(ies)</w:t>
      </w:r>
      <w:r>
        <w:t>.</w:t>
      </w:r>
    </w:p>
    <w:p w14:paraId="4C526A4B" w14:textId="0AD4574A" w:rsidR="00E12EF4" w:rsidRDefault="00E12EF4" w:rsidP="00F54FC9">
      <w:pPr>
        <w:pStyle w:val="GuideText-ASDEFCON"/>
      </w:pPr>
      <w:r>
        <w:t xml:space="preserve">If a </w:t>
      </w:r>
      <w:r w:rsidRPr="00855F79">
        <w:t xml:space="preserve">Commonwealth </w:t>
      </w:r>
      <w:r w:rsidR="00114CAD">
        <w:t>Engineering</w:t>
      </w:r>
      <w:r w:rsidR="00114CAD" w:rsidRPr="00855F79">
        <w:t xml:space="preserve"> </w:t>
      </w:r>
      <w:r w:rsidRPr="00855F79">
        <w:t xml:space="preserve">Support </w:t>
      </w:r>
      <w:r w:rsidR="00A43274">
        <w:t>f</w:t>
      </w:r>
      <w:r w:rsidRPr="00855F79">
        <w:t>acility</w:t>
      </w:r>
      <w:r>
        <w:t xml:space="preserve"> is not applicable then clauses below the heading clause </w:t>
      </w:r>
      <w:r w:rsidR="00E2217C">
        <w:fldChar w:fldCharType="begin"/>
      </w:r>
      <w:r w:rsidR="00E2217C">
        <w:instrText xml:space="preserve"> REF _Ref447876869 \r \h </w:instrText>
      </w:r>
      <w:r w:rsidR="00E2217C">
        <w:fldChar w:fldCharType="separate"/>
      </w:r>
      <w:r w:rsidR="00453302">
        <w:t>6.2.11</w:t>
      </w:r>
      <w:r w:rsidR="00E2217C">
        <w:fldChar w:fldCharType="end"/>
      </w:r>
      <w:r>
        <w:t xml:space="preserve"> may be replaced with a single ‘Not used’.</w:t>
      </w:r>
    </w:p>
    <w:p w14:paraId="10C4956B" w14:textId="284F705D" w:rsidR="00E12EF4" w:rsidRDefault="00E12EF4" w:rsidP="00F54FC9">
      <w:pPr>
        <w:pStyle w:val="GuideText-ASDEFCON"/>
      </w:pPr>
      <w:r>
        <w:t xml:space="preserve">When </w:t>
      </w:r>
      <w:r w:rsidR="00262CBB">
        <w:t xml:space="preserve">a </w:t>
      </w:r>
      <w:r w:rsidRPr="00855F79">
        <w:t xml:space="preserve">Commonwealth </w:t>
      </w:r>
      <w:r w:rsidR="00114CAD">
        <w:t>Engineering</w:t>
      </w:r>
      <w:r w:rsidR="00114CAD" w:rsidRPr="00855F79">
        <w:t xml:space="preserve"> </w:t>
      </w:r>
      <w:r w:rsidRPr="00855F79">
        <w:t xml:space="preserve">Support </w:t>
      </w:r>
      <w:r w:rsidR="00A43274">
        <w:t>f</w:t>
      </w:r>
      <w:r w:rsidRPr="00855F79">
        <w:t>acility</w:t>
      </w:r>
      <w:r>
        <w:t xml:space="preserve"> is to be used, clause </w:t>
      </w:r>
      <w:r w:rsidR="001E4A1C">
        <w:fldChar w:fldCharType="begin"/>
      </w:r>
      <w:r w:rsidR="001E4A1C">
        <w:instrText xml:space="preserve"> REF _Ref447876869 \r \h </w:instrText>
      </w:r>
      <w:r w:rsidR="001E4A1C">
        <w:fldChar w:fldCharType="separate"/>
      </w:r>
      <w:r w:rsidR="00453302">
        <w:t>6.2.11</w:t>
      </w:r>
      <w:r w:rsidR="001E4A1C">
        <w:fldChar w:fldCharType="end"/>
      </w:r>
      <w:r>
        <w:t xml:space="preserve"> </w:t>
      </w:r>
      <w:r w:rsidR="00FD78FB">
        <w:t>is to be</w:t>
      </w:r>
      <w:r>
        <w:t xml:space="preserve"> further develop</w:t>
      </w:r>
      <w:r w:rsidR="00FD78FB">
        <w:t>ed</w:t>
      </w:r>
      <w:r>
        <w:t xml:space="preserve"> by the drafter</w:t>
      </w:r>
      <w:r w:rsidR="00FD78FB">
        <w:t xml:space="preserve"> and</w:t>
      </w:r>
      <w:r>
        <w:t xml:space="preserve"> identif</w:t>
      </w:r>
      <w:r w:rsidR="00FD78FB">
        <w:t>y</w:t>
      </w:r>
      <w:r>
        <w:t xml:space="preserve"> the </w:t>
      </w:r>
      <w:r w:rsidR="00FD78FB">
        <w:t xml:space="preserve">specific </w:t>
      </w:r>
      <w:r>
        <w:t>facility</w:t>
      </w:r>
      <w:r w:rsidR="00E11907">
        <w:t>(ies)</w:t>
      </w:r>
      <w:r>
        <w:t>.  The clauses refer to GFE, which must be identified in Attachment E</w:t>
      </w:r>
      <w:r w:rsidR="00E2217C">
        <w:t>,</w:t>
      </w:r>
      <w:r>
        <w:t xml:space="preserve"> and GFF </w:t>
      </w:r>
      <w:r w:rsidR="00FD78FB">
        <w:t xml:space="preserve">detailed </w:t>
      </w:r>
      <w:r>
        <w:t xml:space="preserve">at </w:t>
      </w:r>
      <w:r w:rsidR="00244DF6">
        <w:t>A</w:t>
      </w:r>
      <w:r>
        <w:t xml:space="preserve">ttachment </w:t>
      </w:r>
      <w:r w:rsidR="00E2217C">
        <w:t>O</w:t>
      </w:r>
      <w:r>
        <w:t xml:space="preserve">.  </w:t>
      </w:r>
      <w:r w:rsidR="00E11907">
        <w:t>GFS may also be applicable to the facility(ies)</w:t>
      </w:r>
      <w:r w:rsidR="00405ADC">
        <w:t>.</w:t>
      </w:r>
    </w:p>
    <w:p w14:paraId="60A4D900" w14:textId="77777777" w:rsidR="00E12EF4" w:rsidRDefault="00E12EF4" w:rsidP="00F54FC9">
      <w:pPr>
        <w:pStyle w:val="GuideText-ASDEFCON"/>
      </w:pPr>
      <w:r>
        <w:t xml:space="preserve">Considerations for </w:t>
      </w:r>
      <w:r w:rsidR="00E11907">
        <w:t xml:space="preserve">the </w:t>
      </w:r>
      <w:r>
        <w:t>further development of this clause include:</w:t>
      </w:r>
    </w:p>
    <w:p w14:paraId="2F25B882" w14:textId="77A6F932" w:rsidR="00E12EF4" w:rsidRDefault="00E12EF4" w:rsidP="001852FF">
      <w:pPr>
        <w:pStyle w:val="GuideSublistLv1-ASDEFCON"/>
        <w:numPr>
          <w:ilvl w:val="0"/>
          <w:numId w:val="31"/>
        </w:numPr>
      </w:pPr>
      <w:r>
        <w:t xml:space="preserve">further definition of the Services to be undertaken in the facility (eg, </w:t>
      </w:r>
      <w:r w:rsidR="00FD78FB">
        <w:t>if</w:t>
      </w:r>
      <w:r>
        <w:t xml:space="preserve"> used for all </w:t>
      </w:r>
      <w:r w:rsidR="00114CAD">
        <w:t xml:space="preserve">hardware and </w:t>
      </w:r>
      <w:r w:rsidR="00FF7A0D">
        <w:t>Software</w:t>
      </w:r>
      <w:r>
        <w:t xml:space="preserve"> Products or only a subset thereof</w:t>
      </w:r>
      <w:r w:rsidR="00FD78FB">
        <w:t>,</w:t>
      </w:r>
      <w:r>
        <w:t xml:space="preserve"> and/or will it be used for all </w:t>
      </w:r>
      <w:r w:rsidR="00114CAD">
        <w:t xml:space="preserve">Engineering </w:t>
      </w:r>
      <w:r>
        <w:t>Services or only a subset such as integration testing and</w:t>
      </w:r>
      <w:r w:rsidR="001B7DB2">
        <w:t xml:space="preserve"> some</w:t>
      </w:r>
      <w:r>
        <w:t xml:space="preserve"> Verification and Validation)</w:t>
      </w:r>
      <w:r w:rsidR="001B7DB2">
        <w:t>, and if</w:t>
      </w:r>
      <w:r>
        <w:t xml:space="preserve"> Annex A to the SOW is tailored to group </w:t>
      </w:r>
      <w:r w:rsidR="00FF7A0D">
        <w:t>Software</w:t>
      </w:r>
      <w:r>
        <w:t xml:space="preserve"> Products for different Services;</w:t>
      </w:r>
    </w:p>
    <w:p w14:paraId="55240F18" w14:textId="2F557DEC" w:rsidR="00A43274" w:rsidRDefault="00A43274" w:rsidP="00F54FC9">
      <w:pPr>
        <w:pStyle w:val="GuideSublistLv1-ASDEFCON"/>
      </w:pPr>
      <w:r>
        <w:t>if there is more than one facility</w:t>
      </w:r>
      <w:r w:rsidR="00635A1F">
        <w:t xml:space="preserve">, how each facility is identified (clause </w:t>
      </w:r>
      <w:r w:rsidR="00635A1F">
        <w:fldChar w:fldCharType="begin"/>
      </w:r>
      <w:r w:rsidR="00635A1F">
        <w:instrText xml:space="preserve"> REF _Ref356204947 \r \h </w:instrText>
      </w:r>
      <w:r w:rsidR="00F54FC9">
        <w:instrText xml:space="preserve"> \* MERGEFORMAT </w:instrText>
      </w:r>
      <w:r w:rsidR="00635A1F">
        <w:fldChar w:fldCharType="separate"/>
      </w:r>
      <w:r w:rsidR="00453302">
        <w:t>6.2.11.1</w:t>
      </w:r>
      <w:r w:rsidR="00635A1F">
        <w:fldChar w:fldCharType="end"/>
      </w:r>
      <w:r w:rsidR="00635A1F">
        <w:t xml:space="preserve">) and the scope of Services </w:t>
      </w:r>
      <w:r w:rsidR="001B7DB2">
        <w:t>in each</w:t>
      </w:r>
      <w:r w:rsidR="00635A1F">
        <w:t xml:space="preserve"> (clause </w:t>
      </w:r>
      <w:r w:rsidR="002B3DA3">
        <w:fldChar w:fldCharType="begin"/>
      </w:r>
      <w:r w:rsidR="002B3DA3">
        <w:instrText xml:space="preserve"> REF _Ref372106717 \r \h </w:instrText>
      </w:r>
      <w:r w:rsidR="00F54FC9">
        <w:instrText xml:space="preserve"> \* MERGEFORMAT </w:instrText>
      </w:r>
      <w:r w:rsidR="002B3DA3">
        <w:fldChar w:fldCharType="separate"/>
      </w:r>
      <w:r w:rsidR="00453302">
        <w:t>6.2.11.2</w:t>
      </w:r>
      <w:r w:rsidR="002B3DA3">
        <w:fldChar w:fldCharType="end"/>
      </w:r>
      <w:r w:rsidR="00635A1F">
        <w:t>);</w:t>
      </w:r>
    </w:p>
    <w:p w14:paraId="0E3F4FD7" w14:textId="73FC6F7F" w:rsidR="00C002D9" w:rsidRDefault="00E12EF4" w:rsidP="00F54FC9">
      <w:pPr>
        <w:pStyle w:val="GuideSublistLv1-ASDEFCON"/>
      </w:pPr>
      <w:r>
        <w:t xml:space="preserve">any constraints or conditions (not covered by the </w:t>
      </w:r>
      <w:r w:rsidR="001B7DB2">
        <w:t>GFF Licence</w:t>
      </w:r>
      <w:r>
        <w:t xml:space="preserve">) associated with access to the facility (eg, use of </w:t>
      </w:r>
      <w:r w:rsidR="001B7DB2">
        <w:t xml:space="preserve">access </w:t>
      </w:r>
      <w:r>
        <w:t xml:space="preserve">passes and </w:t>
      </w:r>
      <w:r w:rsidR="001B7DB2">
        <w:t xml:space="preserve">the </w:t>
      </w:r>
      <w:r>
        <w:t>hours of operation);</w:t>
      </w:r>
    </w:p>
    <w:p w14:paraId="0B2B07F6" w14:textId="77777777" w:rsidR="00E12EF4" w:rsidRDefault="00E12EF4" w:rsidP="00F54FC9">
      <w:pPr>
        <w:pStyle w:val="GuideSublistLv1-ASDEFCON"/>
      </w:pPr>
      <w:r>
        <w:t xml:space="preserve">requirements for Commonwealth access to the GFF when occupied by the Contractor (if not covered by the </w:t>
      </w:r>
      <w:r w:rsidR="001B7DB2">
        <w:t>GFF Licence</w:t>
      </w:r>
      <w:r>
        <w:t>);</w:t>
      </w:r>
    </w:p>
    <w:p w14:paraId="1859A3E3" w14:textId="739B2031" w:rsidR="00C002D9" w:rsidRDefault="00E12EF4" w:rsidP="00F54FC9">
      <w:pPr>
        <w:pStyle w:val="GuideSublistLv1-ASDEFCON"/>
      </w:pPr>
      <w:r>
        <w:t>whether or not the Commonwealth wishes to embed staff within the facility for the purposes of training and technical mastery (ie, MRU);</w:t>
      </w:r>
    </w:p>
    <w:p w14:paraId="184E6CFB" w14:textId="77777777" w:rsidR="00E12EF4" w:rsidRDefault="00E12EF4" w:rsidP="00F54FC9">
      <w:pPr>
        <w:pStyle w:val="GuideSublistLv1-ASDEFCON"/>
      </w:pPr>
      <w:r>
        <w:t xml:space="preserve">whether the facility is to be shared with Commonwealth Personnel or other </w:t>
      </w:r>
      <w:r w:rsidR="00114CAD">
        <w:t xml:space="preserve">Associated Parties </w:t>
      </w:r>
      <w:r>
        <w:t>performing other tasks related to the Products; and</w:t>
      </w:r>
    </w:p>
    <w:p w14:paraId="13B79F2B" w14:textId="77777777" w:rsidR="00E12EF4" w:rsidRDefault="00E12EF4" w:rsidP="00F54FC9">
      <w:pPr>
        <w:pStyle w:val="GuideSublistLv1-ASDEFCON"/>
      </w:pPr>
      <w:r>
        <w:t xml:space="preserve">whether the Contractor will be responsible for updating the GFE (eg, update the development environment </w:t>
      </w:r>
      <w:r w:rsidR="001B7DB2">
        <w:t>equipment</w:t>
      </w:r>
      <w:r>
        <w:t xml:space="preserve"> to maintain configuration with </w:t>
      </w:r>
      <w:r w:rsidR="001B7DB2">
        <w:t xml:space="preserve">the modified </w:t>
      </w:r>
      <w:r>
        <w:t>Products)</w:t>
      </w:r>
      <w:r w:rsidR="00114CAD">
        <w:t>, consistent with the tailoring of SOW clause 9</w:t>
      </w:r>
      <w:r w:rsidR="001B7DB2">
        <w:t>.3</w:t>
      </w:r>
      <w:r>
        <w:t>.</w:t>
      </w:r>
    </w:p>
    <w:p w14:paraId="06620120" w14:textId="77777777" w:rsidR="00E12EF4" w:rsidRDefault="00E12EF4" w:rsidP="00D077F9">
      <w:pPr>
        <w:pStyle w:val="GuideText-ASDEFCON"/>
      </w:pPr>
      <w:r>
        <w:t>Drafters are to further develop this clause based on the above considerations</w:t>
      </w:r>
      <w:r w:rsidR="00FD78FB">
        <w:t xml:space="preserve"> and</w:t>
      </w:r>
      <w:r>
        <w:t xml:space="preserve"> ensure that related parts of the Contract are updated accordingly.</w:t>
      </w:r>
    </w:p>
    <w:p w14:paraId="78D1ED8E" w14:textId="77777777" w:rsidR="00E12EF4" w:rsidRPr="00D077F9" w:rsidRDefault="00E12EF4" w:rsidP="00D077F9">
      <w:pPr>
        <w:pStyle w:val="GuideMarginHead-ASDEFCON"/>
        <w:rPr>
          <w:u w:val="single"/>
        </w:rPr>
      </w:pPr>
      <w:r w:rsidRPr="00D077F9">
        <w:rPr>
          <w:u w:val="single"/>
        </w:rPr>
        <w:t>Related Clauses/ Documents:</w:t>
      </w:r>
    </w:p>
    <w:p w14:paraId="289364FC" w14:textId="77777777" w:rsidR="00E12EF4" w:rsidRDefault="00E12EF4" w:rsidP="00D077F9">
      <w:pPr>
        <w:pStyle w:val="GuideText-ASDEFCON"/>
      </w:pPr>
      <w:r>
        <w:t>Attachment E</w:t>
      </w:r>
      <w:r w:rsidR="00657C8B">
        <w:t>,</w:t>
      </w:r>
      <w:r>
        <w:t xml:space="preserve"> </w:t>
      </w:r>
      <w:r w:rsidR="00E2217C">
        <w:t>GFM</w:t>
      </w:r>
      <w:r>
        <w:t xml:space="preserve"> and </w:t>
      </w:r>
      <w:r w:rsidR="00E2217C">
        <w:t>GFS</w:t>
      </w:r>
    </w:p>
    <w:p w14:paraId="3995EFE3" w14:textId="77777777" w:rsidR="00E12EF4" w:rsidRDefault="00E12EF4" w:rsidP="00D077F9">
      <w:pPr>
        <w:pStyle w:val="GuideText-ASDEFCON"/>
      </w:pPr>
      <w:r>
        <w:t xml:space="preserve">Attachment </w:t>
      </w:r>
      <w:r w:rsidR="00E2217C">
        <w:t>O</w:t>
      </w:r>
      <w:r>
        <w:t xml:space="preserve">, Government Furnished Facilities </w:t>
      </w:r>
      <w:r w:rsidR="00244DF6">
        <w:t>Licence</w:t>
      </w:r>
    </w:p>
    <w:p w14:paraId="4820B739" w14:textId="77777777" w:rsidR="00E12EF4" w:rsidRDefault="00EE25B6" w:rsidP="00D077F9">
      <w:pPr>
        <w:pStyle w:val="GuideText-ASDEFCON"/>
      </w:pPr>
      <w:r>
        <w:t xml:space="preserve">Draft </w:t>
      </w:r>
      <w:r w:rsidR="00514998">
        <w:t xml:space="preserve">SOW </w:t>
      </w:r>
      <w:r w:rsidR="00E12EF4">
        <w:t>Clause 9, Support Resources</w:t>
      </w:r>
    </w:p>
    <w:p w14:paraId="2A21E4CB" w14:textId="77777777" w:rsidR="00E12EF4" w:rsidRDefault="00F90E2E" w:rsidP="00D077F9">
      <w:pPr>
        <w:pStyle w:val="GuideText-ASDEFCON"/>
      </w:pPr>
      <w:r>
        <w:t xml:space="preserve">SOW </w:t>
      </w:r>
      <w:r w:rsidR="00E12EF4">
        <w:t>Annex A, Products Being Supported</w:t>
      </w:r>
    </w:p>
    <w:p w14:paraId="5A3F1245" w14:textId="266017F0" w:rsidR="00C002D9" w:rsidRDefault="00E12EF4" w:rsidP="00A6484C">
      <w:pPr>
        <w:pStyle w:val="GuideMarginHead-ASDEFCON"/>
        <w:rPr>
          <w:rStyle w:val="GuideText-ASDEFCONChar"/>
        </w:rPr>
      </w:pPr>
      <w:r w:rsidRPr="00D077F9">
        <w:rPr>
          <w:rStyle w:val="GuideMarginHead-ASDEFCONChar"/>
          <w:u w:val="single"/>
        </w:rPr>
        <w:t>Optional Clauses:</w:t>
      </w:r>
      <w:r>
        <w:tab/>
      </w:r>
      <w:r w:rsidR="00C47AAB" w:rsidRPr="00D077F9">
        <w:rPr>
          <w:rStyle w:val="GuideText-ASDEFCONChar"/>
        </w:rPr>
        <w:t>N</w:t>
      </w:r>
      <w:r w:rsidR="00355BA9">
        <w:rPr>
          <w:rStyle w:val="GuideText-ASDEFCONChar"/>
        </w:rPr>
        <w:t>one</w:t>
      </w:r>
    </w:p>
    <w:p w14:paraId="724068E0" w14:textId="2D392496" w:rsidR="00C002D9" w:rsidRDefault="00E71071" w:rsidP="00E71071">
      <w:pPr>
        <w:pStyle w:val="heading"/>
      </w:pPr>
      <w:r>
        <w:rPr>
          <w:b w:val="0"/>
        </w:rPr>
        <w:fldChar w:fldCharType="begin"/>
      </w:r>
      <w:r>
        <w:instrText xml:space="preserve"> REF _Ref76459709 \r \h </w:instrText>
      </w:r>
      <w:r>
        <w:rPr>
          <w:b w:val="0"/>
        </w:rPr>
      </w:r>
      <w:r>
        <w:rPr>
          <w:b w:val="0"/>
        </w:rPr>
        <w:fldChar w:fldCharType="separate"/>
      </w:r>
      <w:r w:rsidR="00453302">
        <w:t>6.2.12</w:t>
      </w:r>
      <w:r>
        <w:rPr>
          <w:b w:val="0"/>
        </w:rPr>
        <w:fldChar w:fldCharType="end"/>
      </w:r>
      <w:r>
        <w:tab/>
        <w:t>Research and Development</w:t>
      </w:r>
    </w:p>
    <w:p w14:paraId="3DECEA4D" w14:textId="77777777" w:rsidR="00E71071" w:rsidRDefault="00E71071" w:rsidP="00E71071">
      <w:pPr>
        <w:pStyle w:val="GuideMarginHead-ASDEFCON"/>
      </w:pPr>
      <w:r w:rsidRPr="00A33760">
        <w:rPr>
          <w:u w:val="single"/>
        </w:rPr>
        <w:t>Status</w:t>
      </w:r>
      <w:r>
        <w:rPr>
          <w:rStyle w:val="MarginheadingChar"/>
        </w:rPr>
        <w:t>:</w:t>
      </w:r>
      <w:r>
        <w:tab/>
        <w:t>Optional</w:t>
      </w:r>
    </w:p>
    <w:p w14:paraId="44E563FA" w14:textId="111569B6" w:rsidR="00E71071" w:rsidRDefault="00E71071" w:rsidP="00E71071">
      <w:pPr>
        <w:pStyle w:val="GuideMarginHead-ASDEFCON"/>
      </w:pPr>
      <w:r w:rsidRPr="00A33760">
        <w:rPr>
          <w:u w:val="single"/>
        </w:rPr>
        <w:t>Purpose</w:t>
      </w:r>
      <w:r>
        <w:rPr>
          <w:rStyle w:val="MarginheadingChar"/>
        </w:rPr>
        <w:t>:</w:t>
      </w:r>
      <w:r>
        <w:tab/>
        <w:t xml:space="preserve">To require the Contractor to undertake or sponsor </w:t>
      </w:r>
      <w:r w:rsidR="00BE209D">
        <w:t>research and development (</w:t>
      </w:r>
      <w:r>
        <w:t>R&amp;D</w:t>
      </w:r>
      <w:r w:rsidR="00BE209D">
        <w:t>) activities</w:t>
      </w:r>
      <w:r>
        <w:t xml:space="preserve"> in relation to the </w:t>
      </w:r>
      <w:r w:rsidR="00AC670F">
        <w:t>Capability or Capabilities to which the Products Being Supported relate</w:t>
      </w:r>
      <w:r>
        <w:t>.</w:t>
      </w:r>
    </w:p>
    <w:p w14:paraId="2F394171" w14:textId="0D3BA5DA" w:rsidR="00E71071" w:rsidRDefault="00E71071" w:rsidP="00E71071">
      <w:pPr>
        <w:pStyle w:val="GuideMarginHead-ASDEFCON"/>
      </w:pPr>
      <w:r w:rsidRPr="00A6484C">
        <w:rPr>
          <w:u w:val="single"/>
        </w:rPr>
        <w:t>Policy</w:t>
      </w:r>
      <w:r>
        <w:rPr>
          <w:rStyle w:val="MarginheadingChar"/>
        </w:rPr>
        <w:t>:</w:t>
      </w:r>
      <w:r>
        <w:tab/>
      </w:r>
      <w:r w:rsidR="00BE209D">
        <w:t>This R&amp;D program is an extension of the Australian Industry Capability (AIC) program.  Refer to the AIC policy references in respect of clause 1</w:t>
      </w:r>
      <w:r w:rsidR="008228BA">
        <w:t>0</w:t>
      </w:r>
      <w:r w:rsidR="00BE209D">
        <w:t xml:space="preserve"> of the SOW.</w:t>
      </w:r>
    </w:p>
    <w:p w14:paraId="736CB6E0" w14:textId="4043344C" w:rsidR="00BE209D" w:rsidRDefault="00BE209D" w:rsidP="00BE209D">
      <w:pPr>
        <w:pStyle w:val="GuideMarginHead-ASDEFCON"/>
      </w:pPr>
      <w:r w:rsidRPr="00CB4ED9">
        <w:rPr>
          <w:u w:val="single"/>
        </w:rPr>
        <w:t>Guidance</w:t>
      </w:r>
      <w:r>
        <w:t>:</w:t>
      </w:r>
      <w:r>
        <w:tab/>
        <w:t>R&amp;D is an o</w:t>
      </w:r>
      <w:r>
        <w:rPr>
          <w:rStyle w:val="GuideText-ASDEFCONChar"/>
        </w:rPr>
        <w:t>ptional clause</w:t>
      </w:r>
      <w:r w:rsidR="00D7318A">
        <w:rPr>
          <w:rStyle w:val="GuideText-ASDEFCONChar"/>
        </w:rPr>
        <w:t xml:space="preserve">, implemented in order to promote and develop R&amp;D capabilities within Australian Industry that will enable the enhancement and on-going capabilities of the </w:t>
      </w:r>
      <w:r w:rsidR="00AC670F">
        <w:rPr>
          <w:rStyle w:val="GuideText-ASDEFCONChar"/>
        </w:rPr>
        <w:t>Products Being Supported and the Capability or Capabilities to which these Products relate, whi</w:t>
      </w:r>
      <w:r w:rsidR="00AB0F30">
        <w:rPr>
          <w:rStyle w:val="GuideText-ASDEFCONChar"/>
        </w:rPr>
        <w:t>le also contributing to the achievement of the AIC Objectives</w:t>
      </w:r>
      <w:r w:rsidR="00D7318A">
        <w:rPr>
          <w:rStyle w:val="GuideText-ASDEFCONChar"/>
        </w:rPr>
        <w:t xml:space="preserve">.  </w:t>
      </w:r>
      <w:r w:rsidR="00AB0F30">
        <w:rPr>
          <w:rStyle w:val="GuideText-ASDEFCONChar"/>
        </w:rPr>
        <w:t>C</w:t>
      </w:r>
      <w:r w:rsidR="00D7318A">
        <w:rPr>
          <w:rStyle w:val="GuideText-ASDEFCONChar"/>
        </w:rPr>
        <w:t xml:space="preserve">lause </w:t>
      </w:r>
      <w:r w:rsidR="00D7318A">
        <w:rPr>
          <w:rStyle w:val="GuideText-ASDEFCONChar"/>
        </w:rPr>
        <w:fldChar w:fldCharType="begin"/>
      </w:r>
      <w:r w:rsidR="00D7318A">
        <w:rPr>
          <w:rStyle w:val="GuideText-ASDEFCONChar"/>
        </w:rPr>
        <w:instrText xml:space="preserve"> REF _Ref76454830 \r \h </w:instrText>
      </w:r>
      <w:r w:rsidR="00D7318A">
        <w:rPr>
          <w:rStyle w:val="GuideText-ASDEFCONChar"/>
        </w:rPr>
      </w:r>
      <w:r w:rsidR="00D7318A">
        <w:rPr>
          <w:rStyle w:val="GuideText-ASDEFCONChar"/>
        </w:rPr>
        <w:fldChar w:fldCharType="separate"/>
      </w:r>
      <w:r w:rsidR="00453302">
        <w:rPr>
          <w:rStyle w:val="GuideText-ASDEFCONChar"/>
        </w:rPr>
        <w:t>6.2.12.1</w:t>
      </w:r>
      <w:r w:rsidR="00D7318A">
        <w:rPr>
          <w:rStyle w:val="GuideText-ASDEFCONChar"/>
        </w:rPr>
        <w:fldChar w:fldCharType="end"/>
      </w:r>
      <w:r w:rsidR="00AB0F30">
        <w:rPr>
          <w:rStyle w:val="GuideText-ASDEFCONChar"/>
        </w:rPr>
        <w:t xml:space="preserve"> provides a generic set of objectives for this requirement, which may need to be modified to address the specific R&amp;D objectives for the Contract</w:t>
      </w:r>
      <w:r>
        <w:rPr>
          <w:rStyle w:val="GuideText-ASDEFCONChar"/>
        </w:rPr>
        <w:t>.</w:t>
      </w:r>
    </w:p>
    <w:p w14:paraId="2484756D" w14:textId="0A35FF7A" w:rsidR="00AB0F30" w:rsidRDefault="00AB0F30" w:rsidP="00BE209D">
      <w:pPr>
        <w:pStyle w:val="GuideText-ASDEFCON"/>
        <w:rPr>
          <w:rStyle w:val="GuideText-ASDEFCONChar"/>
        </w:rPr>
      </w:pPr>
      <w:r w:rsidRPr="00AB0F30">
        <w:rPr>
          <w:rStyle w:val="GuideText-ASDEFCONChar"/>
        </w:rPr>
        <w:t>The clause</w:t>
      </w:r>
      <w:r>
        <w:rPr>
          <w:rStyle w:val="GuideText-ASDEFCONChar"/>
        </w:rPr>
        <w:t xml:space="preserve"> has two separate aspects to it, namely:</w:t>
      </w:r>
    </w:p>
    <w:p w14:paraId="37E41A40" w14:textId="4B197F5E" w:rsidR="001852FF" w:rsidRDefault="00AB0F30" w:rsidP="001852FF">
      <w:pPr>
        <w:pStyle w:val="GuideSublistLv1-ASDEFCON"/>
        <w:numPr>
          <w:ilvl w:val="0"/>
          <w:numId w:val="35"/>
        </w:numPr>
        <w:rPr>
          <w:rStyle w:val="GuideText-ASDEFCONChar"/>
        </w:rPr>
      </w:pPr>
      <w:r>
        <w:rPr>
          <w:rStyle w:val="GuideText-ASDEFCONChar"/>
        </w:rPr>
        <w:t>those R&amp;D activities that the Commonwealth wishes to pursue from the commencement of the Contract; and</w:t>
      </w:r>
    </w:p>
    <w:p w14:paraId="21C37521" w14:textId="43B5FE28" w:rsidR="00AB0F30" w:rsidRDefault="00012109" w:rsidP="001852FF">
      <w:pPr>
        <w:pStyle w:val="GuideSublistLv1-ASDEFCON"/>
        <w:numPr>
          <w:ilvl w:val="0"/>
          <w:numId w:val="35"/>
        </w:numPr>
        <w:rPr>
          <w:rStyle w:val="GuideText-ASDEFCONChar"/>
        </w:rPr>
      </w:pPr>
      <w:r>
        <w:rPr>
          <w:rStyle w:val="GuideText-ASDEFCONChar"/>
        </w:rPr>
        <w:t>a framework to promote and pursue</w:t>
      </w:r>
      <w:r w:rsidR="00AB0F30">
        <w:rPr>
          <w:rStyle w:val="GuideText-ASDEFCONChar"/>
        </w:rPr>
        <w:t xml:space="preserve"> R&amp;D opportunities that may arise during the Term.</w:t>
      </w:r>
    </w:p>
    <w:p w14:paraId="535F4EED" w14:textId="7E4D25E6" w:rsidR="00AB0F30" w:rsidRDefault="00AB0F30" w:rsidP="00AB0F30">
      <w:pPr>
        <w:pStyle w:val="GuideText-ASDEFCON"/>
      </w:pPr>
      <w:r>
        <w:t>The R&amp;D activities included in Contract scope are defined in Annex A to this DSD</w:t>
      </w:r>
      <w:r w:rsidR="00587ECE">
        <w:t xml:space="preserve"> (to be developed by the drafter)</w:t>
      </w:r>
      <w:r>
        <w:t xml:space="preserve">, </w:t>
      </w:r>
      <w:r w:rsidR="00012109">
        <w:t>which</w:t>
      </w:r>
      <w:r>
        <w:t xml:space="preserve"> would include</w:t>
      </w:r>
      <w:r w:rsidR="00012109">
        <w:t xml:space="preserve"> (for example)</w:t>
      </w:r>
      <w:r w:rsidR="00587ECE">
        <w:t>:</w:t>
      </w:r>
    </w:p>
    <w:p w14:paraId="0A51B614" w14:textId="750D2304" w:rsidR="001852FF" w:rsidRDefault="00587ECE" w:rsidP="001852FF">
      <w:pPr>
        <w:pStyle w:val="GuideSublistLv1-ASDEFCON"/>
        <w:numPr>
          <w:ilvl w:val="0"/>
          <w:numId w:val="36"/>
        </w:numPr>
      </w:pPr>
      <w:r>
        <w:t>the identification of the specific outcomes being sought;</w:t>
      </w:r>
    </w:p>
    <w:p w14:paraId="4D5E19B3" w14:textId="7238DBB5" w:rsidR="005A15F4" w:rsidRDefault="005A15F4" w:rsidP="001852FF">
      <w:pPr>
        <w:pStyle w:val="GuideSublistLv1-ASDEFCON"/>
        <w:numPr>
          <w:ilvl w:val="0"/>
          <w:numId w:val="36"/>
        </w:numPr>
      </w:pPr>
      <w:r>
        <w:t>any background information or parallel activities being undertaken by</w:t>
      </w:r>
      <w:r w:rsidR="00012109">
        <w:t>, for example,</w:t>
      </w:r>
      <w:r>
        <w:t xml:space="preserve"> </w:t>
      </w:r>
      <w:r>
        <w:rPr>
          <w:rStyle w:val="GuideText-ASDEFCONChar"/>
        </w:rPr>
        <w:t>Defence Science and Technology Group (</w:t>
      </w:r>
      <w:r w:rsidRPr="00587ECE">
        <w:rPr>
          <w:rStyle w:val="GuideText-ASDEFCONChar"/>
        </w:rPr>
        <w:t>DSTG</w:t>
      </w:r>
      <w:r>
        <w:t>) that help set the scene and define the scope for the activity;</w:t>
      </w:r>
    </w:p>
    <w:p w14:paraId="3AAB424B" w14:textId="604DD8C5" w:rsidR="00587ECE" w:rsidRDefault="00587ECE" w:rsidP="00587ECE">
      <w:pPr>
        <w:pStyle w:val="GuideSublistLv1-ASDEFCON"/>
      </w:pPr>
      <w:r>
        <w:t>any planning or reporting requirements (eg, a standalone plan for the specific R&amp;D activity);</w:t>
      </w:r>
    </w:p>
    <w:p w14:paraId="1CAD51E6" w14:textId="288A1EC3" w:rsidR="008D5933" w:rsidRDefault="00587ECE" w:rsidP="00587ECE">
      <w:pPr>
        <w:pStyle w:val="GuideSublistLv1-ASDEFCON"/>
        <w:rPr>
          <w:rStyle w:val="GuideText-ASDEFCONChar"/>
        </w:rPr>
      </w:pPr>
      <w:r w:rsidRPr="00587ECE">
        <w:t xml:space="preserve">requirements for the </w:t>
      </w:r>
      <w:r>
        <w:rPr>
          <w:rStyle w:val="GuideText-ASDEFCONChar"/>
        </w:rPr>
        <w:t>i</w:t>
      </w:r>
      <w:r w:rsidR="008D5933" w:rsidRPr="00587ECE">
        <w:rPr>
          <w:rStyle w:val="GuideText-ASDEFCONChar"/>
        </w:rPr>
        <w:t>nvolvement of other parties</w:t>
      </w:r>
      <w:r w:rsidR="00012109">
        <w:rPr>
          <w:rStyle w:val="GuideText-ASDEFCONChar"/>
        </w:rPr>
        <w:t>, such as</w:t>
      </w:r>
      <w:r w:rsidR="008D5933" w:rsidRPr="00587ECE">
        <w:rPr>
          <w:rStyle w:val="GuideText-ASDEFCONChar"/>
        </w:rPr>
        <w:t xml:space="preserve"> academia, DSTG</w:t>
      </w:r>
      <w:r>
        <w:t>, Commonwealth Scientific and Industrial Research Organisation (CSIRO), other Commonwealth agencies</w:t>
      </w:r>
      <w:r w:rsidR="008D5933" w:rsidRPr="00587ECE">
        <w:rPr>
          <w:rStyle w:val="GuideText-ASDEFCONChar"/>
        </w:rPr>
        <w:t xml:space="preserve">, </w:t>
      </w:r>
      <w:r>
        <w:rPr>
          <w:rStyle w:val="GuideText-ASDEFCONChar"/>
        </w:rPr>
        <w:t xml:space="preserve">and </w:t>
      </w:r>
      <w:r>
        <w:t>state governments</w:t>
      </w:r>
      <w:r>
        <w:rPr>
          <w:rStyle w:val="GuideText-ASDEFCONChar"/>
        </w:rPr>
        <w:t>;</w:t>
      </w:r>
    </w:p>
    <w:p w14:paraId="458D5BCE" w14:textId="60B7DFA5" w:rsidR="00587ECE" w:rsidRDefault="00587ECE" w:rsidP="00587ECE">
      <w:pPr>
        <w:pStyle w:val="GuideSublistLv1-ASDEFCON"/>
        <w:rPr>
          <w:rStyle w:val="GuideText-ASDEFCONChar"/>
        </w:rPr>
      </w:pPr>
      <w:r>
        <w:rPr>
          <w:rStyle w:val="GuideText-ASDEFCONChar"/>
        </w:rPr>
        <w:t>any specific work requirements</w:t>
      </w:r>
      <w:r w:rsidR="00012109">
        <w:rPr>
          <w:rStyle w:val="GuideText-ASDEFCONChar"/>
        </w:rPr>
        <w:t>, such as</w:t>
      </w:r>
      <w:r>
        <w:rPr>
          <w:rStyle w:val="GuideText-ASDEFCONChar"/>
        </w:rPr>
        <w:t xml:space="preserve"> for the development of prototypes or for trialling and testing </w:t>
      </w:r>
      <w:r w:rsidR="00012109">
        <w:rPr>
          <w:rStyle w:val="GuideText-ASDEFCONChar"/>
        </w:rPr>
        <w:t>on or with Defence systems</w:t>
      </w:r>
      <w:r>
        <w:rPr>
          <w:rStyle w:val="GuideText-ASDEFCONChar"/>
        </w:rPr>
        <w:t>;</w:t>
      </w:r>
    </w:p>
    <w:p w14:paraId="6576CCCF" w14:textId="323B572C" w:rsidR="00587ECE" w:rsidRDefault="00587ECE" w:rsidP="00587ECE">
      <w:pPr>
        <w:pStyle w:val="GuideSublistLv1-ASDEFCON"/>
        <w:rPr>
          <w:rStyle w:val="GuideText-ASDEFCONChar"/>
        </w:rPr>
      </w:pPr>
      <w:r>
        <w:rPr>
          <w:rStyle w:val="GuideText-ASDEFCONChar"/>
        </w:rPr>
        <w:t>(optionally) any off-ramps, so that it is clear, for example, the conditions under which the Commonwealth would no longer wish to pursue the R&amp;D activity; and</w:t>
      </w:r>
    </w:p>
    <w:p w14:paraId="298BF227" w14:textId="345871F2" w:rsidR="00587ECE" w:rsidRPr="00587ECE" w:rsidRDefault="005A15F4" w:rsidP="00587ECE">
      <w:pPr>
        <w:pStyle w:val="GuideSublistLv1-ASDEFCON"/>
        <w:rPr>
          <w:rStyle w:val="GuideText-ASDEFCONChar"/>
        </w:rPr>
      </w:pPr>
      <w:r>
        <w:rPr>
          <w:rStyle w:val="GuideText-ASDEFCONChar"/>
        </w:rPr>
        <w:t>a</w:t>
      </w:r>
      <w:r w:rsidR="00587ECE">
        <w:rPr>
          <w:rStyle w:val="GuideText-ASDEFCONChar"/>
        </w:rPr>
        <w:t xml:space="preserve">ny other matters to ensure that the nature and scope of the </w:t>
      </w:r>
      <w:r>
        <w:rPr>
          <w:rStyle w:val="GuideText-ASDEFCONChar"/>
        </w:rPr>
        <w:t>R&amp;D activity is clear.</w:t>
      </w:r>
    </w:p>
    <w:p w14:paraId="3BB90D7E" w14:textId="182278C9" w:rsidR="00D7318A" w:rsidRDefault="003C5FA1" w:rsidP="00BE209D">
      <w:pPr>
        <w:pStyle w:val="GuideText-ASDEFCON"/>
        <w:rPr>
          <w:rStyle w:val="GuideText-ASDEFCONChar"/>
        </w:rPr>
      </w:pPr>
      <w:r>
        <w:rPr>
          <w:rStyle w:val="GuideText-ASDEFCONChar"/>
        </w:rPr>
        <w:t xml:space="preserve">If there are R&amp;D activities that the Capability Manager wishes to address from the commencement of the Contract, drafters need to </w:t>
      </w:r>
      <w:r w:rsidR="005A15F4">
        <w:rPr>
          <w:rStyle w:val="GuideText-ASDEFCONChar"/>
        </w:rPr>
        <w:t>d</w:t>
      </w:r>
      <w:r w:rsidR="00D7318A" w:rsidRPr="005A15F4">
        <w:rPr>
          <w:rStyle w:val="GuideText-ASDEFCONChar"/>
        </w:rPr>
        <w:t xml:space="preserve">evelop </w:t>
      </w:r>
      <w:r>
        <w:rPr>
          <w:rStyle w:val="GuideText-ASDEFCONChar"/>
        </w:rPr>
        <w:t xml:space="preserve">separate </w:t>
      </w:r>
      <w:r w:rsidR="00D7318A" w:rsidRPr="005A15F4">
        <w:rPr>
          <w:rStyle w:val="GuideText-ASDEFCONChar"/>
        </w:rPr>
        <w:t xml:space="preserve">annexes for </w:t>
      </w:r>
      <w:r>
        <w:rPr>
          <w:rStyle w:val="GuideText-ASDEFCONChar"/>
        </w:rPr>
        <w:t xml:space="preserve">each </w:t>
      </w:r>
      <w:r w:rsidR="00D7318A" w:rsidRPr="005A15F4">
        <w:rPr>
          <w:rStyle w:val="GuideText-ASDEFCONChar"/>
        </w:rPr>
        <w:t>specific R&amp;D activit</w:t>
      </w:r>
      <w:r>
        <w:rPr>
          <w:rStyle w:val="GuideText-ASDEFCONChar"/>
        </w:rPr>
        <w:t>y</w:t>
      </w:r>
      <w:r w:rsidR="005A15F4">
        <w:rPr>
          <w:rStyle w:val="GuideText-ASDEFCONChar"/>
        </w:rPr>
        <w:t xml:space="preserve"> so that these requirements can be included in the tendered price</w:t>
      </w:r>
      <w:r w:rsidR="008D5933" w:rsidRPr="005A15F4">
        <w:rPr>
          <w:rStyle w:val="GuideText-ASDEFCONChar"/>
        </w:rPr>
        <w:t>.</w:t>
      </w:r>
      <w:r w:rsidR="005A15F4">
        <w:rPr>
          <w:rStyle w:val="GuideText-ASDEFCONChar"/>
        </w:rPr>
        <w:t xml:space="preserve">  These R&amp;D activities would be undertaken as Recurring Services.</w:t>
      </w:r>
    </w:p>
    <w:p w14:paraId="0F11C633" w14:textId="18DFC0CA" w:rsidR="005A15F4" w:rsidRDefault="00012109" w:rsidP="00BE209D">
      <w:pPr>
        <w:pStyle w:val="GuideText-ASDEFCON"/>
        <w:rPr>
          <w:rStyle w:val="GuideText-ASDEFCONChar"/>
        </w:rPr>
      </w:pPr>
      <w:r>
        <w:rPr>
          <w:rStyle w:val="GuideText-ASDEFCONChar"/>
        </w:rPr>
        <w:t>D</w:t>
      </w:r>
      <w:r w:rsidR="005A15F4">
        <w:rPr>
          <w:rStyle w:val="GuideText-ASDEFCONChar"/>
        </w:rPr>
        <w:t xml:space="preserve">rafters should also include specific requirements in the applicable annex to the COT to ensure that the nature and scope of each tenderer’s proposal against these requirements is clear, including any limitations or constraints (eg, arising out of Intellectual Property </w:t>
      </w:r>
      <w:r w:rsidR="008B0284">
        <w:rPr>
          <w:rStyle w:val="GuideText-ASDEFCONChar"/>
        </w:rPr>
        <w:t xml:space="preserve">(IP) </w:t>
      </w:r>
      <w:r w:rsidR="005A15F4">
        <w:rPr>
          <w:rStyle w:val="GuideText-ASDEFCONChar"/>
        </w:rPr>
        <w:t>considerations).</w:t>
      </w:r>
    </w:p>
    <w:p w14:paraId="36109E43" w14:textId="37AD4630" w:rsidR="00966B16" w:rsidRPr="005A15F4" w:rsidRDefault="00966B16" w:rsidP="00BE209D">
      <w:pPr>
        <w:pStyle w:val="GuideText-ASDEFCON"/>
        <w:rPr>
          <w:rStyle w:val="GuideText-ASDEFCONChar"/>
        </w:rPr>
      </w:pPr>
      <w:r>
        <w:rPr>
          <w:rStyle w:val="GuideText-ASDEFCONChar"/>
        </w:rPr>
        <w:t>Drafters should also include the optional clauses if the Capability Manager wishes to pursue R&amp;D opportunities under the Contract, which could occur, for example, when there is a need to pursue some form of technology evolution program or Navy’s “evergreening” concepts.</w:t>
      </w:r>
      <w:r w:rsidR="00CE6C6F">
        <w:rPr>
          <w:rStyle w:val="GuideText-ASDEFCONChar"/>
        </w:rPr>
        <w:t xml:space="preserve">  These R&amp;D opportunities may be undertaken either through a CCP or as an S&amp;Q Service </w:t>
      </w:r>
      <w:r w:rsidR="00CE6C6F">
        <w:t>(noting that S&amp;Q Services can be performed by a CSC when that module is included in the draft Contract).</w:t>
      </w:r>
    </w:p>
    <w:p w14:paraId="3DFBB0CE" w14:textId="43EEC85A" w:rsidR="008D5933" w:rsidRPr="00966B16" w:rsidRDefault="008D5933" w:rsidP="00BE209D">
      <w:pPr>
        <w:pStyle w:val="GuideText-ASDEFCON"/>
        <w:rPr>
          <w:rStyle w:val="GuideText-ASDEFCONChar"/>
        </w:rPr>
      </w:pPr>
      <w:r w:rsidRPr="00966B16">
        <w:rPr>
          <w:rStyle w:val="GuideText-ASDEFCONChar"/>
        </w:rPr>
        <w:t xml:space="preserve">Implementation </w:t>
      </w:r>
      <w:r w:rsidR="007D371D" w:rsidRPr="00966B16">
        <w:rPr>
          <w:rStyle w:val="GuideText-ASDEFCONChar"/>
        </w:rPr>
        <w:t xml:space="preserve">of R&amp;D outcomes, when a potential design solution has been developed to a sufficient level of definition and maturity, is managed </w:t>
      </w:r>
      <w:r w:rsidRPr="00966B16">
        <w:rPr>
          <w:rStyle w:val="GuideText-ASDEFCONChar"/>
        </w:rPr>
        <w:t xml:space="preserve">via existing DSD clauses for </w:t>
      </w:r>
      <w:r w:rsidR="007D371D" w:rsidRPr="00966B16">
        <w:rPr>
          <w:rStyle w:val="GuideText-ASDEFCONChar"/>
        </w:rPr>
        <w:t xml:space="preserve">implementing </w:t>
      </w:r>
      <w:r w:rsidRPr="00966B16">
        <w:rPr>
          <w:rStyle w:val="GuideText-ASDEFCONChar"/>
        </w:rPr>
        <w:t>engineering changes.</w:t>
      </w:r>
    </w:p>
    <w:p w14:paraId="3A88F04C" w14:textId="7529E85C" w:rsidR="007D371D" w:rsidRDefault="007A4B87" w:rsidP="00BE209D">
      <w:pPr>
        <w:pStyle w:val="GuideText-ASDEFCON"/>
        <w:rPr>
          <w:rStyle w:val="GuideText-ASDEFCONChar"/>
        </w:rPr>
      </w:pPr>
      <w:r>
        <w:rPr>
          <w:rStyle w:val="GuideText-ASDEFCONChar"/>
        </w:rPr>
        <w:t xml:space="preserve">R&amp;D activities are likely to have commercial sensitivities, and commercial advice should be sought when including these clauses, particularly in relation to </w:t>
      </w:r>
      <w:r w:rsidR="007D371D" w:rsidRPr="00966B16">
        <w:rPr>
          <w:rStyle w:val="GuideText-ASDEFCONChar"/>
        </w:rPr>
        <w:t>IP rights and arrangements</w:t>
      </w:r>
      <w:r>
        <w:rPr>
          <w:rStyle w:val="GuideText-ASDEFCONChar"/>
        </w:rPr>
        <w:t>,</w:t>
      </w:r>
      <w:r w:rsidR="007D371D" w:rsidRPr="00966B16">
        <w:rPr>
          <w:rStyle w:val="GuideText-ASDEFCONChar"/>
        </w:rPr>
        <w:t xml:space="preserve"> possible Commonwealth TD and </w:t>
      </w:r>
      <w:r w:rsidR="008B0284" w:rsidRPr="00966B16">
        <w:rPr>
          <w:rStyle w:val="GuideText-ASDEFCONChar"/>
        </w:rPr>
        <w:t xml:space="preserve">Commonwealth </w:t>
      </w:r>
      <w:r>
        <w:rPr>
          <w:rStyle w:val="GuideText-ASDEFCONChar"/>
        </w:rPr>
        <w:t>Software</w:t>
      </w:r>
      <w:r w:rsidR="007D371D" w:rsidRPr="00966B16">
        <w:rPr>
          <w:rStyle w:val="GuideText-ASDEFCONChar"/>
        </w:rPr>
        <w:t xml:space="preserve">, licences to commercialise, </w:t>
      </w:r>
      <w:r>
        <w:rPr>
          <w:rStyle w:val="GuideText-ASDEFCONChar"/>
        </w:rPr>
        <w:t xml:space="preserve">and any requirements for </w:t>
      </w:r>
      <w:r w:rsidR="007D371D" w:rsidRPr="00966B16">
        <w:rPr>
          <w:rStyle w:val="GuideText-ASDEFCONChar"/>
        </w:rPr>
        <w:t>third party agreements / deeds</w:t>
      </w:r>
      <w:r>
        <w:rPr>
          <w:rStyle w:val="GuideText-ASDEFCONChar"/>
        </w:rPr>
        <w:t>.</w:t>
      </w:r>
    </w:p>
    <w:p w14:paraId="20AC76D6" w14:textId="77777777" w:rsidR="00BE209D" w:rsidRPr="00D077F9" w:rsidRDefault="00BE209D" w:rsidP="00BE209D">
      <w:pPr>
        <w:pStyle w:val="GuideMarginHead-ASDEFCON"/>
        <w:rPr>
          <w:u w:val="single"/>
        </w:rPr>
      </w:pPr>
      <w:r w:rsidRPr="00D077F9">
        <w:rPr>
          <w:u w:val="single"/>
        </w:rPr>
        <w:t>Related Clauses/ Documents:</w:t>
      </w:r>
    </w:p>
    <w:p w14:paraId="1357C65D" w14:textId="54ECDEC5" w:rsidR="00BE209D" w:rsidRDefault="00BE209D" w:rsidP="00BE209D">
      <w:pPr>
        <w:pStyle w:val="GuideText-ASDEFCON"/>
      </w:pPr>
      <w:r>
        <w:t>Attachment F, Australian Industry Capability</w:t>
      </w:r>
    </w:p>
    <w:p w14:paraId="160F2B52" w14:textId="62F43BC9" w:rsidR="007D371D" w:rsidRDefault="007D371D" w:rsidP="00BE209D">
      <w:pPr>
        <w:pStyle w:val="GuideText-ASDEFCON"/>
      </w:pPr>
      <w:r>
        <w:t>Draft COC clause 5, Technical Data, Software and Contract Material</w:t>
      </w:r>
    </w:p>
    <w:p w14:paraId="5FF8E548" w14:textId="54C28835" w:rsidR="008D5933" w:rsidRDefault="008D5933" w:rsidP="00BE209D">
      <w:pPr>
        <w:pStyle w:val="GuideText-ASDEFCON"/>
      </w:pPr>
      <w:r>
        <w:t>Draft SOW clauses 5.2 and 5.3, for reporting and reviews</w:t>
      </w:r>
    </w:p>
    <w:p w14:paraId="1EEC0A91" w14:textId="78C76C47" w:rsidR="00BE209D" w:rsidRDefault="00BE209D" w:rsidP="00BE209D">
      <w:pPr>
        <w:pStyle w:val="GuideText-ASDEFCON"/>
      </w:pPr>
      <w:r>
        <w:t xml:space="preserve">Draft SOW </w:t>
      </w:r>
      <w:r w:rsidR="008D5933">
        <w:t>c</w:t>
      </w:r>
      <w:r>
        <w:t xml:space="preserve">lause </w:t>
      </w:r>
      <w:r w:rsidR="008D5933">
        <w:t>1</w:t>
      </w:r>
      <w:r w:rsidR="008228BA">
        <w:t>0</w:t>
      </w:r>
      <w:r>
        <w:t>, Australian Industry Capability</w:t>
      </w:r>
    </w:p>
    <w:p w14:paraId="2FD9DC79" w14:textId="2251ED6B" w:rsidR="008D5933" w:rsidRDefault="008D5933" w:rsidP="00BE209D">
      <w:pPr>
        <w:pStyle w:val="GuideText-ASDEFCON"/>
      </w:pPr>
      <w:r>
        <w:t>DID-ENG-CEMP</w:t>
      </w:r>
    </w:p>
    <w:p w14:paraId="77464E62" w14:textId="77777777" w:rsidR="008D5933" w:rsidRDefault="008D5933" w:rsidP="008D5933">
      <w:pPr>
        <w:pStyle w:val="GuideText-ASDEFCON"/>
      </w:pPr>
      <w:r>
        <w:t>DID-SSM-AICP</w:t>
      </w:r>
    </w:p>
    <w:p w14:paraId="3C0DE05D" w14:textId="2637D4CB" w:rsidR="008D5933" w:rsidRDefault="008D5933" w:rsidP="00BE209D">
      <w:pPr>
        <w:pStyle w:val="GuideText-ASDEFCON"/>
      </w:pPr>
      <w:r>
        <w:t>DID-SSM-CSSR</w:t>
      </w:r>
    </w:p>
    <w:p w14:paraId="525043FE" w14:textId="31EF9312" w:rsidR="00C002D9" w:rsidRDefault="00BE209D" w:rsidP="00BE209D">
      <w:pPr>
        <w:pStyle w:val="GuideMarginHead-ASDEFCON"/>
        <w:rPr>
          <w:rStyle w:val="GuideText-ASDEFCONChar"/>
        </w:rPr>
      </w:pPr>
      <w:r w:rsidRPr="00D077F9">
        <w:rPr>
          <w:rStyle w:val="GuideMarginHead-ASDEFCONChar"/>
          <w:u w:val="single"/>
        </w:rPr>
        <w:t>Optional Clauses:</w:t>
      </w:r>
      <w:r>
        <w:tab/>
      </w:r>
      <w:r w:rsidRPr="00D077F9">
        <w:rPr>
          <w:rStyle w:val="GuideText-ASDEFCONChar"/>
        </w:rPr>
        <w:t>N</w:t>
      </w:r>
      <w:r>
        <w:rPr>
          <w:rStyle w:val="GuideText-ASDEFCONChar"/>
        </w:rPr>
        <w:t>one</w:t>
      </w:r>
    </w:p>
    <w:p w14:paraId="2D7877EF" w14:textId="77777777" w:rsidR="00B779BB" w:rsidRDefault="00B779BB" w:rsidP="00B779BB">
      <w:pPr>
        <w:pStyle w:val="GuideMarginHead-ASDEFCON"/>
        <w:rPr>
          <w:rStyle w:val="GuideText-ASDEFCONChar"/>
        </w:rPr>
      </w:pPr>
    </w:p>
    <w:p w14:paraId="019DD7E1" w14:textId="2DAC91D2" w:rsidR="00B779BB" w:rsidRDefault="00B779BB" w:rsidP="00E3397C">
      <w:pPr>
        <w:pStyle w:val="SOWTL2-ASDEFCON"/>
        <w:rPr>
          <w:rStyle w:val="GuideText-ASDEFCONChar"/>
          <w:b/>
        </w:rPr>
      </w:pPr>
      <w:r>
        <w:rPr>
          <w:rStyle w:val="GuideText-ASDEFCONChar"/>
          <w:b/>
        </w:rPr>
        <w:t xml:space="preserve">Reliability Program and </w:t>
      </w:r>
      <w:r w:rsidR="00E3397C">
        <w:rPr>
          <w:rStyle w:val="GuideText-ASDEFCONChar"/>
          <w:b/>
        </w:rPr>
        <w:t xml:space="preserve">Updates to </w:t>
      </w:r>
      <w:r w:rsidRPr="00F90F66">
        <w:rPr>
          <w:rStyle w:val="GuideText-ASDEFCONChar"/>
          <w:b/>
        </w:rPr>
        <w:t>Maintenance Requirements</w:t>
      </w:r>
    </w:p>
    <w:p w14:paraId="1F6F943A" w14:textId="19BAF48D" w:rsidR="0064356B" w:rsidRDefault="0064356B" w:rsidP="0064356B">
      <w:pPr>
        <w:pStyle w:val="GuideMarginHead-ASDEFCON"/>
      </w:pPr>
      <w:r w:rsidRPr="00A33760">
        <w:rPr>
          <w:u w:val="single"/>
        </w:rPr>
        <w:t>Status</w:t>
      </w:r>
      <w:r>
        <w:rPr>
          <w:rStyle w:val="MarginheadingChar"/>
        </w:rPr>
        <w:t>:</w:t>
      </w:r>
      <w:r>
        <w:tab/>
        <w:t xml:space="preserve">Optional.  </w:t>
      </w:r>
      <w:r w:rsidR="00494152">
        <w:t>A</w:t>
      </w:r>
      <w:r>
        <w:t>pplicable to aircraft (</w:t>
      </w:r>
      <w:r w:rsidR="0003139B">
        <w:t>Mission System level</w:t>
      </w:r>
      <w:r>
        <w:t xml:space="preserve">) </w:t>
      </w:r>
      <w:r w:rsidR="0003139B">
        <w:t xml:space="preserve">support </w:t>
      </w:r>
      <w:r>
        <w:t xml:space="preserve">contracts where the Contractor will be required to </w:t>
      </w:r>
      <w:r w:rsidR="00494152">
        <w:t>perform</w:t>
      </w:r>
      <w:r>
        <w:t xml:space="preserve"> </w:t>
      </w:r>
      <w:r w:rsidR="00494152">
        <w:t xml:space="preserve">on-going </w:t>
      </w:r>
      <w:r>
        <w:t xml:space="preserve">reliability and </w:t>
      </w:r>
      <w:r w:rsidR="00854EB7">
        <w:t xml:space="preserve">Maintenance </w:t>
      </w:r>
      <w:r>
        <w:t>analyses.</w:t>
      </w:r>
    </w:p>
    <w:p w14:paraId="16964579" w14:textId="5A223510" w:rsidR="0064356B" w:rsidRDefault="0064356B" w:rsidP="0064356B">
      <w:pPr>
        <w:pStyle w:val="GuideMarginHead-ASDEFCON"/>
      </w:pPr>
      <w:r w:rsidRPr="00A33760">
        <w:rPr>
          <w:u w:val="single"/>
        </w:rPr>
        <w:t>Purpose</w:t>
      </w:r>
      <w:r>
        <w:rPr>
          <w:rStyle w:val="MarginheadingChar"/>
        </w:rPr>
        <w:t>:</w:t>
      </w:r>
      <w:r>
        <w:tab/>
        <w:t xml:space="preserve">To require the Contractor to </w:t>
      </w:r>
      <w:r w:rsidR="0003139B">
        <w:t xml:space="preserve">conduct reliability and Maintenance </w:t>
      </w:r>
      <w:r w:rsidR="000D3D22">
        <w:t>R</w:t>
      </w:r>
      <w:r w:rsidR="0003139B">
        <w:t xml:space="preserve">equirements </w:t>
      </w:r>
      <w:r w:rsidR="000D3D22">
        <w:t>D</w:t>
      </w:r>
      <w:r w:rsidR="0003139B">
        <w:t>etermination programs in order to support continuing airworthiness and to provide the information required for improvement of the Maintenance program</w:t>
      </w:r>
      <w:r>
        <w:t>.</w:t>
      </w:r>
    </w:p>
    <w:p w14:paraId="1DF3EE1E" w14:textId="69B20C8E" w:rsidR="0064356B" w:rsidRDefault="0064356B" w:rsidP="0064356B">
      <w:pPr>
        <w:pStyle w:val="GuideMarginHead-ASDEFCON"/>
      </w:pPr>
      <w:r w:rsidRPr="00A6484C">
        <w:rPr>
          <w:u w:val="single"/>
        </w:rPr>
        <w:t>Policy</w:t>
      </w:r>
      <w:r>
        <w:rPr>
          <w:rStyle w:val="MarginheadingChar"/>
        </w:rPr>
        <w:t>:</w:t>
      </w:r>
      <w:r>
        <w:tab/>
      </w:r>
      <w:r w:rsidR="00462769">
        <w:t>Engineering and Maintenance Manual (EMM)</w:t>
      </w:r>
      <w:r w:rsidR="00F30560" w:rsidRPr="00286C43">
        <w:t xml:space="preserve"> Chapter </w:t>
      </w:r>
      <w:r w:rsidR="00462769">
        <w:t>6</w:t>
      </w:r>
      <w:r w:rsidR="00F30560" w:rsidRPr="00286C43">
        <w:t>,</w:t>
      </w:r>
      <w:r w:rsidR="00F30560">
        <w:t xml:space="preserve"> </w:t>
      </w:r>
      <w:r w:rsidR="00F30560" w:rsidRPr="00F30560">
        <w:rPr>
          <w:i/>
        </w:rPr>
        <w:t>Reliability, Availability and Maintainability</w:t>
      </w:r>
    </w:p>
    <w:p w14:paraId="2A184CD1" w14:textId="7733FDA3" w:rsidR="00F30560" w:rsidRDefault="00F30560" w:rsidP="00F30560">
      <w:pPr>
        <w:pStyle w:val="GuideText-ASDEFCON"/>
      </w:pPr>
      <w:r w:rsidRPr="00EB6E01">
        <w:rPr>
          <w:i/>
        </w:rPr>
        <w:t>ADO Reliability, Availability and Maintainability Manual</w:t>
      </w:r>
      <w:r>
        <w:t xml:space="preserve"> (RAMMAN)</w:t>
      </w:r>
    </w:p>
    <w:p w14:paraId="25E4A89A" w14:textId="398A5DF8" w:rsidR="0003139B" w:rsidRDefault="0064356B" w:rsidP="00882879">
      <w:pPr>
        <w:pStyle w:val="GuideMarginHead-ASDEFCON"/>
      </w:pPr>
      <w:r w:rsidRPr="00CB4ED9">
        <w:rPr>
          <w:u w:val="single"/>
        </w:rPr>
        <w:t>Guidance</w:t>
      </w:r>
      <w:r>
        <w:t>:</w:t>
      </w:r>
      <w:r>
        <w:tab/>
      </w:r>
      <w:r w:rsidR="0003139B">
        <w:rPr>
          <w:rStyle w:val="GuideText-ASDEFCONChar"/>
        </w:rPr>
        <w:t xml:space="preserve">Optional clauses (below) have been drafted for </w:t>
      </w:r>
      <w:r w:rsidR="00854EB7">
        <w:rPr>
          <w:rStyle w:val="GuideText-ASDEFCONChar"/>
        </w:rPr>
        <w:t>contracts providing Mission System level support for an</w:t>
      </w:r>
      <w:r w:rsidR="0003139B">
        <w:rPr>
          <w:rStyle w:val="GuideText-ASDEFCONChar"/>
        </w:rPr>
        <w:t xml:space="preserve"> aircraft</w:t>
      </w:r>
      <w:r w:rsidR="00854EB7">
        <w:rPr>
          <w:rStyle w:val="GuideText-ASDEFCONChar"/>
        </w:rPr>
        <w:t xml:space="preserve"> fleet</w:t>
      </w:r>
      <w:r w:rsidR="0003139B">
        <w:rPr>
          <w:rStyle w:val="GuideText-ASDEFCONChar"/>
        </w:rPr>
        <w:t xml:space="preserve">.  These clauses may be adapted </w:t>
      </w:r>
      <w:r w:rsidR="00854EB7">
        <w:rPr>
          <w:rStyle w:val="GuideText-ASDEFCONChar"/>
        </w:rPr>
        <w:t>to maritime vessels, land vehicles, and other systems where whole-of-system reliability and maintenance are to be analysed.</w:t>
      </w:r>
    </w:p>
    <w:p w14:paraId="5ADC9538" w14:textId="28697F49" w:rsidR="0031771B" w:rsidRDefault="0031771B" w:rsidP="0003139B">
      <w:pPr>
        <w:pStyle w:val="GuideText-ASDEFCON"/>
        <w:rPr>
          <w:rStyle w:val="GuideText-ASDEFCONChar"/>
        </w:rPr>
      </w:pPr>
      <w:r>
        <w:rPr>
          <w:rStyle w:val="GuideText-ASDEFCONChar"/>
        </w:rPr>
        <w:t>If required, the heading (above) and optional clauses (below) may be copied to the DSD and tailored (note: add the clauses to the end of the DSD to avoid cross-reference errors).</w:t>
      </w:r>
    </w:p>
    <w:p w14:paraId="3202A4BE" w14:textId="38CC0D68" w:rsidR="0064356B" w:rsidRDefault="005A06F1" w:rsidP="0003139B">
      <w:pPr>
        <w:pStyle w:val="GuideText-ASDEFCON"/>
      </w:pPr>
      <w:r>
        <w:t>Th</w:t>
      </w:r>
      <w:r w:rsidR="0070485F">
        <w:t>e</w:t>
      </w:r>
      <w:r>
        <w:t xml:space="preserve"> </w:t>
      </w:r>
      <w:r w:rsidR="0070485F">
        <w:rPr>
          <w:rStyle w:val="GuideText-ASDEFCONChar"/>
        </w:rPr>
        <w:t xml:space="preserve">optional </w:t>
      </w:r>
      <w:r>
        <w:t>clause</w:t>
      </w:r>
      <w:r w:rsidR="0070485F">
        <w:t>s</w:t>
      </w:r>
      <w:r>
        <w:t xml:space="preserve"> de</w:t>
      </w:r>
      <w:r w:rsidR="006F5104">
        <w:t>scribe</w:t>
      </w:r>
      <w:r>
        <w:t xml:space="preserve"> </w:t>
      </w:r>
      <w:r w:rsidR="0070485F">
        <w:t>a four-</w:t>
      </w:r>
      <w:r>
        <w:t>part process</w:t>
      </w:r>
      <w:r w:rsidR="006F5104">
        <w:t>, resulting in the update of the Aircraft Maintenance Programme,</w:t>
      </w:r>
      <w:r>
        <w:t xml:space="preserve"> to improve the effectiveness (including Materiel Safety outcomes) </w:t>
      </w:r>
      <w:r w:rsidR="00E3397C">
        <w:t xml:space="preserve">and efficiency </w:t>
      </w:r>
      <w:r>
        <w:t>of Maintenance</w:t>
      </w:r>
      <w:r w:rsidR="0070485F">
        <w:t>.  All four steps may be included in the draft Contract or, after a particular point in the process, the work may transfer to the SPO (to Defence personnel or a specialist Commonwealth Service Provider).  The four-part process</w:t>
      </w:r>
      <w:r w:rsidR="00574E6E">
        <w:t xml:space="preserve"> includes</w:t>
      </w:r>
      <w:r w:rsidR="0081642E">
        <w:t xml:space="preserve"> the</w:t>
      </w:r>
      <w:r w:rsidR="00574E6E">
        <w:t>:</w:t>
      </w:r>
    </w:p>
    <w:p w14:paraId="2A76D2D2" w14:textId="2B508821" w:rsidR="005A06F1" w:rsidRDefault="0081642E" w:rsidP="001852FF">
      <w:pPr>
        <w:pStyle w:val="GuideSublistLv1-ASDEFCON"/>
        <w:numPr>
          <w:ilvl w:val="0"/>
          <w:numId w:val="34"/>
        </w:numPr>
      </w:pPr>
      <w:r w:rsidRPr="0081642E">
        <w:rPr>
          <w:b/>
        </w:rPr>
        <w:t>Reliability Program</w:t>
      </w:r>
      <w:r>
        <w:t xml:space="preserve">, to </w:t>
      </w:r>
      <w:r w:rsidR="00574E6E">
        <w:t>monitor</w:t>
      </w:r>
      <w:r>
        <w:t xml:space="preserve"> and review the</w:t>
      </w:r>
      <w:r w:rsidR="00574E6E">
        <w:t xml:space="preserve"> </w:t>
      </w:r>
      <w:r w:rsidR="00E64746">
        <w:t>on-going reliability</w:t>
      </w:r>
      <w:r>
        <w:t xml:space="preserve"> of the system</w:t>
      </w:r>
      <w:r w:rsidR="00E64746">
        <w:t xml:space="preserve">, </w:t>
      </w:r>
      <w:r w:rsidR="00142BC5">
        <w:t xml:space="preserve">Defect </w:t>
      </w:r>
      <w:r w:rsidR="005C5742">
        <w:t>investigation</w:t>
      </w:r>
      <w:r>
        <w:t>s</w:t>
      </w:r>
      <w:r w:rsidR="00E64746">
        <w:t xml:space="preserve"> </w:t>
      </w:r>
      <w:r>
        <w:t xml:space="preserve">and </w:t>
      </w:r>
      <w:r w:rsidR="00E64746">
        <w:t>system safety</w:t>
      </w:r>
      <w:r>
        <w:t xml:space="preserve"> program</w:t>
      </w:r>
      <w:r w:rsidR="00E64746">
        <w:t xml:space="preserve"> inputs</w:t>
      </w:r>
      <w:r w:rsidR="005C5742">
        <w:t>;</w:t>
      </w:r>
    </w:p>
    <w:p w14:paraId="2B82908E" w14:textId="5679B976" w:rsidR="005A06F1" w:rsidRDefault="0081642E" w:rsidP="00E64746">
      <w:pPr>
        <w:pStyle w:val="GuideSublistLv1-ASDEFCON"/>
      </w:pPr>
      <w:r w:rsidRPr="0081642E">
        <w:rPr>
          <w:b/>
        </w:rPr>
        <w:t>Maintenance Requirements Determination</w:t>
      </w:r>
      <w:r>
        <w:t xml:space="preserve"> (MRD), to </w:t>
      </w:r>
      <w:r w:rsidR="00574E6E">
        <w:t xml:space="preserve">review </w:t>
      </w:r>
      <w:r w:rsidR="00460549">
        <w:t xml:space="preserve">and undertake </w:t>
      </w:r>
      <w:r>
        <w:t>Failure Mode Effects and Criticality Analysis (FMECA)</w:t>
      </w:r>
      <w:r w:rsidR="00BA3614">
        <w:t xml:space="preserve"> when</w:t>
      </w:r>
      <w:r>
        <w:t xml:space="preserve"> required,</w:t>
      </w:r>
      <w:r w:rsidR="00FE4FF4">
        <w:t xml:space="preserve"> </w:t>
      </w:r>
      <w:r w:rsidR="00574E6E">
        <w:t>Reliability Centred Maintenance (</w:t>
      </w:r>
      <w:r w:rsidR="005A06F1">
        <w:t>RCM</w:t>
      </w:r>
      <w:r w:rsidR="00574E6E">
        <w:t xml:space="preserve">) </w:t>
      </w:r>
      <w:r w:rsidR="00460549">
        <w:t>analysis,</w:t>
      </w:r>
      <w:r w:rsidR="005A06F1">
        <w:t xml:space="preserve"> and </w:t>
      </w:r>
      <w:r w:rsidR="00460549">
        <w:t>to</w:t>
      </w:r>
      <w:r>
        <w:t xml:space="preserve"> </w:t>
      </w:r>
      <w:r w:rsidR="005A06F1">
        <w:t>report</w:t>
      </w:r>
      <w:r w:rsidR="00574E6E">
        <w:t xml:space="preserve"> </w:t>
      </w:r>
      <w:r>
        <w:t xml:space="preserve">the </w:t>
      </w:r>
      <w:r w:rsidR="00574E6E">
        <w:t>findings</w:t>
      </w:r>
      <w:r w:rsidR="00E64746">
        <w:t>;</w:t>
      </w:r>
    </w:p>
    <w:p w14:paraId="4AF053A4" w14:textId="32D118EF" w:rsidR="005A06F1" w:rsidRDefault="004F0284" w:rsidP="00E64746">
      <w:pPr>
        <w:pStyle w:val="GuideSublistLv1-ASDEFCON"/>
      </w:pPr>
      <w:r>
        <w:rPr>
          <w:b/>
        </w:rPr>
        <w:t>Analyse</w:t>
      </w:r>
      <w:r w:rsidRPr="0081642E">
        <w:rPr>
          <w:b/>
        </w:rPr>
        <w:t xml:space="preserve"> </w:t>
      </w:r>
      <w:r>
        <w:rPr>
          <w:b/>
        </w:rPr>
        <w:t xml:space="preserve">and </w:t>
      </w:r>
      <w:r w:rsidR="0081642E" w:rsidRPr="0081642E">
        <w:rPr>
          <w:b/>
        </w:rPr>
        <w:t xml:space="preserve">Review </w:t>
      </w:r>
      <w:r w:rsidR="00E64746" w:rsidRPr="0081642E">
        <w:rPr>
          <w:b/>
        </w:rPr>
        <w:t xml:space="preserve">the </w:t>
      </w:r>
      <w:r w:rsidR="00574E6E" w:rsidRPr="0081642E">
        <w:rPr>
          <w:b/>
        </w:rPr>
        <w:t>Maintenance Program</w:t>
      </w:r>
      <w:r w:rsidR="0081642E">
        <w:t>,</w:t>
      </w:r>
      <w:r w:rsidR="005A06F1">
        <w:t xml:space="preserve"> </w:t>
      </w:r>
      <w:r w:rsidR="0081642E">
        <w:t xml:space="preserve">using FMECA and </w:t>
      </w:r>
      <w:r w:rsidR="005A06F1">
        <w:t>RCM results</w:t>
      </w:r>
      <w:r w:rsidR="00E64746">
        <w:t xml:space="preserve"> </w:t>
      </w:r>
      <w:r w:rsidR="0076715F">
        <w:t>and any inputs from the system safety program</w:t>
      </w:r>
      <w:r w:rsidR="00460549">
        <w:t>,</w:t>
      </w:r>
      <w:r w:rsidR="0076715F">
        <w:t xml:space="preserve"> </w:t>
      </w:r>
      <w:r w:rsidR="0081642E">
        <w:t>to assess the</w:t>
      </w:r>
      <w:r w:rsidR="00E64746">
        <w:t xml:space="preserve"> effectiveness (and efficiency) </w:t>
      </w:r>
      <w:r w:rsidR="0081642E">
        <w:t xml:space="preserve">of the current </w:t>
      </w:r>
      <w:r w:rsidR="00FE4FF4">
        <w:t>M</w:t>
      </w:r>
      <w:r w:rsidR="00A03737">
        <w:t>aintenance program plan (eg, an Aircraft Maintenance Programme (</w:t>
      </w:r>
      <w:r w:rsidR="0081642E">
        <w:t>AMP</w:t>
      </w:r>
      <w:r w:rsidR="00A03737">
        <w:t>))</w:t>
      </w:r>
      <w:r w:rsidR="0076715F">
        <w:t>,</w:t>
      </w:r>
      <w:r w:rsidR="0081642E">
        <w:t xml:space="preserve"> </w:t>
      </w:r>
      <w:r w:rsidR="0076715F">
        <w:t>and to</w:t>
      </w:r>
      <w:r w:rsidR="00E64746">
        <w:t xml:space="preserve"> report </w:t>
      </w:r>
      <w:r w:rsidR="0076715F">
        <w:t xml:space="preserve">the </w:t>
      </w:r>
      <w:r w:rsidR="00E64746">
        <w:t>findings</w:t>
      </w:r>
      <w:r w:rsidR="00460549">
        <w:t>, including</w:t>
      </w:r>
      <w:r w:rsidR="00A03737">
        <w:t xml:space="preserve"> any</w:t>
      </w:r>
      <w:r w:rsidR="00E64746">
        <w:t xml:space="preserve"> propose</w:t>
      </w:r>
      <w:r w:rsidR="00460549">
        <w:t>d</w:t>
      </w:r>
      <w:r w:rsidR="00E64746">
        <w:t xml:space="preserve"> changes; and</w:t>
      </w:r>
    </w:p>
    <w:p w14:paraId="00C597AE" w14:textId="51566660" w:rsidR="005A06F1" w:rsidRDefault="0076715F" w:rsidP="00E64746">
      <w:pPr>
        <w:pStyle w:val="GuideSublistLv1-ASDEFCON"/>
      </w:pPr>
      <w:r w:rsidRPr="00B51186">
        <w:rPr>
          <w:b/>
        </w:rPr>
        <w:t>Update the</w:t>
      </w:r>
      <w:r>
        <w:t xml:space="preserve"> </w:t>
      </w:r>
      <w:r w:rsidRPr="0081642E">
        <w:rPr>
          <w:b/>
        </w:rPr>
        <w:t>Maintenance Program</w:t>
      </w:r>
      <w:r>
        <w:t xml:space="preserve">, by </w:t>
      </w:r>
      <w:r w:rsidR="00E64746">
        <w:t>draft</w:t>
      </w:r>
      <w:r w:rsidR="00B51186">
        <w:t>ing updates to the</w:t>
      </w:r>
      <w:r w:rsidR="00A03737">
        <w:t xml:space="preserve"> </w:t>
      </w:r>
      <w:r w:rsidR="00FE4FF4">
        <w:t>M</w:t>
      </w:r>
      <w:r w:rsidR="00A03737">
        <w:t>aintenance program plan</w:t>
      </w:r>
      <w:r w:rsidR="00B51186">
        <w:t xml:space="preserve"> </w:t>
      </w:r>
      <w:r w:rsidR="00A03737">
        <w:t>(eg,</w:t>
      </w:r>
      <w:r w:rsidR="00DE7B45">
        <w:t xml:space="preserve"> the</w:t>
      </w:r>
      <w:r w:rsidR="00A03737">
        <w:t xml:space="preserve"> </w:t>
      </w:r>
      <w:r w:rsidR="00B51186">
        <w:t>AMP</w:t>
      </w:r>
      <w:r w:rsidR="00A03737">
        <w:t>)</w:t>
      </w:r>
      <w:r>
        <w:t xml:space="preserve"> for</w:t>
      </w:r>
      <w:r w:rsidR="00E64746">
        <w:t xml:space="preserve"> approval </w:t>
      </w:r>
      <w:r w:rsidR="00B51186">
        <w:t>by</w:t>
      </w:r>
      <w:r w:rsidR="00A03737">
        <w:t xml:space="preserve"> </w:t>
      </w:r>
      <w:r w:rsidR="00FE4FF4">
        <w:t xml:space="preserve">the </w:t>
      </w:r>
      <w:r w:rsidR="00A03737">
        <w:t>applicable authority (eg,</w:t>
      </w:r>
      <w:r w:rsidR="00E64746">
        <w:t xml:space="preserve"> the DASA</w:t>
      </w:r>
      <w:r w:rsidR="00A03737">
        <w:t>)</w:t>
      </w:r>
      <w:r w:rsidR="00D90B8A">
        <w:t>, and implementing</w:t>
      </w:r>
      <w:r w:rsidR="00E64746">
        <w:t xml:space="preserve"> </w:t>
      </w:r>
      <w:r w:rsidR="00D90B8A">
        <w:t>approved changes</w:t>
      </w:r>
      <w:r w:rsidR="00D90B8A" w:rsidDel="00D90B8A">
        <w:t xml:space="preserve"> </w:t>
      </w:r>
      <w:r w:rsidR="00E64746">
        <w:t xml:space="preserve">to the </w:t>
      </w:r>
      <w:r w:rsidR="00FE4FF4">
        <w:t>M</w:t>
      </w:r>
      <w:r w:rsidR="00A03737">
        <w:t>aintenance program plan</w:t>
      </w:r>
      <w:r w:rsidR="006A1128">
        <w:t>,</w:t>
      </w:r>
      <w:r w:rsidR="00E64746">
        <w:t xml:space="preserve"> </w:t>
      </w:r>
      <w:r w:rsidR="00024993">
        <w:t xml:space="preserve">the Maintenance </w:t>
      </w:r>
      <w:r w:rsidR="000E4D3E">
        <w:t>Management System</w:t>
      </w:r>
      <w:r w:rsidR="006A1128">
        <w:t>, and related Technical Data</w:t>
      </w:r>
      <w:r w:rsidR="005A06F1">
        <w:t>.</w:t>
      </w:r>
    </w:p>
    <w:p w14:paraId="1D1B3E9C" w14:textId="32A878CE" w:rsidR="005C5742" w:rsidRDefault="005C5742" w:rsidP="005C5742">
      <w:pPr>
        <w:pStyle w:val="GuideText-ASDEFCON"/>
      </w:pPr>
      <w:r>
        <w:t>If these optional clauses are included, drafters should delete ‘</w:t>
      </w:r>
      <w:r w:rsidRPr="00BC5A41">
        <w:t>Maintenance interval extension</w:t>
      </w:r>
      <w:r>
        <w:t>’ and ‘Ma</w:t>
      </w:r>
      <w:r w:rsidRPr="00BC5A41">
        <w:t xml:space="preserve">intenance </w:t>
      </w:r>
      <w:r>
        <w:t>R</w:t>
      </w:r>
      <w:r w:rsidRPr="00BC5A41">
        <w:t xml:space="preserve">equirements </w:t>
      </w:r>
      <w:r>
        <w:t>D</w:t>
      </w:r>
      <w:r w:rsidRPr="00BC5A41">
        <w:t>etermination</w:t>
      </w:r>
      <w:r>
        <w:t xml:space="preserve">’ from clause </w:t>
      </w:r>
      <w:r w:rsidR="00360E19">
        <w:fldChar w:fldCharType="begin"/>
      </w:r>
      <w:r w:rsidR="00360E19">
        <w:instrText xml:space="preserve"> REF _Ref181177240 \r \h </w:instrText>
      </w:r>
      <w:r w:rsidR="00360E19">
        <w:fldChar w:fldCharType="separate"/>
      </w:r>
      <w:r w:rsidR="00453302">
        <w:t>6.2.3.2</w:t>
      </w:r>
      <w:r w:rsidR="00360E19">
        <w:fldChar w:fldCharType="end"/>
      </w:r>
      <w:r>
        <w:t xml:space="preserve">, </w:t>
      </w:r>
      <w:r>
        <w:fldChar w:fldCharType="begin"/>
      </w:r>
      <w:r>
        <w:instrText xml:space="preserve"> REF _Ref447875053 \h </w:instrText>
      </w:r>
      <w:r>
        <w:fldChar w:fldCharType="separate"/>
      </w:r>
      <w:r w:rsidR="00453302">
        <w:t>Engineering Investigations</w:t>
      </w:r>
      <w:r>
        <w:fldChar w:fldCharType="end"/>
      </w:r>
      <w:r>
        <w:t xml:space="preserve">, or limit these to non-Mission System investigations, in order to avoid overlap with </w:t>
      </w:r>
      <w:r w:rsidRPr="00CC2BA4">
        <w:t>this clause</w:t>
      </w:r>
      <w:r>
        <w:t>.</w:t>
      </w:r>
    </w:p>
    <w:p w14:paraId="26188956" w14:textId="172D4848" w:rsidR="000E4D3E" w:rsidRDefault="00BA3614" w:rsidP="005C5742">
      <w:pPr>
        <w:pStyle w:val="GuideText-ASDEFCON"/>
      </w:pPr>
      <w:r>
        <w:t>The Mission</w:t>
      </w:r>
      <w:r w:rsidR="00021988">
        <w:t xml:space="preserve"> System’s Maintenance program w</w:t>
      </w:r>
      <w:r>
        <w:t xml:space="preserve">ould have been defined as an outcome of the </w:t>
      </w:r>
      <w:r w:rsidR="00460549">
        <w:t xml:space="preserve">system </w:t>
      </w:r>
      <w:r>
        <w:t xml:space="preserve">development program and Logistic Support Analysis (LSA) activities.  Due to the need to use comparative techniques </w:t>
      </w:r>
      <w:r w:rsidR="00460549">
        <w:t>to predict</w:t>
      </w:r>
      <w:r>
        <w:t xml:space="preserve"> system and component reliability, and potential changes in use and environment once in-service, reliability factors and resulting Maintenance programs are revisited </w:t>
      </w:r>
      <w:r w:rsidR="00460549">
        <w:t>using</w:t>
      </w:r>
      <w:r>
        <w:t xml:space="preserve"> in-service data.  </w:t>
      </w:r>
      <w:r w:rsidR="00CF0EC2">
        <w:t xml:space="preserve">Most of this activity is </w:t>
      </w:r>
      <w:r w:rsidR="00460549">
        <w:t>focused on</w:t>
      </w:r>
      <w:r w:rsidR="00CF0EC2">
        <w:t xml:space="preserve"> scheduled Maintenance, for safety and efficiency, with intervals determined using RCM.  FMECA is </w:t>
      </w:r>
      <w:r w:rsidR="00460549">
        <w:t xml:space="preserve">also </w:t>
      </w:r>
      <w:r w:rsidR="00CF0EC2">
        <w:t xml:space="preserve">used to analyse </w:t>
      </w:r>
      <w:r w:rsidR="00A67D07">
        <w:t xml:space="preserve">more frequent </w:t>
      </w:r>
      <w:r w:rsidR="00CF0EC2">
        <w:t xml:space="preserve">defects and unanticipated failure modes, which can result in </w:t>
      </w:r>
      <w:r w:rsidR="00021988">
        <w:t>new Preventive</w:t>
      </w:r>
      <w:r w:rsidR="00CF0EC2">
        <w:t xml:space="preserve"> Maintenance activities being scheduled in order to avoid failures with an adverse effect on safety, system availability, </w:t>
      </w:r>
      <w:r w:rsidR="00021988">
        <w:t>or</w:t>
      </w:r>
      <w:r w:rsidR="00CF0EC2">
        <w:t xml:space="preserve"> high Corrective Maintenance costs.</w:t>
      </w:r>
      <w:r w:rsidR="00021988">
        <w:t xml:space="preserve">  </w:t>
      </w:r>
      <w:r w:rsidR="000E4D3E">
        <w:t xml:space="preserve">Once determined, improvements to the Maintenance program are incorporated through the system-level Maintenance plans, Maintenance Management Systems, and related </w:t>
      </w:r>
      <w:r w:rsidR="004D0D15">
        <w:t>T</w:t>
      </w:r>
      <w:r w:rsidR="000E4D3E">
        <w:t xml:space="preserve">echnical </w:t>
      </w:r>
      <w:r w:rsidR="004D0D15">
        <w:t>D</w:t>
      </w:r>
      <w:r w:rsidR="000E4D3E">
        <w:t>ata.</w:t>
      </w:r>
    </w:p>
    <w:p w14:paraId="2437C63D" w14:textId="5C3E4E08" w:rsidR="000E4D3E" w:rsidRDefault="00EE1AFD" w:rsidP="005C5742">
      <w:pPr>
        <w:pStyle w:val="GuideText-ASDEFCON"/>
      </w:pPr>
      <w:r w:rsidRPr="00EE1AFD">
        <w:rPr>
          <w:b/>
        </w:rPr>
        <w:t>Reliability Program</w:t>
      </w:r>
      <w:r>
        <w:t xml:space="preserve">.  </w:t>
      </w:r>
      <w:r w:rsidR="000E4D3E">
        <w:t>Drafters</w:t>
      </w:r>
      <w:r>
        <w:t xml:space="preserve"> are to insert </w:t>
      </w:r>
      <w:r w:rsidR="00266A6E">
        <w:t>references to</w:t>
      </w:r>
      <w:r>
        <w:t xml:space="preserve"> </w:t>
      </w:r>
      <w:r w:rsidR="00266A6E">
        <w:t>a standard</w:t>
      </w:r>
      <w:r>
        <w:t xml:space="preserve"> or regulatory / assurance</w:t>
      </w:r>
      <w:r w:rsidR="00266A6E">
        <w:t xml:space="preserve"> document, as applicable</w:t>
      </w:r>
      <w:r>
        <w:t>.  Drafters also need to insert the name of the Mission System</w:t>
      </w:r>
      <w:r w:rsidR="00846916">
        <w:t xml:space="preserve"> / fleet</w:t>
      </w:r>
      <w:r w:rsidR="00604D03">
        <w:t xml:space="preserve"> and identify which subsystems </w:t>
      </w:r>
      <w:r w:rsidR="004D0D15">
        <w:t xml:space="preserve">are </w:t>
      </w:r>
      <w:r w:rsidR="00266A6E">
        <w:t>to</w:t>
      </w:r>
      <w:r w:rsidR="00604D03">
        <w:t xml:space="preserve"> be covered by the reliability program (eg, just airframes</w:t>
      </w:r>
      <w:r w:rsidR="00266A6E">
        <w:t>, all subsystems,</w:t>
      </w:r>
      <w:r w:rsidR="00604D03">
        <w:t xml:space="preserve"> o</w:t>
      </w:r>
      <w:r w:rsidR="00266A6E">
        <w:t>r some of</w:t>
      </w:r>
      <w:r w:rsidR="00604D03">
        <w:t xml:space="preserve"> </w:t>
      </w:r>
      <w:r w:rsidR="004D0D15">
        <w:t xml:space="preserve">the </w:t>
      </w:r>
      <w:r w:rsidR="00604D03">
        <w:t>engines, airframe</w:t>
      </w:r>
      <w:r w:rsidR="00266A6E">
        <w:t xml:space="preserve"> </w:t>
      </w:r>
      <w:r w:rsidR="00604D03">
        <w:t>s</w:t>
      </w:r>
      <w:r w:rsidR="00266A6E">
        <w:t>tructures, hydraulics, power</w:t>
      </w:r>
      <w:r w:rsidR="00604D03">
        <w:t xml:space="preserve"> and avionics systems</w:t>
      </w:r>
      <w:r w:rsidR="00266A6E">
        <w:t>, etc</w:t>
      </w:r>
      <w:r w:rsidR="00604D03">
        <w:t>)</w:t>
      </w:r>
      <w:r w:rsidR="00266A6E">
        <w:t>.</w:t>
      </w:r>
    </w:p>
    <w:p w14:paraId="1D0C8DAF" w14:textId="44A21D39" w:rsidR="0084732D" w:rsidRPr="0084732D" w:rsidRDefault="0084732D" w:rsidP="005C5742">
      <w:pPr>
        <w:pStyle w:val="GuideText-ASDEFCON"/>
      </w:pPr>
      <w:r>
        <w:t xml:space="preserve">If the Mission System has a ‘health and usage monitoring system’ or other condition based monitoring system, then the clauses should be amended to </w:t>
      </w:r>
      <w:r w:rsidR="00896879">
        <w:t>include</w:t>
      </w:r>
      <w:r>
        <w:t xml:space="preserve"> this system as a source of analysis data.</w:t>
      </w:r>
    </w:p>
    <w:p w14:paraId="26FC6796" w14:textId="2586CCC0" w:rsidR="00C002D9" w:rsidRDefault="00266A6E" w:rsidP="005C5742">
      <w:pPr>
        <w:pStyle w:val="GuideText-ASDEFCON"/>
      </w:pPr>
      <w:r w:rsidRPr="0081642E">
        <w:rPr>
          <w:b/>
        </w:rPr>
        <w:t>Maintenance Requirements Determination</w:t>
      </w:r>
      <w:r>
        <w:rPr>
          <w:b/>
        </w:rPr>
        <w:t>.</w:t>
      </w:r>
      <w:r>
        <w:t xml:space="preserve"> </w:t>
      </w:r>
      <w:r w:rsidR="00D6633A">
        <w:t xml:space="preserve"> </w:t>
      </w:r>
      <w:r w:rsidR="00846916">
        <w:t xml:space="preserve">Drafters are to insert </w:t>
      </w:r>
      <w:r w:rsidR="004F0284">
        <w:t xml:space="preserve">the name of the Mission System / fleet, and </w:t>
      </w:r>
      <w:r w:rsidR="00846916">
        <w:t xml:space="preserve">references to a regulatory / assurance document, </w:t>
      </w:r>
      <w:r w:rsidR="004F0284">
        <w:t>a SPO QMS or other procedure, and military / commercial standards, as applicable</w:t>
      </w:r>
      <w:r w:rsidR="00846916">
        <w:t>.</w:t>
      </w:r>
    </w:p>
    <w:p w14:paraId="64516767" w14:textId="41968A60" w:rsidR="006537B4" w:rsidRDefault="000E4D3E" w:rsidP="005C5742">
      <w:pPr>
        <w:pStyle w:val="GuideText-ASDEFCON"/>
      </w:pPr>
      <w:r>
        <w:t xml:space="preserve">Different standards may have been applied to the FMECA and RCM analysis for the </w:t>
      </w:r>
      <w:r w:rsidR="00846916">
        <w:t xml:space="preserve">development of the </w:t>
      </w:r>
      <w:r>
        <w:t>system.  For aircraft, a Maintenance Steering Group III (MSG3) logic is usually applied.</w:t>
      </w:r>
      <w:r w:rsidRPr="000E4D3E">
        <w:t xml:space="preserve"> </w:t>
      </w:r>
      <w:r w:rsidR="00846916">
        <w:t xml:space="preserve"> </w:t>
      </w:r>
      <w:r w:rsidR="00C505BB">
        <w:t xml:space="preserve">The </w:t>
      </w:r>
      <w:r w:rsidR="006537B4">
        <w:t xml:space="preserve">analysis of </w:t>
      </w:r>
      <w:r w:rsidR="00846916">
        <w:t>update</w:t>
      </w:r>
      <w:r w:rsidR="006537B4">
        <w:t>s</w:t>
      </w:r>
      <w:r w:rsidR="00846916">
        <w:t xml:space="preserve"> </w:t>
      </w:r>
      <w:r w:rsidR="006537B4">
        <w:t>for</w:t>
      </w:r>
      <w:r w:rsidR="00846916">
        <w:t xml:space="preserve"> Maintenance should follow the same or a compatible standard</w:t>
      </w:r>
      <w:r w:rsidR="00C505BB">
        <w:t>,</w:t>
      </w:r>
      <w:r w:rsidR="00846916">
        <w:t xml:space="preserve"> noting that different standards </w:t>
      </w:r>
      <w:r w:rsidR="006537B4">
        <w:t xml:space="preserve">(eg, </w:t>
      </w:r>
      <w:r w:rsidR="00846916">
        <w:t>for RCM</w:t>
      </w:r>
      <w:r w:rsidR="006537B4">
        <w:t>)</w:t>
      </w:r>
      <w:r w:rsidR="00846916">
        <w:t xml:space="preserve"> include </w:t>
      </w:r>
      <w:r w:rsidR="00C505BB">
        <w:t xml:space="preserve">specific </w:t>
      </w:r>
      <w:r w:rsidR="00846916">
        <w:t xml:space="preserve">logic </w:t>
      </w:r>
      <w:r w:rsidR="006537B4">
        <w:t>/ decision trees and there can be benefits in a consistent approach.</w:t>
      </w:r>
    </w:p>
    <w:p w14:paraId="260B8440" w14:textId="7E811067" w:rsidR="00C002D9" w:rsidRDefault="007D3EBA" w:rsidP="007D3EBA">
      <w:pPr>
        <w:pStyle w:val="GuideText-ASDEFCON"/>
      </w:pPr>
      <w:r>
        <w:t>Drafters need to consider how the results of the analysis are to be provided to the Commonwealth.  Option A or B (in the option boxes) may be selected depend</w:t>
      </w:r>
      <w:r w:rsidR="004D0D15">
        <w:t>ing</w:t>
      </w:r>
      <w:r>
        <w:t xml:space="preserve"> on whether data entry directly into the Commonwealth’s LSAR or other systems is required, or if a separate report is to be prepared.</w:t>
      </w:r>
    </w:p>
    <w:p w14:paraId="689D4FEE" w14:textId="2309531F" w:rsidR="000456A5" w:rsidRDefault="007D3EBA" w:rsidP="007D3EBA">
      <w:pPr>
        <w:pStyle w:val="GuideText-ASDEFCON"/>
      </w:pPr>
      <w:r>
        <w:t xml:space="preserve">Option A requires the Contractor to </w:t>
      </w:r>
      <w:r w:rsidR="006537B4">
        <w:t xml:space="preserve">update the </w:t>
      </w:r>
      <w:r w:rsidR="00846916">
        <w:t>LSAR</w:t>
      </w:r>
      <w:r w:rsidR="006537B4">
        <w:t>, or similar system, with analysis results</w:t>
      </w:r>
      <w:r w:rsidR="00846916">
        <w:t xml:space="preserve">. </w:t>
      </w:r>
      <w:r w:rsidR="006537B4">
        <w:t xml:space="preserve"> This can usually be achieved with a compatible LSAR data transfer file or by providing the Contractor with access to a Defence system.  The option</w:t>
      </w:r>
      <w:r w:rsidR="004D0D15">
        <w:t>al</w:t>
      </w:r>
      <w:r w:rsidR="006537B4">
        <w:t xml:space="preserve"> clause should be expanded to identify the method for providing the data</w:t>
      </w:r>
      <w:r w:rsidR="00A03737">
        <w:t xml:space="preserve">.  For example: ‘by providing a DEF(AUST)5692 compatible transfer file’ or ‘by data entry into the Commonwealth </w:t>
      </w:r>
      <w:r>
        <w:fldChar w:fldCharType="begin">
          <w:ffData>
            <w:name w:val="Text90"/>
            <w:enabled/>
            <w:calcOnExit w:val="0"/>
            <w:textInput>
              <w:default w:val="[…INSERT NAME OF LSAR…]"/>
            </w:textInput>
          </w:ffData>
        </w:fldChar>
      </w:r>
      <w:r>
        <w:instrText xml:space="preserve"> FORMTEXT </w:instrText>
      </w:r>
      <w:r>
        <w:fldChar w:fldCharType="separate"/>
      </w:r>
      <w:r w:rsidR="00453302">
        <w:rPr>
          <w:noProof/>
        </w:rPr>
        <w:t>[…INSERT NAME OF LSAR…]</w:t>
      </w:r>
      <w:r>
        <w:fldChar w:fldCharType="end"/>
      </w:r>
      <w:r w:rsidR="00A03737">
        <w:t xml:space="preserve"> system’</w:t>
      </w:r>
      <w:r w:rsidR="006537B4">
        <w:t>.</w:t>
      </w:r>
    </w:p>
    <w:p w14:paraId="418CF1C4" w14:textId="23DB1D11" w:rsidR="000E4D3E" w:rsidRDefault="007D3EBA" w:rsidP="005C5742">
      <w:pPr>
        <w:pStyle w:val="GuideText-ASDEFCON"/>
      </w:pPr>
      <w:r>
        <w:t>Option B</w:t>
      </w:r>
      <w:r w:rsidR="000456A5">
        <w:t xml:space="preserve"> </w:t>
      </w:r>
      <w:r>
        <w:t xml:space="preserve">requires a </w:t>
      </w:r>
      <w:r w:rsidR="000456A5">
        <w:t xml:space="preserve">DID </w:t>
      </w:r>
      <w:r>
        <w:t>to</w:t>
      </w:r>
      <w:r w:rsidR="000456A5">
        <w:t xml:space="preserve"> be developed </w:t>
      </w:r>
      <w:r>
        <w:t>to define the contents and required</w:t>
      </w:r>
      <w:r w:rsidR="000456A5">
        <w:t xml:space="preserve"> delivery </w:t>
      </w:r>
      <w:r>
        <w:t>details for the</w:t>
      </w:r>
      <w:r w:rsidR="000456A5">
        <w:t xml:space="preserve"> analysis results (with a matching clause and CDRL entry).  Note </w:t>
      </w:r>
      <w:r w:rsidR="005458E6">
        <w:t xml:space="preserve">that </w:t>
      </w:r>
      <w:r w:rsidR="000456A5">
        <w:t xml:space="preserve">requirements for an </w:t>
      </w:r>
      <w:r w:rsidR="005458E6" w:rsidRPr="005458E6">
        <w:t>RCM report</w:t>
      </w:r>
      <w:r w:rsidR="000456A5">
        <w:t xml:space="preserve"> are included</w:t>
      </w:r>
      <w:r w:rsidR="005458E6" w:rsidRPr="005458E6">
        <w:t xml:space="preserve"> in Appendix I to DASR AMC M.A.302</w:t>
      </w:r>
      <w:r w:rsidR="000456A5">
        <w:t>.</w:t>
      </w:r>
    </w:p>
    <w:p w14:paraId="6349092E" w14:textId="6FD32597" w:rsidR="00BA3614" w:rsidRDefault="004F0284" w:rsidP="005C5742">
      <w:pPr>
        <w:pStyle w:val="GuideText-ASDEFCON"/>
      </w:pPr>
      <w:r w:rsidRPr="0084732D">
        <w:rPr>
          <w:b/>
        </w:rPr>
        <w:t>Analyse and Review the Maintenance Program.</w:t>
      </w:r>
      <w:r>
        <w:t xml:space="preserve">  Drafters are to insert the name of the Mission System / fleet, and references to a regulatory / assurance document, a SPO QMS or other procedure, as applicable</w:t>
      </w:r>
      <w:r w:rsidR="0084732D">
        <w:t>.</w:t>
      </w:r>
    </w:p>
    <w:p w14:paraId="33DB11E5" w14:textId="5CE3055C" w:rsidR="004F0284" w:rsidRDefault="0084732D" w:rsidP="005C5742">
      <w:pPr>
        <w:pStyle w:val="GuideText-ASDEFCON"/>
      </w:pPr>
      <w:r>
        <w:t xml:space="preserve">Drafters should also review, and amend if applicable, the reporting requirements at draft clause </w:t>
      </w:r>
      <w:r w:rsidR="002B78E5">
        <w:fldChar w:fldCharType="begin"/>
      </w:r>
      <w:r w:rsidR="002B78E5">
        <w:instrText xml:space="preserve"> REF _Ref122589651 \w \h </w:instrText>
      </w:r>
      <w:r w:rsidR="002B78E5">
        <w:fldChar w:fldCharType="separate"/>
      </w:r>
      <w:r w:rsidR="00453302">
        <w:t>1.1.3.2</w:t>
      </w:r>
      <w:r w:rsidR="002B78E5">
        <w:fldChar w:fldCharType="end"/>
      </w:r>
      <w:r>
        <w:t xml:space="preserve">.  </w:t>
      </w:r>
      <w:r w:rsidR="00C514A0">
        <w:t>Option A or B (in the option boxes) may be selected depend</w:t>
      </w:r>
      <w:r w:rsidR="004D0D15">
        <w:t>ing</w:t>
      </w:r>
      <w:r w:rsidR="00C514A0">
        <w:t xml:space="preserve"> on whether a specific DID for the report will be developed by the drafter</w:t>
      </w:r>
      <w:r>
        <w:t>.</w:t>
      </w:r>
      <w:r w:rsidR="00C514A0">
        <w:t xml:space="preserve">  If a DID is developed, a matching CDRL entry will be required.</w:t>
      </w:r>
    </w:p>
    <w:p w14:paraId="5A47641D" w14:textId="7470976C" w:rsidR="004F0284" w:rsidRDefault="004F0284" w:rsidP="005C5742">
      <w:pPr>
        <w:pStyle w:val="GuideText-ASDEFCON"/>
      </w:pPr>
      <w:r w:rsidRPr="00D6633A">
        <w:rPr>
          <w:b/>
        </w:rPr>
        <w:t>Update the Maintenance Program.</w:t>
      </w:r>
      <w:r w:rsidR="0084732D">
        <w:t xml:space="preserve"> </w:t>
      </w:r>
      <w:r w:rsidR="00D6633A">
        <w:t xml:space="preserve"> </w:t>
      </w:r>
      <w:r w:rsidR="00B8173C">
        <w:t>An update to the Maintenance program requires the approval of the applicable authority (eg, the Defence Aviation Safety Authority (DASA)).  This clause may be included when the Contractor is to prepare and subsequently action changes to the Maintenance program planning documents.</w:t>
      </w:r>
    </w:p>
    <w:p w14:paraId="1EC25895" w14:textId="2B53669C" w:rsidR="004F0284" w:rsidRDefault="007125C2" w:rsidP="005C5742">
      <w:pPr>
        <w:pStyle w:val="GuideText-ASDEFCON"/>
      </w:pPr>
      <w:r>
        <w:t>Where the actions under this clause r</w:t>
      </w:r>
      <w:r w:rsidR="00D6633A">
        <w:t>equi</w:t>
      </w:r>
      <w:r>
        <w:t>re</w:t>
      </w:r>
      <w:r w:rsidR="00D6633A">
        <w:t xml:space="preserve"> access to </w:t>
      </w:r>
      <w:r w:rsidR="00C64A13">
        <w:t xml:space="preserve">a </w:t>
      </w:r>
      <w:r w:rsidR="00D6633A">
        <w:t>Commonwealth ICT system</w:t>
      </w:r>
      <w:r>
        <w:t>, the d</w:t>
      </w:r>
      <w:r w:rsidR="00C64A13">
        <w:t>rafter needs to ensure that the required system is</w:t>
      </w:r>
      <w:r>
        <w:t xml:space="preserve"> included under clause </w:t>
      </w:r>
      <w:r>
        <w:fldChar w:fldCharType="begin"/>
      </w:r>
      <w:r>
        <w:instrText xml:space="preserve"> REF _Ref232478627 \r \h </w:instrText>
      </w:r>
      <w:r>
        <w:fldChar w:fldCharType="separate"/>
      </w:r>
      <w:r w:rsidR="00453302">
        <w:t>6.2.2</w:t>
      </w:r>
      <w:r>
        <w:fldChar w:fldCharType="end"/>
      </w:r>
      <w:r w:rsidR="00D6633A">
        <w:t>.</w:t>
      </w:r>
    </w:p>
    <w:p w14:paraId="17E407A0" w14:textId="3F2FF8E9" w:rsidR="0038369F" w:rsidRDefault="00D6633A" w:rsidP="005C5742">
      <w:pPr>
        <w:pStyle w:val="GuideText-ASDEFCON"/>
      </w:pPr>
      <w:r w:rsidRPr="00FB3538">
        <w:rPr>
          <w:b/>
        </w:rPr>
        <w:t>Other considerations.</w:t>
      </w:r>
      <w:r w:rsidR="00FB3538">
        <w:t xml:space="preserve">  </w:t>
      </w:r>
      <w:r w:rsidR="005458E6">
        <w:t>As an</w:t>
      </w:r>
      <w:r w:rsidR="00266A6E">
        <w:t xml:space="preserve"> on-going program</w:t>
      </w:r>
      <w:r w:rsidR="00BC7E5D">
        <w:t xml:space="preserve"> with a consistent level of effort</w:t>
      </w:r>
      <w:r w:rsidR="005458E6">
        <w:t>, or when included with other Engineering Services,</w:t>
      </w:r>
      <w:r w:rsidR="00266A6E">
        <w:t xml:space="preserve"> </w:t>
      </w:r>
      <w:r w:rsidR="005458E6">
        <w:t>it is expected that the work required by</w:t>
      </w:r>
      <w:r w:rsidR="00266A6E">
        <w:t xml:space="preserve"> </w:t>
      </w:r>
      <w:r w:rsidR="004D0D15">
        <w:t xml:space="preserve">the </w:t>
      </w:r>
      <w:r w:rsidR="00266A6E">
        <w:t xml:space="preserve">clauses </w:t>
      </w:r>
      <w:r w:rsidR="005458E6">
        <w:t>can be included in the draft Contract as a</w:t>
      </w:r>
      <w:r w:rsidR="00266A6E">
        <w:t xml:space="preserve"> Recurring Service.</w:t>
      </w:r>
      <w:r w:rsidR="005458E6">
        <w:t xml:space="preserve">  If the work is only expected to occur on an intermittent basis (eg, a review every few years) then these may need to be identified as S&amp;Q Services (noting that S&amp;Q Services can be performed by a </w:t>
      </w:r>
      <w:r w:rsidR="00F37AF1">
        <w:t>CSC</w:t>
      </w:r>
      <w:r w:rsidR="005458E6">
        <w:t xml:space="preserve"> when that module is included in the draft Contract).</w:t>
      </w:r>
    </w:p>
    <w:p w14:paraId="3758A8F5" w14:textId="4792951E" w:rsidR="00F7711B" w:rsidRDefault="00F7711B" w:rsidP="00F7711B">
      <w:pPr>
        <w:pStyle w:val="GuideText-ASDEFCON"/>
      </w:pPr>
      <w:r>
        <w:t xml:space="preserve">For this level of engineering analyses, a CEMP should be </w:t>
      </w:r>
      <w:r w:rsidR="00896879">
        <w:t>required by</w:t>
      </w:r>
      <w:r>
        <w:t xml:space="preserve"> the </w:t>
      </w:r>
      <w:r w:rsidR="005C5742">
        <w:t xml:space="preserve">draft </w:t>
      </w:r>
      <w:r>
        <w:t>Contract, rather than have engineering planning ‘rolled-up’ into the SSMP.</w:t>
      </w:r>
    </w:p>
    <w:p w14:paraId="67A6A1BB" w14:textId="303926A9" w:rsidR="00DE7B45" w:rsidRDefault="00DE7B45" w:rsidP="0064356B">
      <w:pPr>
        <w:pStyle w:val="GuideMarginHead-ASDEFCON"/>
        <w:rPr>
          <w:rStyle w:val="GuideMarginHead-ASDEFCONChar"/>
          <w:u w:val="single"/>
        </w:rPr>
      </w:pPr>
      <w:r>
        <w:rPr>
          <w:rStyle w:val="GuideMarginHead-ASDEFCONChar"/>
          <w:u w:val="single"/>
        </w:rPr>
        <w:t>Related Clauses:</w:t>
      </w:r>
    </w:p>
    <w:p w14:paraId="1B8CDEB0" w14:textId="67DFF0D2" w:rsidR="00DE7B45" w:rsidRDefault="00DE7B45" w:rsidP="00DE7B45">
      <w:pPr>
        <w:pStyle w:val="GuideText-ASDEFCON"/>
      </w:pPr>
      <w:r w:rsidRPr="00347398">
        <w:rPr>
          <w:rStyle w:val="GuideMarginHead-ASDEFCONChar"/>
        </w:rPr>
        <w:t xml:space="preserve">Clause </w:t>
      </w:r>
      <w:r>
        <w:fldChar w:fldCharType="begin"/>
      </w:r>
      <w:r>
        <w:instrText xml:space="preserve"> REF _Ref232478627 \r \h </w:instrText>
      </w:r>
      <w:r>
        <w:fldChar w:fldCharType="separate"/>
      </w:r>
      <w:r w:rsidR="00453302">
        <w:t>6.2.2</w:t>
      </w:r>
      <w:r>
        <w:fldChar w:fldCharType="end"/>
      </w:r>
      <w:r>
        <w:t xml:space="preserve">, </w:t>
      </w:r>
      <w:r>
        <w:fldChar w:fldCharType="begin"/>
      </w:r>
      <w:r>
        <w:instrText xml:space="preserve"> REF _Ref232478627 \h </w:instrText>
      </w:r>
      <w:r>
        <w:fldChar w:fldCharType="separate"/>
      </w:r>
      <w:r w:rsidR="00453302">
        <w:t>Engineering Information System</w:t>
      </w:r>
      <w:r>
        <w:fldChar w:fldCharType="end"/>
      </w:r>
    </w:p>
    <w:p w14:paraId="6B191B5B" w14:textId="2390DFAC" w:rsidR="00DE7B45" w:rsidRDefault="00DE7B45" w:rsidP="00DE7B45">
      <w:pPr>
        <w:pStyle w:val="GuideText-ASDEFCON"/>
      </w:pPr>
      <w:r>
        <w:t xml:space="preserve">Clause </w:t>
      </w:r>
      <w:r>
        <w:fldChar w:fldCharType="begin"/>
      </w:r>
      <w:r>
        <w:instrText xml:space="preserve"> REF _Ref447875053 \r \h </w:instrText>
      </w:r>
      <w:r>
        <w:fldChar w:fldCharType="separate"/>
      </w:r>
      <w:r w:rsidR="00453302">
        <w:t>6.2.3</w:t>
      </w:r>
      <w:r>
        <w:fldChar w:fldCharType="end"/>
      </w:r>
      <w:r>
        <w:t xml:space="preserve">, </w:t>
      </w:r>
      <w:r>
        <w:fldChar w:fldCharType="begin"/>
      </w:r>
      <w:r>
        <w:instrText xml:space="preserve"> REF _Ref447875053 \h </w:instrText>
      </w:r>
      <w:r>
        <w:fldChar w:fldCharType="separate"/>
      </w:r>
      <w:r w:rsidR="00453302">
        <w:t>Engineering Investigations</w:t>
      </w:r>
      <w:r>
        <w:fldChar w:fldCharType="end"/>
      </w:r>
    </w:p>
    <w:p w14:paraId="4E13DD41" w14:textId="749BD7C5" w:rsidR="00DE7B45" w:rsidRDefault="00DE7B45" w:rsidP="00DE7B45">
      <w:pPr>
        <w:pStyle w:val="GuideText-ASDEFCON"/>
        <w:rPr>
          <w:rStyle w:val="GuideMarginHead-ASDEFCONChar"/>
          <w:u w:val="single"/>
        </w:rPr>
      </w:pPr>
      <w:r>
        <w:t xml:space="preserve">DSD-MNT-MGT, </w:t>
      </w:r>
      <w:r w:rsidRPr="00DE7B45">
        <w:t>Requirements for the management of Maintenance Services</w:t>
      </w:r>
    </w:p>
    <w:p w14:paraId="55D06677" w14:textId="32957B59" w:rsidR="00C002D9" w:rsidRDefault="0064356B" w:rsidP="003A510E">
      <w:pPr>
        <w:pStyle w:val="GuideMarginHead-ASDEFCON"/>
        <w:keepNext/>
        <w:rPr>
          <w:rStyle w:val="GuideText-ASDEFCONChar"/>
        </w:rPr>
      </w:pPr>
      <w:r w:rsidRPr="00D077F9">
        <w:rPr>
          <w:rStyle w:val="GuideMarginHead-ASDEFCONChar"/>
          <w:u w:val="single"/>
        </w:rPr>
        <w:t>Optional Clauses:</w:t>
      </w:r>
      <w:r>
        <w:tab/>
      </w:r>
    </w:p>
    <w:p w14:paraId="6EEC13EB" w14:textId="77777777" w:rsidR="00B779BB" w:rsidRPr="007F693B" w:rsidRDefault="00B779BB" w:rsidP="00574E6E">
      <w:pPr>
        <w:pStyle w:val="NoteToDrafters-ASDEFCON"/>
      </w:pPr>
      <w:r w:rsidRPr="007F693B">
        <w:t xml:space="preserve">Note to drafters:  </w:t>
      </w:r>
      <w:r w:rsidR="00420A84" w:rsidRPr="007F693B">
        <w:t>Amend the following clauses to match the</w:t>
      </w:r>
      <w:r w:rsidRPr="007F693B">
        <w:t xml:space="preserve"> scope of activities to be allocated to the Contractor versus those performed by the SPO.</w:t>
      </w:r>
    </w:p>
    <w:p w14:paraId="71C50372" w14:textId="036682E5" w:rsidR="00FC6B96" w:rsidRPr="00E3397C" w:rsidRDefault="00FC6B96" w:rsidP="00E3397C">
      <w:pPr>
        <w:pStyle w:val="SOWHL3-ASDEFCON"/>
        <w:rPr>
          <w:rStyle w:val="GuideText-ASDEFCONChar"/>
        </w:rPr>
      </w:pPr>
      <w:r w:rsidRPr="00E3397C">
        <w:rPr>
          <w:rStyle w:val="GuideText-ASDEFCONChar"/>
        </w:rPr>
        <w:t xml:space="preserve">Reliability </w:t>
      </w:r>
      <w:r w:rsidR="00E3397C" w:rsidRPr="00E3397C">
        <w:rPr>
          <w:rStyle w:val="GuideText-ASDEFCONChar"/>
        </w:rPr>
        <w:t>Program</w:t>
      </w:r>
    </w:p>
    <w:p w14:paraId="2E222DF7" w14:textId="28BD14C5" w:rsidR="00831820" w:rsidRDefault="00831820" w:rsidP="00831820">
      <w:pPr>
        <w:pStyle w:val="SOWTL4-ASDEFCON"/>
      </w:pPr>
      <w:r>
        <w:t>The Contractor shall conduct</w:t>
      </w:r>
      <w:r w:rsidR="00EE1AFD">
        <w:t xml:space="preserve"> a</w:t>
      </w:r>
      <w:r>
        <w:t xml:space="preserve"> reliability </w:t>
      </w:r>
      <w:r w:rsidR="00F7711B">
        <w:t>program</w:t>
      </w:r>
      <w:r w:rsidR="00EE1AFD" w:rsidRPr="00EE1AFD">
        <w:rPr>
          <w:rStyle w:val="GuideText-ASDEFCONChar"/>
        </w:rPr>
        <w:t xml:space="preserve"> </w:t>
      </w:r>
      <w:r w:rsidRPr="001E0569">
        <w:t>in accordance with the Approved</w:t>
      </w:r>
      <w:r>
        <w:t xml:space="preserve"> </w:t>
      </w:r>
      <w:r w:rsidR="00F7711B">
        <w:t>CEMP</w:t>
      </w:r>
      <w:r w:rsidR="00604D03">
        <w:t>,</w:t>
      </w:r>
      <w:r w:rsidR="00604D03" w:rsidRPr="00604D03">
        <w:rPr>
          <w:rStyle w:val="GuideText-ASDEFCONChar"/>
        </w:rPr>
        <w:t xml:space="preserve"> </w:t>
      </w:r>
      <w:r w:rsidR="00604D03">
        <w:rPr>
          <w:rStyle w:val="GuideText-ASDEFCONChar"/>
        </w:rPr>
        <w:t xml:space="preserve">meeting the requirements of </w:t>
      </w:r>
      <w:r w:rsidR="00C505BB">
        <w:rPr>
          <w:rStyle w:val="GuideText-ASDEFCONChar"/>
        </w:rPr>
        <w:fldChar w:fldCharType="begin">
          <w:ffData>
            <w:name w:val="Text87"/>
            <w:enabled/>
            <w:calcOnExit w:val="0"/>
            <w:textInput>
              <w:default w:val="[…EG, SPO / CAMO PROCEDURE OR DASR M.A.302(f)…]"/>
            </w:textInput>
          </w:ffData>
        </w:fldChar>
      </w:r>
      <w:r w:rsidR="00C505BB">
        <w:rPr>
          <w:rStyle w:val="GuideText-ASDEFCONChar"/>
        </w:rPr>
        <w:instrText xml:space="preserve"> FORMTEXT </w:instrText>
      </w:r>
      <w:r w:rsidR="00C505BB">
        <w:rPr>
          <w:rStyle w:val="GuideText-ASDEFCONChar"/>
        </w:rPr>
      </w:r>
      <w:r w:rsidR="00C505BB">
        <w:rPr>
          <w:rStyle w:val="GuideText-ASDEFCONChar"/>
        </w:rPr>
        <w:fldChar w:fldCharType="separate"/>
      </w:r>
      <w:r w:rsidR="00453302">
        <w:rPr>
          <w:rStyle w:val="GuideText-ASDEFCONChar"/>
          <w:noProof/>
        </w:rPr>
        <w:t>[…EG, SPO / CAMO PROCEDURE OR DASR M.A.302(f)…]</w:t>
      </w:r>
      <w:r w:rsidR="00C505BB">
        <w:rPr>
          <w:rStyle w:val="GuideText-ASDEFCONChar"/>
        </w:rPr>
        <w:fldChar w:fldCharType="end"/>
      </w:r>
      <w:r w:rsidR="00604D03">
        <w:rPr>
          <w:rStyle w:val="GuideText-ASDEFCONChar"/>
        </w:rPr>
        <w:t>,</w:t>
      </w:r>
      <w:r w:rsidR="00EE1AFD" w:rsidRPr="00EE1AFD">
        <w:rPr>
          <w:rStyle w:val="GuideText-ASDEFCONChar"/>
        </w:rPr>
        <w:t xml:space="preserve"> </w:t>
      </w:r>
      <w:r w:rsidR="00EE1AFD">
        <w:rPr>
          <w:rStyle w:val="GuideText-ASDEFCONChar"/>
        </w:rPr>
        <w:t xml:space="preserve">for the </w:t>
      </w:r>
      <w:r w:rsidR="00EE1AFD">
        <w:rPr>
          <w:rStyle w:val="GuideText-ASDEFCONChar"/>
        </w:rPr>
        <w:fldChar w:fldCharType="begin">
          <w:ffData>
            <w:name w:val="Text76"/>
            <w:enabled/>
            <w:calcOnExit w:val="0"/>
            <w:textInput>
              <w:default w:val="[…INSERT MISSION SYSTEM…]"/>
            </w:textInput>
          </w:ffData>
        </w:fldChar>
      </w:r>
      <w:r w:rsidR="00EE1AFD">
        <w:rPr>
          <w:rStyle w:val="GuideText-ASDEFCONChar"/>
        </w:rPr>
        <w:instrText xml:space="preserve"> FORMTEXT </w:instrText>
      </w:r>
      <w:r w:rsidR="00EE1AFD">
        <w:rPr>
          <w:rStyle w:val="GuideText-ASDEFCONChar"/>
        </w:rPr>
      </w:r>
      <w:r w:rsidR="00EE1AFD">
        <w:rPr>
          <w:rStyle w:val="GuideText-ASDEFCONChar"/>
        </w:rPr>
        <w:fldChar w:fldCharType="separate"/>
      </w:r>
      <w:r w:rsidR="00453302">
        <w:rPr>
          <w:rStyle w:val="GuideText-ASDEFCONChar"/>
          <w:noProof/>
        </w:rPr>
        <w:t>[…INSERT MISSION SYSTEM…]</w:t>
      </w:r>
      <w:r w:rsidR="00EE1AFD">
        <w:rPr>
          <w:rStyle w:val="GuideText-ASDEFCONChar"/>
        </w:rPr>
        <w:fldChar w:fldCharType="end"/>
      </w:r>
      <w:r w:rsidR="00604D03">
        <w:rPr>
          <w:rStyle w:val="GuideText-ASDEFCONChar"/>
        </w:rPr>
        <w:t xml:space="preserve">, which includes the </w:t>
      </w:r>
      <w:r w:rsidR="00604D03">
        <w:rPr>
          <w:rStyle w:val="GuideText-ASDEFCONChar"/>
        </w:rPr>
        <w:fldChar w:fldCharType="begin">
          <w:ffData>
            <w:name w:val=""/>
            <w:enabled/>
            <w:calcOnExit w:val="0"/>
            <w:textInput>
              <w:default w:val="[…INSERT APPLICABLE SUB-SYSTEMS…]"/>
            </w:textInput>
          </w:ffData>
        </w:fldChar>
      </w:r>
      <w:r w:rsidR="00604D03">
        <w:rPr>
          <w:rStyle w:val="GuideText-ASDEFCONChar"/>
        </w:rPr>
        <w:instrText xml:space="preserve"> FORMTEXT </w:instrText>
      </w:r>
      <w:r w:rsidR="00604D03">
        <w:rPr>
          <w:rStyle w:val="GuideText-ASDEFCONChar"/>
        </w:rPr>
      </w:r>
      <w:r w:rsidR="00604D03">
        <w:rPr>
          <w:rStyle w:val="GuideText-ASDEFCONChar"/>
        </w:rPr>
        <w:fldChar w:fldCharType="separate"/>
      </w:r>
      <w:r w:rsidR="00453302">
        <w:rPr>
          <w:rStyle w:val="GuideText-ASDEFCONChar"/>
          <w:noProof/>
        </w:rPr>
        <w:t>[…INSERT APPLICABLE SUB-SYSTEMS…]</w:t>
      </w:r>
      <w:r w:rsidR="00604D03">
        <w:rPr>
          <w:rStyle w:val="GuideText-ASDEFCONChar"/>
        </w:rPr>
        <w:fldChar w:fldCharType="end"/>
      </w:r>
      <w:r>
        <w:t>.</w:t>
      </w:r>
    </w:p>
    <w:p w14:paraId="704A38D1" w14:textId="3F58B20E" w:rsidR="00BA41ED" w:rsidRDefault="00B779BB" w:rsidP="00B17535">
      <w:pPr>
        <w:pStyle w:val="SOWTL4-ASDEFCON"/>
        <w:rPr>
          <w:rStyle w:val="GuideText-ASDEFCONChar"/>
        </w:rPr>
      </w:pPr>
      <w:bookmarkStart w:id="10" w:name="_Ref516831913"/>
      <w:r>
        <w:rPr>
          <w:rStyle w:val="GuideText-ASDEFCONChar"/>
        </w:rPr>
        <w:t xml:space="preserve">The Contractor shall conduct </w:t>
      </w:r>
      <w:r w:rsidR="00360E19">
        <w:rPr>
          <w:rStyle w:val="GuideText-ASDEFCONChar"/>
        </w:rPr>
        <w:t>a</w:t>
      </w:r>
      <w:r>
        <w:rPr>
          <w:rStyle w:val="GuideText-ASDEFCONChar"/>
        </w:rPr>
        <w:t xml:space="preserve"> reliability program</w:t>
      </w:r>
      <w:r w:rsidR="009977C7">
        <w:rPr>
          <w:rStyle w:val="GuideText-ASDEFCONChar"/>
        </w:rPr>
        <w:t xml:space="preserve"> for the </w:t>
      </w:r>
      <w:r w:rsidR="005A06F1">
        <w:rPr>
          <w:rStyle w:val="GuideText-ASDEFCONChar"/>
        </w:rPr>
        <w:fldChar w:fldCharType="begin">
          <w:ffData>
            <w:name w:val="Text76"/>
            <w:enabled/>
            <w:calcOnExit w:val="0"/>
            <w:textInput>
              <w:default w:val="[…INSERT MISSION SYSTEM…]"/>
            </w:textInput>
          </w:ffData>
        </w:fldChar>
      </w:r>
      <w:r w:rsidR="005A06F1">
        <w:rPr>
          <w:rStyle w:val="GuideText-ASDEFCONChar"/>
        </w:rPr>
        <w:instrText xml:space="preserve"> FORMTEXT </w:instrText>
      </w:r>
      <w:r w:rsidR="005A06F1">
        <w:rPr>
          <w:rStyle w:val="GuideText-ASDEFCONChar"/>
        </w:rPr>
      </w:r>
      <w:r w:rsidR="005A06F1">
        <w:rPr>
          <w:rStyle w:val="GuideText-ASDEFCONChar"/>
        </w:rPr>
        <w:fldChar w:fldCharType="separate"/>
      </w:r>
      <w:r w:rsidR="00453302">
        <w:rPr>
          <w:rStyle w:val="GuideText-ASDEFCONChar"/>
          <w:noProof/>
        </w:rPr>
        <w:t>[…INSERT MISSION SYSTEM…]</w:t>
      </w:r>
      <w:r w:rsidR="005A06F1">
        <w:rPr>
          <w:rStyle w:val="GuideText-ASDEFCONChar"/>
        </w:rPr>
        <w:fldChar w:fldCharType="end"/>
      </w:r>
      <w:r w:rsidR="00BA41ED">
        <w:rPr>
          <w:rStyle w:val="GuideText-ASDEFCONChar"/>
        </w:rPr>
        <w:t xml:space="preserve"> </w:t>
      </w:r>
      <w:r w:rsidR="00F4468D">
        <w:rPr>
          <w:rStyle w:val="GuideText-ASDEFCONChar"/>
        </w:rPr>
        <w:t>that:</w:t>
      </w:r>
      <w:bookmarkEnd w:id="10"/>
    </w:p>
    <w:p w14:paraId="6A728CD4" w14:textId="2DB30320" w:rsidR="00F4468D" w:rsidRDefault="0080082A" w:rsidP="00F4468D">
      <w:pPr>
        <w:pStyle w:val="SOWSubL1-ASDEFCON"/>
        <w:rPr>
          <w:rStyle w:val="GuideText-ASDEFCONChar"/>
        </w:rPr>
      </w:pPr>
      <w:r>
        <w:rPr>
          <w:rStyle w:val="GuideText-ASDEFCONChar"/>
        </w:rPr>
        <w:t>collects</w:t>
      </w:r>
      <w:r w:rsidR="00786576">
        <w:rPr>
          <w:rStyle w:val="GuideText-ASDEFCONChar"/>
        </w:rPr>
        <w:t xml:space="preserve"> and analyses</w:t>
      </w:r>
      <w:r w:rsidR="00B779BB">
        <w:rPr>
          <w:rStyle w:val="GuideText-ASDEFCONChar"/>
        </w:rPr>
        <w:t xml:space="preserve"> </w:t>
      </w:r>
      <w:r>
        <w:rPr>
          <w:rStyle w:val="GuideText-ASDEFCONChar"/>
        </w:rPr>
        <w:t>reliability and maintainability data including</w:t>
      </w:r>
      <w:r w:rsidR="007F693B">
        <w:rPr>
          <w:rStyle w:val="GuideText-ASDEFCONChar"/>
        </w:rPr>
        <w:t>;</w:t>
      </w:r>
      <w:r>
        <w:rPr>
          <w:rStyle w:val="GuideText-ASDEFCONChar"/>
        </w:rPr>
        <w:t xml:space="preserve"> </w:t>
      </w:r>
      <w:r w:rsidR="00786576">
        <w:rPr>
          <w:rStyle w:val="GuideText-ASDEFCONChar"/>
        </w:rPr>
        <w:t xml:space="preserve">failure </w:t>
      </w:r>
      <w:r w:rsidR="00420A84">
        <w:rPr>
          <w:rStyle w:val="GuideText-ASDEFCONChar"/>
        </w:rPr>
        <w:t>rates,</w:t>
      </w:r>
      <w:r w:rsidR="00786576">
        <w:rPr>
          <w:rStyle w:val="GuideText-ASDEFCONChar"/>
        </w:rPr>
        <w:t xml:space="preserve"> </w:t>
      </w:r>
      <w:r w:rsidR="00F4468D">
        <w:rPr>
          <w:rStyle w:val="GuideText-ASDEFCONChar"/>
        </w:rPr>
        <w:t xml:space="preserve">Defect </w:t>
      </w:r>
      <w:r w:rsidR="009977C7">
        <w:rPr>
          <w:rStyle w:val="GuideText-ASDEFCONChar"/>
        </w:rPr>
        <w:t xml:space="preserve">investigation </w:t>
      </w:r>
      <w:r w:rsidR="007F693B">
        <w:rPr>
          <w:rStyle w:val="GuideText-ASDEFCONChar"/>
        </w:rPr>
        <w:t>results</w:t>
      </w:r>
      <w:r w:rsidR="00DA50C3">
        <w:rPr>
          <w:rStyle w:val="GuideText-ASDEFCONChar"/>
        </w:rPr>
        <w:t xml:space="preserve">, </w:t>
      </w:r>
      <w:r w:rsidR="00C9132C">
        <w:rPr>
          <w:rStyle w:val="GuideText-ASDEFCONChar"/>
        </w:rPr>
        <w:t>structural fatigue and ageing systems data, use and monitoring system</w:t>
      </w:r>
      <w:r w:rsidR="007F693B">
        <w:rPr>
          <w:rStyle w:val="GuideText-ASDEFCONChar"/>
        </w:rPr>
        <w:t>s</w:t>
      </w:r>
      <w:r w:rsidR="00C9132C">
        <w:rPr>
          <w:rStyle w:val="GuideText-ASDEFCONChar"/>
        </w:rPr>
        <w:t xml:space="preserve"> data, </w:t>
      </w:r>
      <w:r>
        <w:rPr>
          <w:rStyle w:val="GuideText-ASDEFCONChar"/>
        </w:rPr>
        <w:t xml:space="preserve">unscheduled </w:t>
      </w:r>
      <w:r w:rsidR="00420A84">
        <w:rPr>
          <w:rStyle w:val="GuideText-ASDEFCONChar"/>
        </w:rPr>
        <w:t>shu</w:t>
      </w:r>
      <w:r w:rsidR="008F455F">
        <w:rPr>
          <w:rStyle w:val="GuideText-ASDEFCONChar"/>
        </w:rPr>
        <w:t xml:space="preserve">t downs, unscheduled </w:t>
      </w:r>
      <w:r>
        <w:rPr>
          <w:rStyle w:val="GuideText-ASDEFCONChar"/>
        </w:rPr>
        <w:t>removals</w:t>
      </w:r>
      <w:r w:rsidR="00420A84">
        <w:rPr>
          <w:rStyle w:val="GuideText-ASDEFCONChar"/>
        </w:rPr>
        <w:t>,</w:t>
      </w:r>
      <w:r>
        <w:rPr>
          <w:rStyle w:val="GuideText-ASDEFCONChar"/>
        </w:rPr>
        <w:t xml:space="preserve"> no-fault-found rates</w:t>
      </w:r>
      <w:r w:rsidR="009977C7">
        <w:rPr>
          <w:rStyle w:val="GuideText-ASDEFCONChar"/>
        </w:rPr>
        <w:t>,</w:t>
      </w:r>
      <w:r w:rsidR="008F455F">
        <w:rPr>
          <w:rStyle w:val="GuideText-ASDEFCONChar"/>
        </w:rPr>
        <w:t xml:space="preserve"> as applicable</w:t>
      </w:r>
      <w:r w:rsidR="009977C7">
        <w:rPr>
          <w:rStyle w:val="GuideText-ASDEFCONChar"/>
        </w:rPr>
        <w:t xml:space="preserve"> to the system</w:t>
      </w:r>
      <w:r w:rsidR="00574E6E">
        <w:rPr>
          <w:rStyle w:val="GuideText-ASDEFCONChar"/>
        </w:rPr>
        <w:t xml:space="preserve"> being analysed</w:t>
      </w:r>
      <w:r w:rsidR="00786576">
        <w:rPr>
          <w:rStyle w:val="GuideText-ASDEFCONChar"/>
        </w:rPr>
        <w:t>;</w:t>
      </w:r>
    </w:p>
    <w:p w14:paraId="4791983A" w14:textId="75B5DD99" w:rsidR="004A08BC" w:rsidRDefault="00786576" w:rsidP="00786576">
      <w:pPr>
        <w:pStyle w:val="SOWSubL1-ASDEFCON"/>
        <w:rPr>
          <w:rStyle w:val="GuideText-ASDEFCONChar"/>
        </w:rPr>
      </w:pPr>
      <w:r>
        <w:rPr>
          <w:rStyle w:val="GuideText-ASDEFCONChar"/>
        </w:rPr>
        <w:t>analyses manufacturer bulletins</w:t>
      </w:r>
      <w:r w:rsidR="004A08BC">
        <w:rPr>
          <w:rStyle w:val="GuideText-ASDEFCONChar"/>
        </w:rPr>
        <w:t>,</w:t>
      </w:r>
      <w:r>
        <w:rPr>
          <w:rStyle w:val="GuideText-ASDEFCONChar"/>
        </w:rPr>
        <w:t xml:space="preserve"> </w:t>
      </w:r>
      <w:r w:rsidR="004A08BC">
        <w:rPr>
          <w:rStyle w:val="GuideText-ASDEFCONChar"/>
        </w:rPr>
        <w:t xml:space="preserve">directives </w:t>
      </w:r>
      <w:r w:rsidR="007F693B">
        <w:rPr>
          <w:rStyle w:val="GuideText-ASDEFCONChar"/>
        </w:rPr>
        <w:t xml:space="preserve">from regulators </w:t>
      </w:r>
      <w:r w:rsidR="004A08BC">
        <w:rPr>
          <w:rStyle w:val="GuideText-ASDEFCONChar"/>
        </w:rPr>
        <w:t xml:space="preserve">and other </w:t>
      </w:r>
      <w:r>
        <w:rPr>
          <w:rStyle w:val="GuideText-ASDEFCONChar"/>
        </w:rPr>
        <w:t>notices</w:t>
      </w:r>
      <w:r w:rsidR="005A06F1">
        <w:rPr>
          <w:rStyle w:val="GuideText-ASDEFCONChar"/>
        </w:rPr>
        <w:t xml:space="preserve"> </w:t>
      </w:r>
      <w:r w:rsidR="00831820">
        <w:rPr>
          <w:rStyle w:val="GuideText-ASDEFCONChar"/>
        </w:rPr>
        <w:t xml:space="preserve">which may </w:t>
      </w:r>
      <w:r w:rsidR="00C07C5D">
        <w:rPr>
          <w:rStyle w:val="GuideText-ASDEFCONChar"/>
        </w:rPr>
        <w:t xml:space="preserve">include updates to </w:t>
      </w:r>
      <w:r w:rsidR="00831820">
        <w:rPr>
          <w:rStyle w:val="GuideText-ASDEFCONChar"/>
        </w:rPr>
        <w:t>reliability data and</w:t>
      </w:r>
      <w:r w:rsidR="007F693B">
        <w:rPr>
          <w:rStyle w:val="GuideText-ASDEFCONChar"/>
        </w:rPr>
        <w:t>/or</w:t>
      </w:r>
      <w:r w:rsidR="00831820">
        <w:rPr>
          <w:rStyle w:val="GuideText-ASDEFCONChar"/>
        </w:rPr>
        <w:t xml:space="preserve"> Maintenance requirements</w:t>
      </w:r>
      <w:r>
        <w:rPr>
          <w:rStyle w:val="GuideText-ASDEFCONChar"/>
        </w:rPr>
        <w:t>;</w:t>
      </w:r>
    </w:p>
    <w:p w14:paraId="3789C289" w14:textId="60F1D9B1" w:rsidR="00786576" w:rsidRDefault="004A08BC" w:rsidP="00786576">
      <w:pPr>
        <w:pStyle w:val="SOWSubL1-ASDEFCON"/>
        <w:rPr>
          <w:rStyle w:val="GuideText-ASDEFCONChar"/>
        </w:rPr>
      </w:pPr>
      <w:r>
        <w:rPr>
          <w:rStyle w:val="GuideText-ASDEFCONChar"/>
        </w:rPr>
        <w:t xml:space="preserve">integrates applicable results from the System Safety Engineering </w:t>
      </w:r>
      <w:r w:rsidR="00831820">
        <w:rPr>
          <w:rStyle w:val="GuideText-ASDEFCONChar"/>
        </w:rPr>
        <w:t xml:space="preserve">program </w:t>
      </w:r>
      <w:r>
        <w:rPr>
          <w:rStyle w:val="GuideText-ASDEFCONChar"/>
        </w:rPr>
        <w:t xml:space="preserve">under clause </w:t>
      </w:r>
      <w:r>
        <w:rPr>
          <w:rStyle w:val="GuideText-ASDEFCONChar"/>
        </w:rPr>
        <w:fldChar w:fldCharType="begin"/>
      </w:r>
      <w:r>
        <w:rPr>
          <w:rStyle w:val="GuideText-ASDEFCONChar"/>
        </w:rPr>
        <w:instrText xml:space="preserve"> REF _Ref337798514 \r \h </w:instrText>
      </w:r>
      <w:r>
        <w:rPr>
          <w:rStyle w:val="GuideText-ASDEFCONChar"/>
        </w:rPr>
      </w:r>
      <w:r>
        <w:rPr>
          <w:rStyle w:val="GuideText-ASDEFCONChar"/>
        </w:rPr>
        <w:fldChar w:fldCharType="separate"/>
      </w:r>
      <w:r w:rsidR="00453302">
        <w:rPr>
          <w:rStyle w:val="GuideText-ASDEFCONChar"/>
        </w:rPr>
        <w:t>6.2.7</w:t>
      </w:r>
      <w:r>
        <w:rPr>
          <w:rStyle w:val="GuideText-ASDEFCONChar"/>
        </w:rPr>
        <w:fldChar w:fldCharType="end"/>
      </w:r>
      <w:r>
        <w:rPr>
          <w:rStyle w:val="GuideText-ASDEFCONChar"/>
        </w:rPr>
        <w:t xml:space="preserve"> and </w:t>
      </w:r>
      <w:r>
        <w:fldChar w:fldCharType="begin"/>
      </w:r>
      <w:r>
        <w:instrText xml:space="preserve"> REF _Ref447875053 \h </w:instrText>
      </w:r>
      <w:r>
        <w:fldChar w:fldCharType="separate"/>
      </w:r>
      <w:r w:rsidR="00453302">
        <w:t>Engineering Investigations</w:t>
      </w:r>
      <w:r>
        <w:fldChar w:fldCharType="end"/>
      </w:r>
      <w:r>
        <w:t xml:space="preserve"> under clause </w:t>
      </w:r>
      <w:r>
        <w:fldChar w:fldCharType="begin"/>
      </w:r>
      <w:r>
        <w:instrText xml:space="preserve"> REF _Ref447875053 \r \h </w:instrText>
      </w:r>
      <w:r>
        <w:fldChar w:fldCharType="separate"/>
      </w:r>
      <w:r w:rsidR="00453302">
        <w:t>6.2.3</w:t>
      </w:r>
      <w:r>
        <w:fldChar w:fldCharType="end"/>
      </w:r>
      <w:r>
        <w:t>;</w:t>
      </w:r>
      <w:r w:rsidRPr="004A08BC">
        <w:rPr>
          <w:rStyle w:val="GuideText-ASDEFCONChar"/>
        </w:rPr>
        <w:t xml:space="preserve"> </w:t>
      </w:r>
      <w:r>
        <w:rPr>
          <w:rStyle w:val="GuideText-ASDEFCONChar"/>
        </w:rPr>
        <w:t>and</w:t>
      </w:r>
    </w:p>
    <w:p w14:paraId="3AF8D6F7" w14:textId="77777777" w:rsidR="00F4468D" w:rsidRDefault="00240C8B" w:rsidP="00F4468D">
      <w:pPr>
        <w:pStyle w:val="SOWSubL1-ASDEFCON"/>
        <w:rPr>
          <w:rStyle w:val="GuideText-ASDEFCONChar"/>
        </w:rPr>
      </w:pPr>
      <w:r>
        <w:rPr>
          <w:rStyle w:val="GuideText-ASDEFCONChar"/>
        </w:rPr>
        <w:t xml:space="preserve">analyses the </w:t>
      </w:r>
      <w:r w:rsidR="00CE0E85">
        <w:rPr>
          <w:rStyle w:val="GuideText-ASDEFCONChar"/>
        </w:rPr>
        <w:t>effects</w:t>
      </w:r>
      <w:r>
        <w:rPr>
          <w:rStyle w:val="GuideText-ASDEFCONChar"/>
        </w:rPr>
        <w:t xml:space="preserve"> of </w:t>
      </w:r>
      <w:r w:rsidR="004A08BC">
        <w:rPr>
          <w:rStyle w:val="GuideText-ASDEFCONChar"/>
        </w:rPr>
        <w:t xml:space="preserve">proposed </w:t>
      </w:r>
      <w:r w:rsidR="00CE0E85">
        <w:rPr>
          <w:rStyle w:val="GuideText-ASDEFCONChar"/>
        </w:rPr>
        <w:t>change</w:t>
      </w:r>
      <w:r w:rsidR="004A08BC">
        <w:rPr>
          <w:rStyle w:val="GuideText-ASDEFCONChar"/>
        </w:rPr>
        <w:t>s</w:t>
      </w:r>
      <w:r w:rsidR="00CE0E85">
        <w:rPr>
          <w:rStyle w:val="GuideText-ASDEFCONChar"/>
        </w:rPr>
        <w:t xml:space="preserve"> to the </w:t>
      </w:r>
      <w:r w:rsidR="00B779BB">
        <w:rPr>
          <w:rStyle w:val="GuideText-ASDEFCONChar"/>
        </w:rPr>
        <w:t>configuration</w:t>
      </w:r>
      <w:r w:rsidR="00CE0E85">
        <w:rPr>
          <w:rStyle w:val="GuideText-ASDEFCONChar"/>
        </w:rPr>
        <w:t>,</w:t>
      </w:r>
      <w:r w:rsidR="00B779BB">
        <w:rPr>
          <w:rStyle w:val="GuideText-ASDEFCONChar"/>
        </w:rPr>
        <w:t xml:space="preserve"> </w:t>
      </w:r>
      <w:r w:rsidR="00CE0E85">
        <w:rPr>
          <w:rStyle w:val="GuideText-ASDEFCONChar"/>
        </w:rPr>
        <w:t>ROE and operating environment</w:t>
      </w:r>
      <w:r w:rsidR="00DA50C3">
        <w:rPr>
          <w:rStyle w:val="GuideText-ASDEFCONChar"/>
        </w:rPr>
        <w:t>, as applicable</w:t>
      </w:r>
      <w:r w:rsidR="007F693B">
        <w:rPr>
          <w:rStyle w:val="GuideText-ASDEFCONChar"/>
        </w:rPr>
        <w:t>.</w:t>
      </w:r>
    </w:p>
    <w:p w14:paraId="775B895C" w14:textId="01DCC601" w:rsidR="00FC6B96" w:rsidRDefault="00FC6B96" w:rsidP="00E3397C">
      <w:pPr>
        <w:pStyle w:val="SOWHL3-ASDEFCON"/>
        <w:rPr>
          <w:rStyle w:val="GuideText-ASDEFCONChar"/>
        </w:rPr>
      </w:pPr>
      <w:bookmarkStart w:id="11" w:name="_Ref122589608"/>
      <w:r w:rsidRPr="00E3397C">
        <w:rPr>
          <w:rStyle w:val="GuideText-ASDEFCONChar"/>
        </w:rPr>
        <w:t>M</w:t>
      </w:r>
      <w:r w:rsidR="00E3397C">
        <w:rPr>
          <w:rStyle w:val="GuideText-ASDEFCONChar"/>
        </w:rPr>
        <w:t xml:space="preserve">aintenance </w:t>
      </w:r>
      <w:r w:rsidRPr="00E3397C">
        <w:rPr>
          <w:rStyle w:val="GuideText-ASDEFCONChar"/>
        </w:rPr>
        <w:t>R</w:t>
      </w:r>
      <w:r w:rsidR="00E3397C">
        <w:rPr>
          <w:rStyle w:val="GuideText-ASDEFCONChar"/>
        </w:rPr>
        <w:t xml:space="preserve">equirements </w:t>
      </w:r>
      <w:r w:rsidRPr="00E3397C">
        <w:rPr>
          <w:rStyle w:val="GuideText-ASDEFCONChar"/>
        </w:rPr>
        <w:t>D</w:t>
      </w:r>
      <w:r w:rsidR="00E3397C">
        <w:rPr>
          <w:rStyle w:val="GuideText-ASDEFCONChar"/>
        </w:rPr>
        <w:t>etermination</w:t>
      </w:r>
      <w:bookmarkEnd w:id="11"/>
    </w:p>
    <w:p w14:paraId="0DB18124" w14:textId="154A247F" w:rsidR="00B779BB" w:rsidRDefault="00882879" w:rsidP="00D02023">
      <w:pPr>
        <w:pStyle w:val="SOWTL4-ASDEFCON"/>
        <w:rPr>
          <w:rStyle w:val="GuideText-ASDEFCONChar"/>
        </w:rPr>
      </w:pPr>
      <w:bookmarkStart w:id="12" w:name="_Ref516832339"/>
      <w:r>
        <w:rPr>
          <w:rStyle w:val="GuideText-ASDEFCONChar"/>
        </w:rPr>
        <w:t>T</w:t>
      </w:r>
      <w:r w:rsidR="00240C8B">
        <w:rPr>
          <w:rStyle w:val="GuideText-ASDEFCONChar"/>
        </w:rPr>
        <w:t xml:space="preserve">he Contractor shall </w:t>
      </w:r>
      <w:r>
        <w:rPr>
          <w:rStyle w:val="GuideText-ASDEFCONChar"/>
        </w:rPr>
        <w:t xml:space="preserve">use </w:t>
      </w:r>
      <w:r w:rsidR="00CC2BA4">
        <w:rPr>
          <w:rStyle w:val="GuideText-ASDEFCONChar"/>
        </w:rPr>
        <w:t xml:space="preserve">outputs of the </w:t>
      </w:r>
      <w:r>
        <w:rPr>
          <w:rStyle w:val="GuideText-ASDEFCONChar"/>
        </w:rPr>
        <w:t xml:space="preserve">reliability program under clause </w:t>
      </w:r>
      <w:r>
        <w:rPr>
          <w:rStyle w:val="GuideText-ASDEFCONChar"/>
        </w:rPr>
        <w:fldChar w:fldCharType="begin"/>
      </w:r>
      <w:r>
        <w:rPr>
          <w:rStyle w:val="GuideText-ASDEFCONChar"/>
        </w:rPr>
        <w:instrText xml:space="preserve"> REF _Ref516831913 \r \h </w:instrText>
      </w:r>
      <w:r>
        <w:rPr>
          <w:rStyle w:val="GuideText-ASDEFCONChar"/>
        </w:rPr>
      </w:r>
      <w:r>
        <w:rPr>
          <w:rStyle w:val="GuideText-ASDEFCONChar"/>
        </w:rPr>
        <w:fldChar w:fldCharType="separate"/>
      </w:r>
      <w:r w:rsidR="00453302">
        <w:rPr>
          <w:rStyle w:val="GuideText-ASDEFCONChar"/>
        </w:rPr>
        <w:t>1.1.1.2</w:t>
      </w:r>
      <w:r>
        <w:rPr>
          <w:rStyle w:val="GuideText-ASDEFCONChar"/>
        </w:rPr>
        <w:fldChar w:fldCharType="end"/>
      </w:r>
      <w:r>
        <w:rPr>
          <w:rStyle w:val="GuideText-ASDEFCONChar"/>
        </w:rPr>
        <w:t xml:space="preserve"> to </w:t>
      </w:r>
      <w:r w:rsidR="00FF66BE">
        <w:rPr>
          <w:rStyle w:val="GuideText-ASDEFCONChar"/>
        </w:rPr>
        <w:t>in</w:t>
      </w:r>
      <w:r w:rsidR="00831820">
        <w:rPr>
          <w:rStyle w:val="GuideText-ASDEFCONChar"/>
        </w:rPr>
        <w:t>form</w:t>
      </w:r>
      <w:r w:rsidR="00FF66BE">
        <w:rPr>
          <w:rStyle w:val="GuideText-ASDEFCONChar"/>
        </w:rPr>
        <w:t xml:space="preserve"> </w:t>
      </w:r>
      <w:r w:rsidR="00846916">
        <w:t xml:space="preserve">the </w:t>
      </w:r>
      <w:r w:rsidR="00BA1E52">
        <w:rPr>
          <w:rStyle w:val="GuideText-ASDEFCONChar"/>
        </w:rPr>
        <w:t xml:space="preserve">Maintenance Requirements Determination (MRD) </w:t>
      </w:r>
      <w:r w:rsidR="00846916">
        <w:rPr>
          <w:rStyle w:val="GuideText-ASDEFCONChar"/>
        </w:rPr>
        <w:t xml:space="preserve">program (including </w:t>
      </w:r>
      <w:r w:rsidR="00846916">
        <w:t xml:space="preserve">Failure Mode Effects and Criticality Analysis (FMECA) and </w:t>
      </w:r>
      <w:r w:rsidR="00BA1E52">
        <w:rPr>
          <w:rStyle w:val="GuideText-ASDEFCONChar"/>
        </w:rPr>
        <w:t>Reliability Centred Maintenance (RCM)</w:t>
      </w:r>
      <w:r w:rsidR="00846916">
        <w:rPr>
          <w:rStyle w:val="GuideText-ASDEFCONChar"/>
        </w:rPr>
        <w:t xml:space="preserve"> </w:t>
      </w:r>
      <w:r w:rsidR="00240C8B">
        <w:rPr>
          <w:rStyle w:val="GuideText-ASDEFCONChar"/>
        </w:rPr>
        <w:t>analyses</w:t>
      </w:r>
      <w:r w:rsidR="00846916">
        <w:rPr>
          <w:rStyle w:val="GuideText-ASDEFCONChar"/>
        </w:rPr>
        <w:t>)</w:t>
      </w:r>
      <w:r w:rsidR="00CC2BA4">
        <w:rPr>
          <w:rStyle w:val="GuideText-ASDEFCONChar"/>
        </w:rPr>
        <w:t>,</w:t>
      </w:r>
      <w:r w:rsidR="00761938">
        <w:rPr>
          <w:rStyle w:val="GuideText-ASDEFCONChar"/>
        </w:rPr>
        <w:t xml:space="preserve"> </w:t>
      </w:r>
      <w:r w:rsidR="00F7711B">
        <w:rPr>
          <w:rStyle w:val="GuideText-ASDEFCONChar"/>
        </w:rPr>
        <w:t xml:space="preserve">in order </w:t>
      </w:r>
      <w:r w:rsidR="00B779BB">
        <w:rPr>
          <w:rStyle w:val="GuideText-ASDEFCONChar"/>
        </w:rPr>
        <w:t xml:space="preserve">to </w:t>
      </w:r>
      <w:r w:rsidR="00360E19">
        <w:rPr>
          <w:rStyle w:val="GuideText-ASDEFCONChar"/>
        </w:rPr>
        <w:t>analyse</w:t>
      </w:r>
      <w:r>
        <w:rPr>
          <w:rStyle w:val="GuideText-ASDEFCONChar"/>
        </w:rPr>
        <w:t xml:space="preserve"> </w:t>
      </w:r>
      <w:r w:rsidR="007F693B">
        <w:rPr>
          <w:rStyle w:val="GuideText-ASDEFCONChar"/>
        </w:rPr>
        <w:t xml:space="preserve">the </w:t>
      </w:r>
      <w:r w:rsidR="00B779BB">
        <w:rPr>
          <w:rStyle w:val="GuideText-ASDEFCONChar"/>
        </w:rPr>
        <w:t xml:space="preserve">Maintenance </w:t>
      </w:r>
      <w:r w:rsidR="00F7711B">
        <w:rPr>
          <w:rStyle w:val="GuideText-ASDEFCONChar"/>
        </w:rPr>
        <w:t xml:space="preserve">requirements </w:t>
      </w:r>
      <w:r w:rsidR="00B779BB">
        <w:rPr>
          <w:rStyle w:val="GuideText-ASDEFCONChar"/>
        </w:rPr>
        <w:t xml:space="preserve">for the </w:t>
      </w:r>
      <w:r w:rsidR="00F7711B">
        <w:rPr>
          <w:rStyle w:val="GuideText-ASDEFCONChar"/>
        </w:rPr>
        <w:fldChar w:fldCharType="begin">
          <w:ffData>
            <w:name w:val="Text77"/>
            <w:enabled/>
            <w:calcOnExit w:val="0"/>
            <w:textInput>
              <w:default w:val="[…INSERT MISSION SYSTEM…]"/>
            </w:textInput>
          </w:ffData>
        </w:fldChar>
      </w:r>
      <w:r w:rsidR="00F7711B">
        <w:rPr>
          <w:rStyle w:val="GuideText-ASDEFCONChar"/>
        </w:rPr>
        <w:instrText xml:space="preserve"> FORMTEXT </w:instrText>
      </w:r>
      <w:r w:rsidR="00F7711B">
        <w:rPr>
          <w:rStyle w:val="GuideText-ASDEFCONChar"/>
        </w:rPr>
      </w:r>
      <w:r w:rsidR="00F7711B">
        <w:rPr>
          <w:rStyle w:val="GuideText-ASDEFCONChar"/>
        </w:rPr>
        <w:fldChar w:fldCharType="separate"/>
      </w:r>
      <w:r w:rsidR="00453302">
        <w:rPr>
          <w:rStyle w:val="GuideText-ASDEFCONChar"/>
          <w:noProof/>
        </w:rPr>
        <w:t>[…INSERT MISSION SYSTEM…]</w:t>
      </w:r>
      <w:r w:rsidR="00F7711B">
        <w:rPr>
          <w:rStyle w:val="GuideText-ASDEFCONChar"/>
        </w:rPr>
        <w:fldChar w:fldCharType="end"/>
      </w:r>
      <w:r w:rsidR="00B779BB">
        <w:rPr>
          <w:rStyle w:val="GuideText-ASDEFCONChar"/>
        </w:rPr>
        <w:t xml:space="preserve"> in accordance with:</w:t>
      </w:r>
      <w:bookmarkEnd w:id="12"/>
    </w:p>
    <w:p w14:paraId="6DB3F926" w14:textId="7B378BB4" w:rsidR="00B779BB" w:rsidRDefault="00F7711B" w:rsidP="00D02023">
      <w:pPr>
        <w:pStyle w:val="SOWSubL1-ASDEFCON"/>
        <w:rPr>
          <w:rStyle w:val="GuideText-ASDEFCONChar"/>
        </w:rPr>
      </w:pPr>
      <w:r>
        <w:rPr>
          <w:rStyle w:val="GuideText-ASDEFCONChar"/>
        </w:rPr>
        <w:fldChar w:fldCharType="begin">
          <w:ffData>
            <w:name w:val="Text79"/>
            <w:enabled/>
            <w:calcOnExit w:val="0"/>
            <w:textInput>
              <w:default w:val="[…INSERT REFERENCE TO APPLICABLE STANDARD (EG. FOR RCM)…]"/>
            </w:textInput>
          </w:ffData>
        </w:fldChar>
      </w:r>
      <w:r>
        <w:rPr>
          <w:rStyle w:val="GuideText-ASDEFCONChar"/>
        </w:rPr>
        <w:instrText xml:space="preserve"> FORMTEXT </w:instrText>
      </w:r>
      <w:r>
        <w:rPr>
          <w:rStyle w:val="GuideText-ASDEFCONChar"/>
        </w:rPr>
      </w:r>
      <w:r>
        <w:rPr>
          <w:rStyle w:val="GuideText-ASDEFCONChar"/>
        </w:rPr>
        <w:fldChar w:fldCharType="separate"/>
      </w:r>
      <w:r w:rsidR="00453302">
        <w:rPr>
          <w:rStyle w:val="GuideText-ASDEFCONChar"/>
          <w:noProof/>
        </w:rPr>
        <w:t>[…INSERT REFERENCE TO APPLICABLE STANDARD (EG. FOR RCM)…]</w:t>
      </w:r>
      <w:r>
        <w:rPr>
          <w:rStyle w:val="GuideText-ASDEFCONChar"/>
        </w:rPr>
        <w:fldChar w:fldCharType="end"/>
      </w:r>
      <w:r w:rsidR="00B779BB">
        <w:rPr>
          <w:rStyle w:val="GuideText-ASDEFCONChar"/>
        </w:rPr>
        <w:t>; and</w:t>
      </w:r>
    </w:p>
    <w:p w14:paraId="2C6A140D" w14:textId="5CC8F1BD" w:rsidR="00B779BB" w:rsidRDefault="00C505BB" w:rsidP="00D02023">
      <w:pPr>
        <w:pStyle w:val="SOWSubL1-ASDEFCON"/>
        <w:rPr>
          <w:rStyle w:val="GuideText-ASDEFCONChar"/>
        </w:rPr>
      </w:pPr>
      <w:r>
        <w:rPr>
          <w:rStyle w:val="GuideText-ASDEFCONChar"/>
        </w:rPr>
        <w:fldChar w:fldCharType="begin">
          <w:ffData>
            <w:name w:val="Text80"/>
            <w:enabled/>
            <w:calcOnExit w:val="0"/>
            <w:textInput>
              <w:default w:val="[…INSERT SPO / CAMO PROCEDURE / INSTRUCTION...]"/>
            </w:textInput>
          </w:ffData>
        </w:fldChar>
      </w:r>
      <w:r>
        <w:rPr>
          <w:rStyle w:val="GuideText-ASDEFCONChar"/>
        </w:rPr>
        <w:instrText xml:space="preserve"> FORMTEXT </w:instrText>
      </w:r>
      <w:r>
        <w:rPr>
          <w:rStyle w:val="GuideText-ASDEFCONChar"/>
        </w:rPr>
      </w:r>
      <w:r>
        <w:rPr>
          <w:rStyle w:val="GuideText-ASDEFCONChar"/>
        </w:rPr>
        <w:fldChar w:fldCharType="separate"/>
      </w:r>
      <w:r w:rsidR="00453302">
        <w:rPr>
          <w:rStyle w:val="GuideText-ASDEFCONChar"/>
          <w:noProof/>
        </w:rPr>
        <w:t>[…INSERT SPO / CAMO PROCEDURE / INSTRUCTION...]</w:t>
      </w:r>
      <w:r>
        <w:rPr>
          <w:rStyle w:val="GuideText-ASDEFCONChar"/>
        </w:rPr>
        <w:fldChar w:fldCharType="end"/>
      </w:r>
      <w:r w:rsidR="00B779BB">
        <w:rPr>
          <w:rStyle w:val="GuideText-ASDEFCONChar"/>
        </w:rPr>
        <w:t>.</w:t>
      </w:r>
    </w:p>
    <w:p w14:paraId="2CCC69A5" w14:textId="1CFDDF3F" w:rsidR="00982288" w:rsidRDefault="00CE0E85" w:rsidP="00982288">
      <w:pPr>
        <w:pStyle w:val="SOWTL4-ASDEFCON"/>
        <w:rPr>
          <w:rStyle w:val="GuideText-ASDEFCONChar"/>
        </w:rPr>
      </w:pPr>
      <w:bookmarkStart w:id="13" w:name="_Ref516839452"/>
      <w:r>
        <w:rPr>
          <w:rStyle w:val="GuideText-ASDEFCONChar"/>
        </w:rPr>
        <w:t xml:space="preserve">The Contractor shall </w:t>
      </w:r>
      <w:r w:rsidR="00747212">
        <w:rPr>
          <w:rStyle w:val="GuideText-ASDEFCONChar"/>
        </w:rPr>
        <w:t>report</w:t>
      </w:r>
      <w:r w:rsidR="00882879">
        <w:rPr>
          <w:rStyle w:val="GuideText-ASDEFCONChar"/>
        </w:rPr>
        <w:t xml:space="preserve"> its findings from the </w:t>
      </w:r>
      <w:r w:rsidR="004F0284">
        <w:rPr>
          <w:rStyle w:val="GuideText-ASDEFCONChar"/>
        </w:rPr>
        <w:t>MRD</w:t>
      </w:r>
      <w:r w:rsidR="00882879">
        <w:rPr>
          <w:rStyle w:val="GuideText-ASDEFCONChar"/>
        </w:rPr>
        <w:t xml:space="preserve"> analyses </w:t>
      </w:r>
      <w:r w:rsidR="00747212">
        <w:rPr>
          <w:rStyle w:val="GuideText-ASDEFCONChar"/>
        </w:rPr>
        <w:t xml:space="preserve">program </w:t>
      </w:r>
      <w:r w:rsidR="00882879">
        <w:rPr>
          <w:rStyle w:val="GuideText-ASDEFCONChar"/>
        </w:rPr>
        <w:t xml:space="preserve">under clause </w:t>
      </w:r>
      <w:r w:rsidR="00882879">
        <w:rPr>
          <w:rStyle w:val="GuideText-ASDEFCONChar"/>
        </w:rPr>
        <w:fldChar w:fldCharType="begin"/>
      </w:r>
      <w:r w:rsidR="00882879">
        <w:rPr>
          <w:rStyle w:val="GuideText-ASDEFCONChar"/>
        </w:rPr>
        <w:instrText xml:space="preserve"> REF _Ref516832339 \r \h </w:instrText>
      </w:r>
      <w:r w:rsidR="00882879">
        <w:rPr>
          <w:rStyle w:val="GuideText-ASDEFCONChar"/>
        </w:rPr>
      </w:r>
      <w:r w:rsidR="00882879">
        <w:rPr>
          <w:rStyle w:val="GuideText-ASDEFCONChar"/>
        </w:rPr>
        <w:fldChar w:fldCharType="separate"/>
      </w:r>
      <w:r w:rsidR="00453302">
        <w:rPr>
          <w:rStyle w:val="GuideText-ASDEFCONChar"/>
        </w:rPr>
        <w:t>1.1.2.1</w:t>
      </w:r>
      <w:r w:rsidR="00882879">
        <w:rPr>
          <w:rStyle w:val="GuideText-ASDEFCONChar"/>
        </w:rPr>
        <w:fldChar w:fldCharType="end"/>
      </w:r>
      <w:r w:rsidR="00833000">
        <w:rPr>
          <w:rStyle w:val="GuideText-ASDEFCONChar"/>
        </w:rPr>
        <w:t xml:space="preserve"> </w:t>
      </w:r>
      <w:r w:rsidR="00FC6B96" w:rsidRPr="005D75E8">
        <w:rPr>
          <w:rStyle w:val="GuideText-ASDEFCONChar"/>
        </w:rPr>
        <w:t xml:space="preserve">as part of </w:t>
      </w:r>
      <w:r w:rsidR="00747212" w:rsidRPr="005D75E8">
        <w:rPr>
          <w:rStyle w:val="GuideText-ASDEFCONChar"/>
        </w:rPr>
        <w:t xml:space="preserve">the </w:t>
      </w:r>
      <w:r w:rsidR="00FC6B96" w:rsidRPr="005D75E8">
        <w:rPr>
          <w:rStyle w:val="GuideText-ASDEFCONChar"/>
        </w:rPr>
        <w:t>Engineering Services report</w:t>
      </w:r>
      <w:r w:rsidR="00747212" w:rsidRPr="005D75E8">
        <w:rPr>
          <w:rStyle w:val="GuideText-ASDEFCONChar"/>
        </w:rPr>
        <w:t>ing</w:t>
      </w:r>
      <w:r w:rsidR="00FC6B96" w:rsidRPr="005D75E8">
        <w:rPr>
          <w:rStyle w:val="GuideText-ASDEFCONChar"/>
        </w:rPr>
        <w:t xml:space="preserve"> </w:t>
      </w:r>
      <w:r w:rsidR="007F693B" w:rsidRPr="005D75E8">
        <w:rPr>
          <w:rStyle w:val="GuideText-ASDEFCONChar"/>
        </w:rPr>
        <w:t>required by</w:t>
      </w:r>
      <w:r w:rsidR="00FC6B96" w:rsidRPr="005D75E8">
        <w:rPr>
          <w:rStyle w:val="GuideText-ASDEFCONChar"/>
        </w:rPr>
        <w:t xml:space="preserve"> SOW clause 5.2</w:t>
      </w:r>
      <w:r w:rsidR="00882879">
        <w:rPr>
          <w:rStyle w:val="GuideText-ASDEFCONChar"/>
        </w:rPr>
        <w:t>.</w:t>
      </w:r>
      <w:bookmarkEnd w:id="13"/>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6E6F53" w14:paraId="23997D20" w14:textId="77777777" w:rsidTr="00982288">
        <w:tc>
          <w:tcPr>
            <w:tcW w:w="9067" w:type="dxa"/>
            <w:shd w:val="clear" w:color="auto" w:fill="auto"/>
          </w:tcPr>
          <w:p w14:paraId="3CE6C0D9" w14:textId="0C259E0B" w:rsidR="006E6F53" w:rsidRDefault="006E6F53" w:rsidP="006E6F53">
            <w:pPr>
              <w:pStyle w:val="ASDEFCONOption"/>
              <w:rPr>
                <w:rStyle w:val="GuideText-ASDEFCONChar"/>
              </w:rPr>
            </w:pPr>
            <w:r>
              <w:rPr>
                <w:rStyle w:val="GuideText-ASDEFCONChar"/>
              </w:rPr>
              <w:t>Option</w:t>
            </w:r>
            <w:r w:rsidR="00982288">
              <w:rPr>
                <w:rStyle w:val="GuideText-ASDEFCONChar"/>
              </w:rPr>
              <w:t xml:space="preserve"> A</w:t>
            </w:r>
            <w:r>
              <w:rPr>
                <w:rStyle w:val="GuideText-ASDEFCONChar"/>
              </w:rPr>
              <w:t xml:space="preserve">: </w:t>
            </w:r>
            <w:r w:rsidR="00032A30">
              <w:rPr>
                <w:rStyle w:val="GuideText-ASDEFCONChar"/>
              </w:rPr>
              <w:t xml:space="preserve"> </w:t>
            </w:r>
            <w:r>
              <w:rPr>
                <w:rStyle w:val="GuideText-ASDEFCONChar"/>
              </w:rPr>
              <w:t xml:space="preserve">For when the Contractor is maintaining in-service reliability data in a Logistic Support Analysis Record </w:t>
            </w:r>
            <w:r w:rsidR="002623C8">
              <w:rPr>
                <w:rStyle w:val="GuideText-ASDEFCONChar"/>
              </w:rPr>
              <w:t xml:space="preserve">(LSAR) </w:t>
            </w:r>
            <w:r>
              <w:rPr>
                <w:rStyle w:val="GuideText-ASDEFCONChar"/>
              </w:rPr>
              <w:t>or similar.</w:t>
            </w:r>
            <w:r w:rsidR="006537B4">
              <w:rPr>
                <w:rStyle w:val="GuideText-ASDEFCONChar"/>
              </w:rPr>
              <w:t xml:space="preserve">  Add to the clause if required to </w:t>
            </w:r>
            <w:r w:rsidR="00570EEC">
              <w:rPr>
                <w:rStyle w:val="GuideText-ASDEFCONChar"/>
              </w:rPr>
              <w:t>specify a</w:t>
            </w:r>
            <w:r w:rsidR="006537B4">
              <w:rPr>
                <w:rStyle w:val="GuideText-ASDEFCONChar"/>
              </w:rPr>
              <w:t xml:space="preserve"> data transfer</w:t>
            </w:r>
            <w:r w:rsidR="00570EEC">
              <w:rPr>
                <w:rStyle w:val="GuideText-ASDEFCONChar"/>
              </w:rPr>
              <w:t xml:space="preserve"> </w:t>
            </w:r>
            <w:r w:rsidR="00A03737">
              <w:rPr>
                <w:rStyle w:val="GuideText-ASDEFCONChar"/>
              </w:rPr>
              <w:t xml:space="preserve">standard </w:t>
            </w:r>
            <w:r w:rsidR="00570EEC">
              <w:rPr>
                <w:rStyle w:val="GuideText-ASDEFCONChar"/>
              </w:rPr>
              <w:t xml:space="preserve">or data entry </w:t>
            </w:r>
            <w:r w:rsidR="006537B4">
              <w:rPr>
                <w:rStyle w:val="GuideText-ASDEFCONChar"/>
              </w:rPr>
              <w:t>method.</w:t>
            </w:r>
          </w:p>
          <w:p w14:paraId="7B811F44" w14:textId="4E917FA7" w:rsidR="006E6F53" w:rsidRDefault="006E6F53" w:rsidP="00570EEC">
            <w:pPr>
              <w:pStyle w:val="SOWTL4-ASDEFCON"/>
              <w:rPr>
                <w:rStyle w:val="GuideText-ASDEFCONChar"/>
              </w:rPr>
            </w:pPr>
            <w:r>
              <w:rPr>
                <w:rStyle w:val="GuideText-ASDEFCONChar"/>
              </w:rPr>
              <w:t xml:space="preserve">The Contractor shall update the </w:t>
            </w:r>
            <w:r w:rsidR="00570EEC">
              <w:rPr>
                <w:rStyle w:val="GuideText-ASDEFCONChar"/>
              </w:rPr>
              <w:fldChar w:fldCharType="begin">
                <w:ffData>
                  <w:name w:val="Text81"/>
                  <w:enabled/>
                  <w:calcOnExit w:val="0"/>
                  <w:textInput>
                    <w:default w:val="[…INSERT NAME FOR SYSTEM DATABASE / LSAR / OTHER…]"/>
                  </w:textInput>
                </w:ffData>
              </w:fldChar>
            </w:r>
            <w:r w:rsidR="00570EEC">
              <w:rPr>
                <w:rStyle w:val="GuideText-ASDEFCONChar"/>
              </w:rPr>
              <w:instrText xml:space="preserve"> FORMTEXT </w:instrText>
            </w:r>
            <w:r w:rsidR="00570EEC">
              <w:rPr>
                <w:rStyle w:val="GuideText-ASDEFCONChar"/>
              </w:rPr>
            </w:r>
            <w:r w:rsidR="00570EEC">
              <w:rPr>
                <w:rStyle w:val="GuideText-ASDEFCONChar"/>
              </w:rPr>
              <w:fldChar w:fldCharType="separate"/>
            </w:r>
            <w:r w:rsidR="00453302">
              <w:rPr>
                <w:rStyle w:val="GuideText-ASDEFCONChar"/>
                <w:noProof/>
              </w:rPr>
              <w:t>[…INSERT NAME FOR SYSTEM DATABASE / LSAR / OTHER…]</w:t>
            </w:r>
            <w:r w:rsidR="00570EEC">
              <w:rPr>
                <w:rStyle w:val="GuideText-ASDEFCONChar"/>
              </w:rPr>
              <w:fldChar w:fldCharType="end"/>
            </w:r>
            <w:r>
              <w:rPr>
                <w:rStyle w:val="GuideText-ASDEFCONChar"/>
              </w:rPr>
              <w:t xml:space="preserve"> with applicable results from the reliability program.</w:t>
            </w:r>
          </w:p>
        </w:tc>
      </w:tr>
    </w:tbl>
    <w:p w14:paraId="5261ED32" w14:textId="77777777" w:rsidR="006E6F53" w:rsidRDefault="006E6F53" w:rsidP="007F6627">
      <w:pPr>
        <w:pStyle w:val="ASDEFCONOptionSpace"/>
        <w:rPr>
          <w:rStyle w:val="GuideText-ASDEFCONChar"/>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982288" w14:paraId="2D54648B" w14:textId="77777777" w:rsidTr="00982288">
        <w:tc>
          <w:tcPr>
            <w:tcW w:w="9072" w:type="dxa"/>
            <w:shd w:val="clear" w:color="auto" w:fill="auto"/>
          </w:tcPr>
          <w:p w14:paraId="19A1F9F2" w14:textId="2A7AF703" w:rsidR="00982288" w:rsidRDefault="00982288" w:rsidP="00982288">
            <w:pPr>
              <w:pStyle w:val="ASDEFCONOption"/>
            </w:pPr>
            <w:r>
              <w:t xml:space="preserve">Option B: </w:t>
            </w:r>
            <w:r w:rsidR="00CB6E7C">
              <w:t xml:space="preserve"> </w:t>
            </w:r>
            <w:r>
              <w:t>Include and amend this clause if a DID will be developed to specify the contents of the required report.</w:t>
            </w:r>
          </w:p>
          <w:p w14:paraId="1BEB4F78" w14:textId="7C4C91FD" w:rsidR="00982288" w:rsidRPr="00982288" w:rsidRDefault="00982288" w:rsidP="007D3EBA">
            <w:pPr>
              <w:pStyle w:val="SOWTL4-ASDEFCON"/>
              <w:rPr>
                <w:szCs w:val="40"/>
              </w:rPr>
            </w:pPr>
            <w:r>
              <w:t xml:space="preserve">The Contractor shall develop, deliver and update a </w:t>
            </w:r>
            <w:r>
              <w:fldChar w:fldCharType="begin">
                <w:ffData>
                  <w:name w:val="Text88"/>
                  <w:enabled/>
                  <w:calcOnExit w:val="0"/>
                  <w:textInput>
                    <w:default w:val="[…INSERT NAME, EG, ‘MRD Report’…]"/>
                  </w:textInput>
                </w:ffData>
              </w:fldChar>
            </w:r>
            <w:r>
              <w:instrText xml:space="preserve"> FORMTEXT </w:instrText>
            </w:r>
            <w:r>
              <w:fldChar w:fldCharType="separate"/>
            </w:r>
            <w:r w:rsidR="00453302">
              <w:rPr>
                <w:noProof/>
              </w:rPr>
              <w:t>[…INSERT NAME, EG, ‘MRD Report’…]</w:t>
            </w:r>
            <w:r>
              <w:fldChar w:fldCharType="end"/>
            </w:r>
            <w:r>
              <w:t xml:space="preserve"> in accordance with CDRL Line Number ENG-</w:t>
            </w:r>
            <w:r w:rsidR="007D3EBA">
              <w:fldChar w:fldCharType="begin">
                <w:ffData>
                  <w:name w:val=""/>
                  <w:enabled/>
                  <w:calcOnExit w:val="0"/>
                  <w:textInput>
                    <w:default w:val="[...INSERT NUMBER...]"/>
                  </w:textInput>
                </w:ffData>
              </w:fldChar>
            </w:r>
            <w:r w:rsidR="007D3EBA">
              <w:instrText xml:space="preserve"> FORMTEXT </w:instrText>
            </w:r>
            <w:r w:rsidR="007D3EBA">
              <w:fldChar w:fldCharType="separate"/>
            </w:r>
            <w:r w:rsidR="00453302">
              <w:rPr>
                <w:noProof/>
              </w:rPr>
              <w:t>[...INSERT NUMBER...]</w:t>
            </w:r>
            <w:r w:rsidR="007D3EBA">
              <w:fldChar w:fldCharType="end"/>
            </w:r>
            <w:r>
              <w:t>.</w:t>
            </w:r>
          </w:p>
        </w:tc>
      </w:tr>
    </w:tbl>
    <w:p w14:paraId="6821B96A" w14:textId="5B620BD1" w:rsidR="00C002D9" w:rsidRDefault="00570EEC" w:rsidP="00B16B6B">
      <w:pPr>
        <w:pStyle w:val="SOWHL3-ASDEFCON"/>
        <w:rPr>
          <w:shd w:val="clear" w:color="auto" w:fill="FFFFFF"/>
        </w:rPr>
      </w:pPr>
      <w:bookmarkStart w:id="14" w:name="_Ref531695165"/>
      <w:r>
        <w:rPr>
          <w:shd w:val="clear" w:color="auto" w:fill="FFFFFF"/>
        </w:rPr>
        <w:t xml:space="preserve">Analyse and </w:t>
      </w:r>
      <w:r w:rsidR="00B51186">
        <w:rPr>
          <w:shd w:val="clear" w:color="auto" w:fill="FFFFFF"/>
        </w:rPr>
        <w:t>Review</w:t>
      </w:r>
      <w:r w:rsidR="00EF2CC7" w:rsidRPr="00286C43">
        <w:rPr>
          <w:shd w:val="clear" w:color="auto" w:fill="FFFFFF"/>
        </w:rPr>
        <w:t xml:space="preserve"> the Maintenance Program</w:t>
      </w:r>
      <w:bookmarkStart w:id="15" w:name="_Ref517073001"/>
      <w:bookmarkEnd w:id="14"/>
    </w:p>
    <w:p w14:paraId="109F5A41" w14:textId="55E7D9BE" w:rsidR="006E6F53" w:rsidRDefault="00855340" w:rsidP="006E6F53">
      <w:pPr>
        <w:pStyle w:val="SOWTL4-ASDEFCON"/>
        <w:rPr>
          <w:rStyle w:val="GuideText-ASDEFCONChar"/>
        </w:rPr>
      </w:pPr>
      <w:r>
        <w:rPr>
          <w:rStyle w:val="GuideText-ASDEFCONChar"/>
        </w:rPr>
        <w:t>The Contractor shall use</w:t>
      </w:r>
      <w:r w:rsidR="006E6F53">
        <w:rPr>
          <w:rStyle w:val="GuideText-ASDEFCONChar"/>
        </w:rPr>
        <w:t xml:space="preserve"> the </w:t>
      </w:r>
      <w:r w:rsidR="00BC3B9F">
        <w:rPr>
          <w:rStyle w:val="GuideText-ASDEFCONChar"/>
        </w:rPr>
        <w:t xml:space="preserve">results of the </w:t>
      </w:r>
      <w:r w:rsidR="006E6F53">
        <w:rPr>
          <w:rStyle w:val="GuideText-ASDEFCONChar"/>
        </w:rPr>
        <w:t xml:space="preserve">reliability program and </w:t>
      </w:r>
      <w:r w:rsidR="00570EEC">
        <w:rPr>
          <w:rStyle w:val="GuideText-ASDEFCONChar"/>
        </w:rPr>
        <w:t>MRD</w:t>
      </w:r>
      <w:r w:rsidR="006E6F53">
        <w:rPr>
          <w:rStyle w:val="GuideText-ASDEFCONChar"/>
        </w:rPr>
        <w:t xml:space="preserve"> analyses</w:t>
      </w:r>
      <w:r>
        <w:rPr>
          <w:rStyle w:val="GuideText-ASDEFCONChar"/>
        </w:rPr>
        <w:t xml:space="preserve"> to</w:t>
      </w:r>
      <w:r w:rsidR="006E6F53">
        <w:rPr>
          <w:rStyle w:val="GuideText-ASDEFCONChar"/>
        </w:rPr>
        <w:t xml:space="preserve"> review the effectiveness and efficiency of the </w:t>
      </w:r>
      <w:r w:rsidR="008B6341">
        <w:rPr>
          <w:rStyle w:val="GuideText-ASDEFCONChar"/>
        </w:rPr>
        <w:fldChar w:fldCharType="begin">
          <w:ffData>
            <w:name w:val="Text77"/>
            <w:enabled/>
            <w:calcOnExit w:val="0"/>
            <w:textInput>
              <w:default w:val="[…INSERT MISSION SYSTEM…]"/>
            </w:textInput>
          </w:ffData>
        </w:fldChar>
      </w:r>
      <w:r w:rsidR="008B6341">
        <w:rPr>
          <w:rStyle w:val="GuideText-ASDEFCONChar"/>
        </w:rPr>
        <w:instrText xml:space="preserve"> FORMTEXT </w:instrText>
      </w:r>
      <w:r w:rsidR="008B6341">
        <w:rPr>
          <w:rStyle w:val="GuideText-ASDEFCONChar"/>
        </w:rPr>
      </w:r>
      <w:r w:rsidR="008B6341">
        <w:rPr>
          <w:rStyle w:val="GuideText-ASDEFCONChar"/>
        </w:rPr>
        <w:fldChar w:fldCharType="separate"/>
      </w:r>
      <w:r w:rsidR="00453302">
        <w:rPr>
          <w:rStyle w:val="GuideText-ASDEFCONChar"/>
          <w:noProof/>
        </w:rPr>
        <w:t>[…INSERT MISSION SYSTEM…]</w:t>
      </w:r>
      <w:r w:rsidR="008B6341">
        <w:rPr>
          <w:rStyle w:val="GuideText-ASDEFCONChar"/>
        </w:rPr>
        <w:fldChar w:fldCharType="end"/>
      </w:r>
      <w:r w:rsidR="008B6341">
        <w:rPr>
          <w:rStyle w:val="GuideText-ASDEFCONChar"/>
        </w:rPr>
        <w:t xml:space="preserve"> Maintenance program</w:t>
      </w:r>
      <w:r w:rsidR="006E6F53">
        <w:rPr>
          <w:rStyle w:val="GuideText-ASDEFCONChar"/>
        </w:rPr>
        <w:t xml:space="preserve"> in accordance with:</w:t>
      </w:r>
      <w:bookmarkEnd w:id="15"/>
    </w:p>
    <w:p w14:paraId="4C563C1D" w14:textId="20AF3A0E" w:rsidR="006E6F53" w:rsidRDefault="00215EBC" w:rsidP="006E6F53">
      <w:pPr>
        <w:pStyle w:val="SOWSubL1-ASDEFCON"/>
        <w:rPr>
          <w:rStyle w:val="GuideText-ASDEFCONChar"/>
        </w:rPr>
      </w:pPr>
      <w:r>
        <w:rPr>
          <w:rStyle w:val="GuideText-ASDEFCONChar"/>
        </w:rPr>
        <w:fldChar w:fldCharType="begin">
          <w:ffData>
            <w:name w:val="Text82"/>
            <w:enabled/>
            <w:calcOnExit w:val="0"/>
            <w:textInput>
              <w:default w:val="[…INSERT APPLICABLE REGULATION / ASSURANCE REFERENCE EG: DASR M.A.302(g)…]"/>
            </w:textInput>
          </w:ffData>
        </w:fldChar>
      </w:r>
      <w:r>
        <w:rPr>
          <w:rStyle w:val="GuideText-ASDEFCONChar"/>
        </w:rPr>
        <w:instrText xml:space="preserve"> FORMTEXT </w:instrText>
      </w:r>
      <w:r>
        <w:rPr>
          <w:rStyle w:val="GuideText-ASDEFCONChar"/>
        </w:rPr>
      </w:r>
      <w:r>
        <w:rPr>
          <w:rStyle w:val="GuideText-ASDEFCONChar"/>
        </w:rPr>
        <w:fldChar w:fldCharType="separate"/>
      </w:r>
      <w:r w:rsidR="00453302">
        <w:rPr>
          <w:rStyle w:val="GuideText-ASDEFCONChar"/>
          <w:noProof/>
        </w:rPr>
        <w:t>[…INSERT APPLICABLE REGULATION / ASSURANCE REFERENCE EG: DASR M.A.302(g)…]</w:t>
      </w:r>
      <w:r>
        <w:rPr>
          <w:rStyle w:val="GuideText-ASDEFCONChar"/>
        </w:rPr>
        <w:fldChar w:fldCharType="end"/>
      </w:r>
      <w:r w:rsidR="006E6F53">
        <w:rPr>
          <w:rStyle w:val="GuideText-ASDEFCONChar"/>
        </w:rPr>
        <w:t>; and</w:t>
      </w:r>
    </w:p>
    <w:p w14:paraId="234D0FD6" w14:textId="708CDC55" w:rsidR="006E6F53" w:rsidRDefault="00C505BB" w:rsidP="006E6F53">
      <w:pPr>
        <w:pStyle w:val="SOWSubL1-ASDEFCON"/>
        <w:rPr>
          <w:rStyle w:val="GuideText-ASDEFCONChar"/>
        </w:rPr>
      </w:pPr>
      <w:r>
        <w:rPr>
          <w:rStyle w:val="GuideText-ASDEFCONChar"/>
        </w:rPr>
        <w:fldChar w:fldCharType="begin">
          <w:ffData>
            <w:name w:val="Text80"/>
            <w:enabled/>
            <w:calcOnExit w:val="0"/>
            <w:textInput>
              <w:default w:val="[…INSERT SPO / CAMO PROCEDURE / INSTRUCTION...]"/>
            </w:textInput>
          </w:ffData>
        </w:fldChar>
      </w:r>
      <w:r>
        <w:rPr>
          <w:rStyle w:val="GuideText-ASDEFCONChar"/>
        </w:rPr>
        <w:instrText xml:space="preserve"> FORMTEXT </w:instrText>
      </w:r>
      <w:r>
        <w:rPr>
          <w:rStyle w:val="GuideText-ASDEFCONChar"/>
        </w:rPr>
      </w:r>
      <w:r>
        <w:rPr>
          <w:rStyle w:val="GuideText-ASDEFCONChar"/>
        </w:rPr>
        <w:fldChar w:fldCharType="separate"/>
      </w:r>
      <w:r w:rsidR="00453302">
        <w:rPr>
          <w:rStyle w:val="GuideText-ASDEFCONChar"/>
          <w:noProof/>
        </w:rPr>
        <w:t>[…INSERT SPO / CAMO PROCEDURE / INSTRUCTION...]</w:t>
      </w:r>
      <w:r>
        <w:rPr>
          <w:rStyle w:val="GuideText-ASDEFCONChar"/>
        </w:rPr>
        <w:fldChar w:fldCharType="end"/>
      </w:r>
      <w:r w:rsidR="006E6F53">
        <w:rPr>
          <w:rStyle w:val="GuideText-ASDEFCONChar"/>
        </w:rP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FB3538" w14:paraId="03862CCA" w14:textId="77777777" w:rsidTr="00FB3538">
        <w:tc>
          <w:tcPr>
            <w:tcW w:w="9072" w:type="dxa"/>
            <w:shd w:val="clear" w:color="auto" w:fill="auto"/>
          </w:tcPr>
          <w:p w14:paraId="4D70E5A6" w14:textId="6D9A347B" w:rsidR="00FB3538" w:rsidRDefault="00FB3538" w:rsidP="00FB3538">
            <w:pPr>
              <w:pStyle w:val="ASDEFCONOption"/>
            </w:pPr>
            <w:bookmarkStart w:id="16" w:name="_Ref531685519"/>
            <w:r>
              <w:t>Option</w:t>
            </w:r>
            <w:r w:rsidR="00FD087E">
              <w:t xml:space="preserve"> A</w:t>
            </w:r>
            <w:r>
              <w:t xml:space="preserve">: </w:t>
            </w:r>
            <w:r w:rsidR="00FD087E">
              <w:t xml:space="preserve"> Include this clause to define reporting requirements when a specific DID will not be developed.  Amend the clause as necessary to capture the broad scope of the report.</w:t>
            </w:r>
          </w:p>
          <w:p w14:paraId="7F26E7D8" w14:textId="35F2BAA5" w:rsidR="00FB3538" w:rsidRDefault="00C514A0" w:rsidP="00FB3538">
            <w:pPr>
              <w:pStyle w:val="SOWTL4-ASDEFCON"/>
              <w:rPr>
                <w:rStyle w:val="GuideText-ASDEFCONChar"/>
              </w:rPr>
            </w:pPr>
            <w:bookmarkStart w:id="17" w:name="_Ref122589651"/>
            <w:r>
              <w:t>The Contractor shall</w:t>
            </w:r>
            <w:r w:rsidRPr="0062430A">
              <w:t xml:space="preserve"> </w:t>
            </w:r>
            <w:r>
              <w:t>develop and deliver</w:t>
            </w:r>
            <w:r w:rsidRPr="0062430A">
              <w:t xml:space="preserve"> </w:t>
            </w:r>
            <w:r>
              <w:t xml:space="preserve">to the Commonwealth Representative, for Approval, a report on the </w:t>
            </w:r>
            <w:r w:rsidR="00FB3538">
              <w:t xml:space="preserve">review of the </w:t>
            </w:r>
            <w:r w:rsidR="00FB3538">
              <w:rPr>
                <w:rStyle w:val="GuideText-ASDEFCONChar"/>
              </w:rPr>
              <w:fldChar w:fldCharType="begin">
                <w:ffData>
                  <w:name w:val="Text77"/>
                  <w:enabled/>
                  <w:calcOnExit w:val="0"/>
                  <w:textInput>
                    <w:default w:val="[…INSERT MISSION SYSTEM…]"/>
                  </w:textInput>
                </w:ffData>
              </w:fldChar>
            </w:r>
            <w:r w:rsidR="00FB3538">
              <w:rPr>
                <w:rStyle w:val="GuideText-ASDEFCONChar"/>
              </w:rPr>
              <w:instrText xml:space="preserve"> FORMTEXT </w:instrText>
            </w:r>
            <w:r w:rsidR="00FB3538">
              <w:rPr>
                <w:rStyle w:val="GuideText-ASDEFCONChar"/>
              </w:rPr>
            </w:r>
            <w:r w:rsidR="00FB3538">
              <w:rPr>
                <w:rStyle w:val="GuideText-ASDEFCONChar"/>
              </w:rPr>
              <w:fldChar w:fldCharType="separate"/>
            </w:r>
            <w:r w:rsidR="00453302">
              <w:rPr>
                <w:rStyle w:val="GuideText-ASDEFCONChar"/>
                <w:noProof/>
              </w:rPr>
              <w:t>[…INSERT MISSION SYSTEM…]</w:t>
            </w:r>
            <w:r w:rsidR="00FB3538">
              <w:rPr>
                <w:rStyle w:val="GuideText-ASDEFCONChar"/>
              </w:rPr>
              <w:fldChar w:fldCharType="end"/>
            </w:r>
            <w:r w:rsidR="00FB3538">
              <w:rPr>
                <w:rStyle w:val="GuideText-ASDEFCONChar"/>
              </w:rPr>
              <w:t xml:space="preserve"> </w:t>
            </w:r>
            <w:r w:rsidR="00703923">
              <w:rPr>
                <w:rStyle w:val="GuideText-ASDEFCONChar"/>
              </w:rPr>
              <w:t>MRD</w:t>
            </w:r>
            <w:r w:rsidR="00FB3538">
              <w:rPr>
                <w:rStyle w:val="GuideText-ASDEFCONChar"/>
              </w:rPr>
              <w:t xml:space="preserve"> program </w:t>
            </w:r>
            <w:r>
              <w:rPr>
                <w:rStyle w:val="GuideText-ASDEFCONChar"/>
              </w:rPr>
              <w:t>analysis undertaken</w:t>
            </w:r>
            <w:r w:rsidR="00FB3538">
              <w:rPr>
                <w:rStyle w:val="GuideText-ASDEFCONChar"/>
              </w:rPr>
              <w:t xml:space="preserve"> </w:t>
            </w:r>
            <w:r w:rsidR="00FB3538">
              <w:t xml:space="preserve">in accordance with clause </w:t>
            </w:r>
            <w:r w:rsidR="002B78E5">
              <w:fldChar w:fldCharType="begin"/>
            </w:r>
            <w:r w:rsidR="002B78E5">
              <w:instrText xml:space="preserve"> REF _Ref122589608 \w \h </w:instrText>
            </w:r>
            <w:r w:rsidR="002B78E5">
              <w:fldChar w:fldCharType="separate"/>
            </w:r>
            <w:r w:rsidR="00453302">
              <w:t>1.1.2</w:t>
            </w:r>
            <w:r w:rsidR="002B78E5">
              <w:fldChar w:fldCharType="end"/>
            </w:r>
            <w:r w:rsidR="00FB3538">
              <w:t xml:space="preserve">, </w:t>
            </w:r>
            <w:r w:rsidR="00FB3538">
              <w:rPr>
                <w:rStyle w:val="GuideText-ASDEFCONChar"/>
              </w:rPr>
              <w:t>that includes:</w:t>
            </w:r>
            <w:bookmarkEnd w:id="16"/>
            <w:bookmarkEnd w:id="17"/>
          </w:p>
          <w:p w14:paraId="129941CF" w14:textId="77777777" w:rsidR="00FB3538" w:rsidRDefault="00FB3538" w:rsidP="00FB3538">
            <w:pPr>
              <w:pStyle w:val="SOWSubL1-ASDEFCON"/>
              <w:rPr>
                <w:rStyle w:val="GuideText-ASDEFCONChar"/>
              </w:rPr>
            </w:pPr>
            <w:r>
              <w:rPr>
                <w:rStyle w:val="GuideText-ASDEFCONChar"/>
              </w:rPr>
              <w:t>a summary of the analysis and review activities undertaken;</w:t>
            </w:r>
          </w:p>
          <w:p w14:paraId="1C7E4AE3" w14:textId="77777777" w:rsidR="00FB3538" w:rsidRDefault="00FB3538" w:rsidP="00FB3538">
            <w:pPr>
              <w:pStyle w:val="SOWSubL1-ASDEFCON"/>
              <w:rPr>
                <w:rStyle w:val="GuideText-ASDEFCONChar"/>
              </w:rPr>
            </w:pPr>
            <w:r>
              <w:rPr>
                <w:rStyle w:val="GuideText-ASDEFCONChar"/>
              </w:rPr>
              <w:t>details of any recommended changes</w:t>
            </w:r>
            <w:r w:rsidRPr="0062430A">
              <w:rPr>
                <w:rStyle w:val="GuideText-ASDEFCONChar"/>
              </w:rPr>
              <w:t xml:space="preserve"> </w:t>
            </w:r>
            <w:r>
              <w:rPr>
                <w:rStyle w:val="GuideText-ASDEFCONChar"/>
              </w:rPr>
              <w:t>to scheduled Maintenance activities and also for those Maintenance activities analysed where no change is recommended;</w:t>
            </w:r>
          </w:p>
          <w:p w14:paraId="45AAE566" w14:textId="7861543C" w:rsidR="00C002D9" w:rsidRDefault="00FB3538" w:rsidP="00FB3538">
            <w:pPr>
              <w:pStyle w:val="SOWSubL1-ASDEFCON"/>
              <w:rPr>
                <w:rStyle w:val="GuideText-ASDEFCONChar"/>
              </w:rPr>
            </w:pPr>
            <w:r>
              <w:rPr>
                <w:rStyle w:val="GuideText-ASDEFCONChar"/>
              </w:rPr>
              <w:t>a risk assessment for each ‘change’ and ‘no change’ recommendation, as applicable, for the scheduled Maintenance activities analysed;</w:t>
            </w:r>
          </w:p>
          <w:p w14:paraId="3FBDFA73" w14:textId="4670DCE5" w:rsidR="00FB3538" w:rsidRDefault="00FB3538" w:rsidP="00FB3538">
            <w:pPr>
              <w:pStyle w:val="SOWSubL1-ASDEFCON"/>
              <w:rPr>
                <w:rStyle w:val="GuideText-ASDEFCONChar"/>
              </w:rPr>
            </w:pPr>
            <w:r>
              <w:rPr>
                <w:rStyle w:val="GuideText-ASDEFCONChar"/>
              </w:rPr>
              <w:t xml:space="preserve">draft updates to the </w:t>
            </w:r>
            <w:r>
              <w:rPr>
                <w:rStyle w:val="GuideText-ASDEFCONChar"/>
              </w:rPr>
              <w:fldChar w:fldCharType="begin">
                <w:ffData>
                  <w:name w:val="Text77"/>
                  <w:enabled/>
                  <w:calcOnExit w:val="0"/>
                  <w:textInput>
                    <w:default w:val="[…INSERT MISSION SYSTEM…]"/>
                  </w:textInput>
                </w:ffData>
              </w:fldChar>
            </w:r>
            <w:r>
              <w:rPr>
                <w:rStyle w:val="GuideText-ASDEFCONChar"/>
              </w:rPr>
              <w:instrText xml:space="preserve"> FORMTEXT </w:instrText>
            </w:r>
            <w:r>
              <w:rPr>
                <w:rStyle w:val="GuideText-ASDEFCONChar"/>
              </w:rPr>
            </w:r>
            <w:r>
              <w:rPr>
                <w:rStyle w:val="GuideText-ASDEFCONChar"/>
              </w:rPr>
              <w:fldChar w:fldCharType="separate"/>
            </w:r>
            <w:r w:rsidR="00453302">
              <w:rPr>
                <w:rStyle w:val="GuideText-ASDEFCONChar"/>
                <w:noProof/>
              </w:rPr>
              <w:t>[…INSERT MISSION SYSTEM…]</w:t>
            </w:r>
            <w:r>
              <w:rPr>
                <w:rStyle w:val="GuideText-ASDEFCONChar"/>
              </w:rPr>
              <w:fldChar w:fldCharType="end"/>
            </w:r>
            <w:r w:rsidRPr="007D4A59">
              <w:rPr>
                <w:rStyle w:val="GuideText-ASDEFCONChar"/>
              </w:rPr>
              <w:t xml:space="preserve"> </w:t>
            </w:r>
            <w:r w:rsidR="00703923">
              <w:rPr>
                <w:rStyle w:val="GuideText-ASDEFCONChar"/>
              </w:rPr>
              <w:t xml:space="preserve">Maintenance program </w:t>
            </w:r>
            <w:r>
              <w:rPr>
                <w:rStyle w:val="GuideText-ASDEFCONChar"/>
              </w:rPr>
              <w:t>for each recommended change; and</w:t>
            </w:r>
          </w:p>
          <w:p w14:paraId="2C02D3DA" w14:textId="27C8CB9F" w:rsidR="00FB3538" w:rsidRPr="00FB3538" w:rsidRDefault="00FB3538" w:rsidP="00FB3538">
            <w:pPr>
              <w:pStyle w:val="SOWSubL1-ASDEFCON"/>
              <w:rPr>
                <w:szCs w:val="40"/>
              </w:rPr>
            </w:pPr>
            <w:r>
              <w:rPr>
                <w:rStyle w:val="GuideText-ASDEFCONChar"/>
              </w:rPr>
              <w:t>if applicable, draft updates for affected Maintenance manuals (eg, for new or changed inspection procedures).</w:t>
            </w:r>
          </w:p>
        </w:tc>
      </w:tr>
    </w:tbl>
    <w:p w14:paraId="6DB0FFF5" w14:textId="77777777" w:rsidR="00FD087E" w:rsidRDefault="00FD087E" w:rsidP="00FD087E">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FD087E" w14:paraId="6A5F0032" w14:textId="77777777" w:rsidTr="00FD087E">
        <w:tc>
          <w:tcPr>
            <w:tcW w:w="9072" w:type="dxa"/>
            <w:shd w:val="clear" w:color="auto" w:fill="auto"/>
          </w:tcPr>
          <w:p w14:paraId="59977DC4" w14:textId="248B9987" w:rsidR="00FD087E" w:rsidRDefault="00FD087E" w:rsidP="00FD087E">
            <w:pPr>
              <w:pStyle w:val="ASDEFCONOption"/>
              <w:keepNext w:val="0"/>
            </w:pPr>
            <w:r>
              <w:t xml:space="preserve">Option B: </w:t>
            </w:r>
            <w:r w:rsidR="00CB6E7C">
              <w:t xml:space="preserve"> </w:t>
            </w:r>
            <w:r>
              <w:t>Include and amend this clause if a DID will be developed to specify the contents of the required report.</w:t>
            </w:r>
          </w:p>
          <w:p w14:paraId="3F243055" w14:textId="55DD950F" w:rsidR="00FD087E" w:rsidRPr="00FD087E" w:rsidRDefault="00FD087E" w:rsidP="007D3EBA">
            <w:pPr>
              <w:pStyle w:val="SOWTL4-ASDEFCON"/>
              <w:rPr>
                <w:rStyle w:val="GuideMarginHead-ASDEFCONChar"/>
                <w:szCs w:val="40"/>
              </w:rPr>
            </w:pPr>
            <w:r>
              <w:t xml:space="preserve">The Contractor shall develop, deliver and update a </w:t>
            </w:r>
            <w:r>
              <w:fldChar w:fldCharType="begin">
                <w:ffData>
                  <w:name w:val="Text88"/>
                  <w:enabled/>
                  <w:calcOnExit w:val="0"/>
                  <w:textInput>
                    <w:default w:val="[…INSERT NAME, EG, ‘Maintenance Program Review Report’…]"/>
                  </w:textInput>
                </w:ffData>
              </w:fldChar>
            </w:r>
            <w:r>
              <w:instrText xml:space="preserve"> FORMTEXT </w:instrText>
            </w:r>
            <w:r>
              <w:fldChar w:fldCharType="separate"/>
            </w:r>
            <w:r w:rsidR="00453302">
              <w:rPr>
                <w:noProof/>
              </w:rPr>
              <w:t>[…INSERT NAME, EG, ‘Maintenance Program Review Report’…]</w:t>
            </w:r>
            <w:r>
              <w:fldChar w:fldCharType="end"/>
            </w:r>
            <w:r>
              <w:t xml:space="preserve"> in accordance with CDRL Line Number ENG-</w:t>
            </w:r>
            <w:r w:rsidR="007D3EBA">
              <w:fldChar w:fldCharType="begin">
                <w:ffData>
                  <w:name w:val="Text89"/>
                  <w:enabled/>
                  <w:calcOnExit w:val="0"/>
                  <w:textInput>
                    <w:default w:val="[...INSERT NUMBER...]"/>
                  </w:textInput>
                </w:ffData>
              </w:fldChar>
            </w:r>
            <w:r w:rsidR="007D3EBA">
              <w:instrText xml:space="preserve"> FORMTEXT </w:instrText>
            </w:r>
            <w:r w:rsidR="007D3EBA">
              <w:fldChar w:fldCharType="separate"/>
            </w:r>
            <w:r w:rsidR="00453302">
              <w:rPr>
                <w:noProof/>
              </w:rPr>
              <w:t>[...INSERT NUMBER...]</w:t>
            </w:r>
            <w:r w:rsidR="007D3EBA">
              <w:fldChar w:fldCharType="end"/>
            </w:r>
            <w:r>
              <w:t>.</w:t>
            </w:r>
          </w:p>
        </w:tc>
      </w:tr>
    </w:tbl>
    <w:p w14:paraId="4EC7910A" w14:textId="7C6FBD24" w:rsidR="00B51186" w:rsidRPr="00CB4ED9" w:rsidRDefault="00B51186" w:rsidP="00B51186">
      <w:pPr>
        <w:pStyle w:val="SOWHL3-ASDEFCON"/>
        <w:rPr>
          <w:shd w:val="clear" w:color="auto" w:fill="FFFFFF"/>
        </w:rPr>
      </w:pPr>
      <w:r w:rsidRPr="00CB4ED9">
        <w:rPr>
          <w:rStyle w:val="GuideMarginHead-ASDEFCONChar"/>
        </w:rPr>
        <w:t>Update the Maintenance Program</w:t>
      </w:r>
    </w:p>
    <w:p w14:paraId="66515E91" w14:textId="17D4ADF2" w:rsidR="00A93444" w:rsidRPr="00A93444" w:rsidRDefault="00212401" w:rsidP="00A93444">
      <w:pPr>
        <w:pStyle w:val="SOWTL4-ASDEFCON"/>
        <w:rPr>
          <w:rStyle w:val="GuideMarginHead-ASDEFCONChar"/>
          <w:u w:val="single"/>
        </w:rPr>
      </w:pPr>
      <w:r>
        <w:rPr>
          <w:rStyle w:val="GuideMarginHead-ASDEFCONChar"/>
        </w:rPr>
        <w:t xml:space="preserve">The Contractor shall, </w:t>
      </w:r>
      <w:r w:rsidRPr="002623C8">
        <w:rPr>
          <w:rStyle w:val="GuideMarginHead-ASDEFCONChar"/>
        </w:rPr>
        <w:t xml:space="preserve">when </w:t>
      </w:r>
      <w:r w:rsidR="00A93444" w:rsidRPr="002623C8">
        <w:rPr>
          <w:rStyle w:val="GuideMarginHead-ASDEFCONChar"/>
        </w:rPr>
        <w:t>requested by the Commonwealth Representative</w:t>
      </w:r>
      <w:r>
        <w:rPr>
          <w:rStyle w:val="GuideMarginHead-ASDEFCONChar"/>
        </w:rPr>
        <w:t xml:space="preserve"> and</w:t>
      </w:r>
      <w:r w:rsidR="00C755E3">
        <w:rPr>
          <w:rStyle w:val="GuideMarginHead-ASDEFCONChar"/>
        </w:rPr>
        <w:t xml:space="preserve"> using the results of the analysis required by clause </w:t>
      </w:r>
      <w:r w:rsidR="00C755E3">
        <w:rPr>
          <w:rStyle w:val="GuideMarginHead-ASDEFCONChar"/>
        </w:rPr>
        <w:fldChar w:fldCharType="begin"/>
      </w:r>
      <w:r w:rsidR="00C755E3">
        <w:rPr>
          <w:rStyle w:val="GuideMarginHead-ASDEFCONChar"/>
        </w:rPr>
        <w:instrText xml:space="preserve"> REF _Ref531695165 \r \h </w:instrText>
      </w:r>
      <w:r w:rsidR="00C755E3">
        <w:rPr>
          <w:rStyle w:val="GuideMarginHead-ASDEFCONChar"/>
        </w:rPr>
      </w:r>
      <w:r w:rsidR="00C755E3">
        <w:rPr>
          <w:rStyle w:val="GuideMarginHead-ASDEFCONChar"/>
        </w:rPr>
        <w:fldChar w:fldCharType="separate"/>
      </w:r>
      <w:r w:rsidR="00453302">
        <w:rPr>
          <w:rStyle w:val="GuideMarginHead-ASDEFCONChar"/>
        </w:rPr>
        <w:t>1.1.3</w:t>
      </w:r>
      <w:r w:rsidR="00C755E3">
        <w:rPr>
          <w:rStyle w:val="GuideMarginHead-ASDEFCONChar"/>
        </w:rPr>
        <w:fldChar w:fldCharType="end"/>
      </w:r>
      <w:r w:rsidR="00C755E3">
        <w:rPr>
          <w:rStyle w:val="GuideMarginHead-ASDEFCONChar"/>
        </w:rPr>
        <w:t>,</w:t>
      </w:r>
      <w:r w:rsidR="00A93444" w:rsidRPr="002623C8">
        <w:rPr>
          <w:rStyle w:val="GuideMarginHead-ASDEFCONChar"/>
        </w:rPr>
        <w:t xml:space="preserve"> develop and deliver </w:t>
      </w:r>
      <w:r w:rsidR="000D049A" w:rsidRPr="002623C8">
        <w:rPr>
          <w:rStyle w:val="GuideMarginHead-ASDEFCONChar"/>
        </w:rPr>
        <w:t xml:space="preserve">to the </w:t>
      </w:r>
      <w:r w:rsidR="00B8173C">
        <w:rPr>
          <w:rStyle w:val="GuideMarginHead-ASDEFCONChar"/>
        </w:rPr>
        <w:fldChar w:fldCharType="begin">
          <w:ffData>
            <w:name w:val="Text85"/>
            <w:enabled/>
            <w:calcOnExit w:val="0"/>
            <w:textInput>
              <w:default w:val="[…CAM / CLEO / Other…]"/>
            </w:textInput>
          </w:ffData>
        </w:fldChar>
      </w:r>
      <w:r w:rsidR="00B8173C">
        <w:rPr>
          <w:rStyle w:val="GuideMarginHead-ASDEFCONChar"/>
        </w:rPr>
        <w:instrText xml:space="preserve"> FORMTEXT </w:instrText>
      </w:r>
      <w:r w:rsidR="00B8173C">
        <w:rPr>
          <w:rStyle w:val="GuideMarginHead-ASDEFCONChar"/>
        </w:rPr>
      </w:r>
      <w:r w:rsidR="00B8173C">
        <w:rPr>
          <w:rStyle w:val="GuideMarginHead-ASDEFCONChar"/>
        </w:rPr>
        <w:fldChar w:fldCharType="separate"/>
      </w:r>
      <w:r w:rsidR="00453302">
        <w:rPr>
          <w:rStyle w:val="GuideMarginHead-ASDEFCONChar"/>
          <w:noProof/>
        </w:rPr>
        <w:t>[…CAM / CLEO / Other…]</w:t>
      </w:r>
      <w:r w:rsidR="00B8173C">
        <w:rPr>
          <w:rStyle w:val="GuideMarginHead-ASDEFCONChar"/>
        </w:rPr>
        <w:fldChar w:fldCharType="end"/>
      </w:r>
      <w:r w:rsidR="000D049A" w:rsidRPr="002623C8">
        <w:rPr>
          <w:rStyle w:val="GuideMarginHead-ASDEFCONChar"/>
        </w:rPr>
        <w:t xml:space="preserve"> propose</w:t>
      </w:r>
      <w:r w:rsidR="00A76F02">
        <w:rPr>
          <w:rStyle w:val="GuideMarginHead-ASDEFCONChar"/>
        </w:rPr>
        <w:t>d</w:t>
      </w:r>
      <w:r w:rsidR="000D049A" w:rsidRPr="002623C8">
        <w:rPr>
          <w:rStyle w:val="GuideMarginHead-ASDEFCONChar"/>
        </w:rPr>
        <w:t xml:space="preserve"> updates to the </w:t>
      </w:r>
      <w:r w:rsidR="00B8173C">
        <w:rPr>
          <w:rStyle w:val="GuideText-ASDEFCONChar"/>
        </w:rPr>
        <w:fldChar w:fldCharType="begin">
          <w:ffData>
            <w:name w:val="Text77"/>
            <w:enabled/>
            <w:calcOnExit w:val="0"/>
            <w:textInput>
              <w:default w:val="[…INSERT MISSION SYSTEM…]"/>
            </w:textInput>
          </w:ffData>
        </w:fldChar>
      </w:r>
      <w:r w:rsidR="00B8173C">
        <w:rPr>
          <w:rStyle w:val="GuideText-ASDEFCONChar"/>
        </w:rPr>
        <w:instrText xml:space="preserve"> FORMTEXT </w:instrText>
      </w:r>
      <w:r w:rsidR="00B8173C">
        <w:rPr>
          <w:rStyle w:val="GuideText-ASDEFCONChar"/>
        </w:rPr>
      </w:r>
      <w:r w:rsidR="00B8173C">
        <w:rPr>
          <w:rStyle w:val="GuideText-ASDEFCONChar"/>
        </w:rPr>
        <w:fldChar w:fldCharType="separate"/>
      </w:r>
      <w:r w:rsidR="00453302">
        <w:rPr>
          <w:rStyle w:val="GuideText-ASDEFCONChar"/>
          <w:noProof/>
        </w:rPr>
        <w:t>[…INSERT MISSION SYSTEM…]</w:t>
      </w:r>
      <w:r w:rsidR="00B8173C">
        <w:rPr>
          <w:rStyle w:val="GuideText-ASDEFCONChar"/>
        </w:rPr>
        <w:fldChar w:fldCharType="end"/>
      </w:r>
      <w:r w:rsidR="00B8173C">
        <w:rPr>
          <w:rStyle w:val="GuideText-ASDEFCONChar"/>
        </w:rPr>
        <w:t xml:space="preserve"> Maintenance program</w:t>
      </w:r>
      <w:r w:rsidR="00692EB7">
        <w:rPr>
          <w:rStyle w:val="GuideText-ASDEFCONChar"/>
        </w:rPr>
        <w:t>,</w:t>
      </w:r>
      <w:r w:rsidR="00A76F02">
        <w:rPr>
          <w:rStyle w:val="GuideText-ASDEFCONChar"/>
        </w:rPr>
        <w:t xml:space="preserve"> </w:t>
      </w:r>
      <w:r w:rsidR="00A76F02">
        <w:rPr>
          <w:rStyle w:val="GuideMarginHead-ASDEFCONChar"/>
        </w:rPr>
        <w:t>for submission to the</w:t>
      </w:r>
      <w:r w:rsidR="00A76F02" w:rsidRPr="002623C8">
        <w:rPr>
          <w:rStyle w:val="GuideMarginHead-ASDEFCONChar"/>
        </w:rPr>
        <w:t xml:space="preserve"> </w:t>
      </w:r>
      <w:r w:rsidR="00A76F02">
        <w:rPr>
          <w:rStyle w:val="GuideMarginHead-ASDEFCONChar"/>
        </w:rPr>
        <w:fldChar w:fldCharType="begin">
          <w:ffData>
            <w:name w:val="Text86"/>
            <w:enabled/>
            <w:calcOnExit w:val="0"/>
            <w:textInput>
              <w:default w:val="[...DASA / NMSwAA / DTR-A / other authority…]"/>
            </w:textInput>
          </w:ffData>
        </w:fldChar>
      </w:r>
      <w:r w:rsidR="00A76F02">
        <w:rPr>
          <w:rStyle w:val="GuideMarginHead-ASDEFCONChar"/>
        </w:rPr>
        <w:instrText xml:space="preserve"> FORMTEXT </w:instrText>
      </w:r>
      <w:r w:rsidR="00A76F02">
        <w:rPr>
          <w:rStyle w:val="GuideMarginHead-ASDEFCONChar"/>
        </w:rPr>
      </w:r>
      <w:r w:rsidR="00A76F02">
        <w:rPr>
          <w:rStyle w:val="GuideMarginHead-ASDEFCONChar"/>
        </w:rPr>
        <w:fldChar w:fldCharType="separate"/>
      </w:r>
      <w:r w:rsidR="00453302">
        <w:rPr>
          <w:rStyle w:val="GuideMarginHead-ASDEFCONChar"/>
          <w:noProof/>
        </w:rPr>
        <w:t>[...DASA / NMSwAA / DTR-A / other authority…]</w:t>
      </w:r>
      <w:r w:rsidR="00A76F02">
        <w:rPr>
          <w:rStyle w:val="GuideMarginHead-ASDEFCONChar"/>
        </w:rPr>
        <w:fldChar w:fldCharType="end"/>
      </w:r>
      <w:r w:rsidR="000D049A">
        <w:rPr>
          <w:rStyle w:val="GuideText-ASDEFCONChar"/>
        </w:rPr>
        <w:t>.</w:t>
      </w:r>
    </w:p>
    <w:p w14:paraId="2352E73B" w14:textId="68D605E2" w:rsidR="00415309" w:rsidRDefault="000D049A" w:rsidP="00415309">
      <w:pPr>
        <w:pStyle w:val="SOWTL4-ASDEFCON"/>
        <w:rPr>
          <w:rStyle w:val="GuideText-ASDEFCONChar"/>
        </w:rPr>
      </w:pPr>
      <w:r>
        <w:rPr>
          <w:rStyle w:val="GuideText-ASDEFCONChar"/>
        </w:rPr>
        <w:t xml:space="preserve">When requested by the </w:t>
      </w:r>
      <w:r w:rsidR="00415309">
        <w:rPr>
          <w:rStyle w:val="GuideText-ASDEFCONChar"/>
        </w:rPr>
        <w:t xml:space="preserve">Commonwealth </w:t>
      </w:r>
      <w:r>
        <w:rPr>
          <w:rStyle w:val="GuideText-ASDEFCONChar"/>
        </w:rPr>
        <w:t>Representative</w:t>
      </w:r>
      <w:r w:rsidR="00A71735">
        <w:rPr>
          <w:rStyle w:val="GuideText-ASDEFCONChar"/>
        </w:rPr>
        <w:t xml:space="preserve">, </w:t>
      </w:r>
      <w:r>
        <w:rPr>
          <w:rStyle w:val="GuideText-ASDEFCONChar"/>
        </w:rPr>
        <w:t>following</w:t>
      </w:r>
      <w:r w:rsidR="00415309">
        <w:rPr>
          <w:rStyle w:val="GuideText-ASDEFCONChar"/>
        </w:rPr>
        <w:t xml:space="preserve"> </w:t>
      </w:r>
      <w:r>
        <w:rPr>
          <w:rStyle w:val="GuideText-ASDEFCONChar"/>
        </w:rPr>
        <w:t>approval</w:t>
      </w:r>
      <w:r w:rsidR="003A40F4">
        <w:rPr>
          <w:rStyle w:val="GuideText-ASDEFCONChar"/>
        </w:rPr>
        <w:t xml:space="preserve"> </w:t>
      </w:r>
      <w:r>
        <w:rPr>
          <w:rStyle w:val="GuideText-ASDEFCONChar"/>
        </w:rPr>
        <w:t xml:space="preserve">by </w:t>
      </w:r>
      <w:r w:rsidR="003A40F4">
        <w:rPr>
          <w:rStyle w:val="GuideText-ASDEFCONChar"/>
        </w:rPr>
        <w:t xml:space="preserve">the </w:t>
      </w:r>
      <w:r w:rsidR="003A40F4">
        <w:rPr>
          <w:rStyle w:val="GuideMarginHead-ASDEFCONChar"/>
        </w:rPr>
        <w:fldChar w:fldCharType="begin">
          <w:ffData>
            <w:name w:val="Text86"/>
            <w:enabled/>
            <w:calcOnExit w:val="0"/>
            <w:textInput>
              <w:default w:val="[...DASA / NMSwAA / DTR-A / other authority…]"/>
            </w:textInput>
          </w:ffData>
        </w:fldChar>
      </w:r>
      <w:r w:rsidR="003A40F4">
        <w:rPr>
          <w:rStyle w:val="GuideMarginHead-ASDEFCONChar"/>
        </w:rPr>
        <w:instrText xml:space="preserve"> FORMTEXT </w:instrText>
      </w:r>
      <w:r w:rsidR="003A40F4">
        <w:rPr>
          <w:rStyle w:val="GuideMarginHead-ASDEFCONChar"/>
        </w:rPr>
      </w:r>
      <w:r w:rsidR="003A40F4">
        <w:rPr>
          <w:rStyle w:val="GuideMarginHead-ASDEFCONChar"/>
        </w:rPr>
        <w:fldChar w:fldCharType="separate"/>
      </w:r>
      <w:r w:rsidR="00453302">
        <w:rPr>
          <w:rStyle w:val="GuideMarginHead-ASDEFCONChar"/>
          <w:noProof/>
        </w:rPr>
        <w:t>[...DASA / NMSwAA / DTR-A / other authority…]</w:t>
      </w:r>
      <w:r w:rsidR="003A40F4">
        <w:rPr>
          <w:rStyle w:val="GuideMarginHead-ASDEFCONChar"/>
        </w:rPr>
        <w:fldChar w:fldCharType="end"/>
      </w:r>
      <w:r w:rsidR="003A40F4">
        <w:rPr>
          <w:rStyle w:val="GuideMarginHead-ASDEFCONChar"/>
        </w:rPr>
        <w:t xml:space="preserve"> of</w:t>
      </w:r>
      <w:r w:rsidR="00415309">
        <w:rPr>
          <w:rStyle w:val="GuideText-ASDEFCONChar"/>
        </w:rPr>
        <w:t xml:space="preserve"> changes</w:t>
      </w:r>
      <w:r>
        <w:rPr>
          <w:rStyle w:val="GuideText-ASDEFCONChar"/>
        </w:rPr>
        <w:t xml:space="preserve"> </w:t>
      </w:r>
      <w:r w:rsidR="00415309">
        <w:rPr>
          <w:rStyle w:val="GuideText-ASDEFCONChar"/>
        </w:rPr>
        <w:t>to</w:t>
      </w:r>
      <w:r w:rsidR="003A40F4">
        <w:rPr>
          <w:rStyle w:val="GuideText-ASDEFCONChar"/>
        </w:rPr>
        <w:t xml:space="preserve"> the</w:t>
      </w:r>
      <w:r w:rsidR="00415309">
        <w:rPr>
          <w:rStyle w:val="GuideText-ASDEFCONChar"/>
        </w:rPr>
        <w:t xml:space="preserve"> </w:t>
      </w:r>
      <w:r w:rsidR="00B8173C">
        <w:rPr>
          <w:rStyle w:val="GuideText-ASDEFCONChar"/>
        </w:rPr>
        <w:fldChar w:fldCharType="begin">
          <w:ffData>
            <w:name w:val="Text77"/>
            <w:enabled/>
            <w:calcOnExit w:val="0"/>
            <w:textInput>
              <w:default w:val="[…INSERT MISSION SYSTEM…]"/>
            </w:textInput>
          </w:ffData>
        </w:fldChar>
      </w:r>
      <w:r w:rsidR="00B8173C">
        <w:rPr>
          <w:rStyle w:val="GuideText-ASDEFCONChar"/>
        </w:rPr>
        <w:instrText xml:space="preserve"> FORMTEXT </w:instrText>
      </w:r>
      <w:r w:rsidR="00B8173C">
        <w:rPr>
          <w:rStyle w:val="GuideText-ASDEFCONChar"/>
        </w:rPr>
      </w:r>
      <w:r w:rsidR="00B8173C">
        <w:rPr>
          <w:rStyle w:val="GuideText-ASDEFCONChar"/>
        </w:rPr>
        <w:fldChar w:fldCharType="separate"/>
      </w:r>
      <w:r w:rsidR="00453302">
        <w:rPr>
          <w:rStyle w:val="GuideText-ASDEFCONChar"/>
          <w:noProof/>
        </w:rPr>
        <w:t>[…INSERT MISSION SYSTEM…]</w:t>
      </w:r>
      <w:r w:rsidR="00B8173C">
        <w:rPr>
          <w:rStyle w:val="GuideText-ASDEFCONChar"/>
        </w:rPr>
        <w:fldChar w:fldCharType="end"/>
      </w:r>
      <w:r w:rsidR="00B8173C">
        <w:rPr>
          <w:rStyle w:val="GuideText-ASDEFCONChar"/>
        </w:rPr>
        <w:t xml:space="preserve"> Maintenance program</w:t>
      </w:r>
      <w:r w:rsidR="00A71735">
        <w:rPr>
          <w:rStyle w:val="GuideText-ASDEFCONChar"/>
        </w:rPr>
        <w:t xml:space="preserve">, </w:t>
      </w:r>
      <w:r w:rsidR="00415309">
        <w:rPr>
          <w:rStyle w:val="GuideText-ASDEFCONChar"/>
        </w:rPr>
        <w:t>the Contractor shall, as applicable:</w:t>
      </w:r>
    </w:p>
    <w:p w14:paraId="7395642C" w14:textId="71E90D9B" w:rsidR="003A40F4" w:rsidRPr="00CB4ED9" w:rsidRDefault="003A40F4" w:rsidP="00CB4ED9">
      <w:pPr>
        <w:pStyle w:val="NoteToDrafters-ASDEFCON"/>
        <w:rPr>
          <w:rStyle w:val="GuideText-ASDEFCONChar"/>
          <w:rFonts w:ascii="Arial Bold" w:hAnsi="Arial Bold"/>
          <w:color w:val="FFFFFF" w:themeColor="background1"/>
        </w:rPr>
      </w:pPr>
      <w:r w:rsidRPr="00CB4ED9">
        <w:rPr>
          <w:rStyle w:val="GuideText-ASDEFCONChar"/>
          <w:rFonts w:ascii="Arial Bold" w:hAnsi="Arial Bold"/>
          <w:color w:val="FFFFFF" w:themeColor="background1"/>
        </w:rPr>
        <w:t>Note to drafters: Amend the following list of activities as applicable to the update requirements.</w:t>
      </w:r>
    </w:p>
    <w:p w14:paraId="3E7D82CC" w14:textId="7A9AAE5A" w:rsidR="00415309" w:rsidRDefault="00415309" w:rsidP="00415309">
      <w:pPr>
        <w:pStyle w:val="SOWSubL1-ASDEFCON"/>
      </w:pPr>
      <w:r w:rsidRPr="00B17535">
        <w:t xml:space="preserve">update the </w:t>
      </w:r>
      <w:r w:rsidRPr="00286C43">
        <w:t>Electronic Planned Servicing Sc</w:t>
      </w:r>
      <w:r>
        <w:t xml:space="preserve">hedule </w:t>
      </w:r>
      <w:r w:rsidR="00277C2D">
        <w:t>with</w:t>
      </w:r>
      <w:r>
        <w:t>in</w:t>
      </w:r>
      <w:r w:rsidR="001E11FD">
        <w:t xml:space="preserve"> the</w:t>
      </w:r>
      <w:r>
        <w:t xml:space="preserve"> </w:t>
      </w:r>
      <w:r w:rsidR="001E11FD">
        <w:rPr>
          <w:rStyle w:val="GuideText-ASDEFCONChar"/>
        </w:rPr>
        <w:fldChar w:fldCharType="begin">
          <w:ffData>
            <w:name w:val=""/>
            <w:enabled/>
            <w:calcOnExit w:val="0"/>
            <w:textInput>
              <w:default w:val="[…INSERT NAME OF MAINTENANANCE MANAGEMENT SYSTEM…]"/>
            </w:textInput>
          </w:ffData>
        </w:fldChar>
      </w:r>
      <w:r w:rsidR="001E11FD">
        <w:rPr>
          <w:rStyle w:val="GuideText-ASDEFCONChar"/>
        </w:rPr>
        <w:instrText xml:space="preserve"> FORMTEXT </w:instrText>
      </w:r>
      <w:r w:rsidR="001E11FD">
        <w:rPr>
          <w:rStyle w:val="GuideText-ASDEFCONChar"/>
        </w:rPr>
      </w:r>
      <w:r w:rsidR="001E11FD">
        <w:rPr>
          <w:rStyle w:val="GuideText-ASDEFCONChar"/>
        </w:rPr>
        <w:fldChar w:fldCharType="separate"/>
      </w:r>
      <w:r w:rsidR="00453302">
        <w:rPr>
          <w:rStyle w:val="GuideText-ASDEFCONChar"/>
          <w:noProof/>
        </w:rPr>
        <w:t>[…INSERT NAME OF MAINTENANANCE MANAGEMENT SYSTEM…]</w:t>
      </w:r>
      <w:r w:rsidR="001E11FD">
        <w:rPr>
          <w:rStyle w:val="GuideText-ASDEFCONChar"/>
        </w:rPr>
        <w:fldChar w:fldCharType="end"/>
      </w:r>
      <w:r w:rsidRPr="00B17535">
        <w:t>;</w:t>
      </w:r>
    </w:p>
    <w:p w14:paraId="700FA712" w14:textId="2A63F033" w:rsidR="002623C8" w:rsidRPr="00B17535" w:rsidRDefault="002623C8" w:rsidP="00415309">
      <w:pPr>
        <w:pStyle w:val="SOWSubL1-ASDEFCON"/>
      </w:pPr>
      <w:r>
        <w:rPr>
          <w:rStyle w:val="GuideText-ASDEFCONChar"/>
        </w:rPr>
        <w:t xml:space="preserve">update the </w:t>
      </w:r>
      <w:r w:rsidR="007E1B40">
        <w:rPr>
          <w:rStyle w:val="GuideText-ASDEFCONChar"/>
        </w:rPr>
        <w:fldChar w:fldCharType="begin">
          <w:ffData>
            <w:name w:val=""/>
            <w:enabled/>
            <w:calcOnExit w:val="0"/>
            <w:textInput>
              <w:default w:val="[…INSERT NAME OF SYSTEM DATABASE / LSAR / OTHER…]"/>
            </w:textInput>
          </w:ffData>
        </w:fldChar>
      </w:r>
      <w:r w:rsidR="007E1B40">
        <w:rPr>
          <w:rStyle w:val="GuideText-ASDEFCONChar"/>
        </w:rPr>
        <w:instrText xml:space="preserve"> FORMTEXT </w:instrText>
      </w:r>
      <w:r w:rsidR="007E1B40">
        <w:rPr>
          <w:rStyle w:val="GuideText-ASDEFCONChar"/>
        </w:rPr>
      </w:r>
      <w:r w:rsidR="007E1B40">
        <w:rPr>
          <w:rStyle w:val="GuideText-ASDEFCONChar"/>
        </w:rPr>
        <w:fldChar w:fldCharType="separate"/>
      </w:r>
      <w:r w:rsidR="00453302">
        <w:rPr>
          <w:rStyle w:val="GuideText-ASDEFCONChar"/>
          <w:noProof/>
        </w:rPr>
        <w:t>[…INSERT NAME OF SYSTEM DATABASE / LSAR / OTHER…]</w:t>
      </w:r>
      <w:r w:rsidR="007E1B40">
        <w:rPr>
          <w:rStyle w:val="GuideText-ASDEFCONChar"/>
        </w:rPr>
        <w:fldChar w:fldCharType="end"/>
      </w:r>
      <w:r>
        <w:rPr>
          <w:rStyle w:val="GuideText-ASDEFCONChar"/>
        </w:rPr>
        <w:t>;</w:t>
      </w:r>
    </w:p>
    <w:p w14:paraId="23894B03" w14:textId="77777777" w:rsidR="00415309" w:rsidRDefault="00415309" w:rsidP="00415309">
      <w:pPr>
        <w:pStyle w:val="SOWSubL1-ASDEFCON"/>
      </w:pPr>
      <w:r w:rsidRPr="00B17535">
        <w:t>update affected Maintenance manuals, in accordance with clause 9.2 of the SOW</w:t>
      </w:r>
      <w:r>
        <w:t>;</w:t>
      </w:r>
    </w:p>
    <w:p w14:paraId="650F741A" w14:textId="3B8D6C64" w:rsidR="00415309" w:rsidRPr="00415309" w:rsidRDefault="002623C8" w:rsidP="00415309">
      <w:pPr>
        <w:pStyle w:val="SOWSubL1-ASDEFCON"/>
      </w:pPr>
      <w:r>
        <w:t xml:space="preserve">deliver </w:t>
      </w:r>
      <w:r w:rsidR="00415309" w:rsidRPr="00B17535">
        <w:t>propose</w:t>
      </w:r>
      <w:r w:rsidR="007E1B40">
        <w:t>d</w:t>
      </w:r>
      <w:r w:rsidR="00415309" w:rsidRPr="00B17535">
        <w:t xml:space="preserve"> updates</w:t>
      </w:r>
      <w:r>
        <w:t>, for Approval, for changes</w:t>
      </w:r>
      <w:r w:rsidR="00415309" w:rsidRPr="00B17535">
        <w:t xml:space="preserve"> to the </w:t>
      </w:r>
      <w:r w:rsidR="00415309">
        <w:t xml:space="preserve">schedule of </w:t>
      </w:r>
      <w:r w:rsidR="00EB6E01">
        <w:t xml:space="preserve">planned </w:t>
      </w:r>
      <w:r w:rsidR="00415309">
        <w:t>Maintenance servicings</w:t>
      </w:r>
      <w:r w:rsidR="00415309" w:rsidRPr="00B17535">
        <w:t xml:space="preserve"> </w:t>
      </w:r>
      <w:r w:rsidR="003A40F4">
        <w:t>required by</w:t>
      </w:r>
      <w:r w:rsidR="00D55498">
        <w:t xml:space="preserve"> </w:t>
      </w:r>
      <w:r w:rsidR="00EB6E01">
        <w:t>clause 6.2.3 of DSD-MNT-MGT</w:t>
      </w:r>
      <w:r w:rsidR="00415309">
        <w:t>; and</w:t>
      </w:r>
    </w:p>
    <w:p w14:paraId="1CE5E443" w14:textId="29D90235" w:rsidR="00415309" w:rsidRDefault="00415309" w:rsidP="00D55498">
      <w:pPr>
        <w:pStyle w:val="SOWSubL1-ASDEFCON"/>
        <w:rPr>
          <w:rStyle w:val="GuideText-ASDEFCONChar"/>
        </w:rPr>
      </w:pPr>
      <w:r w:rsidRPr="00415309">
        <w:t>prepare a CCP</w:t>
      </w:r>
      <w:r>
        <w:t xml:space="preserve"> to address changes to the Contract </w:t>
      </w:r>
      <w:r w:rsidR="00BF2ED0">
        <w:t>that</w:t>
      </w:r>
      <w:r>
        <w:t xml:space="preserve"> result </w:t>
      </w:r>
      <w:r w:rsidR="00BF2ED0">
        <w:t>from</w:t>
      </w:r>
      <w:r>
        <w:t xml:space="preserve"> changes to </w:t>
      </w:r>
      <w:r w:rsidR="00277C2D">
        <w:t xml:space="preserve">the </w:t>
      </w:r>
      <w:r w:rsidR="00EB6E01">
        <w:t>planned</w:t>
      </w:r>
      <w:r w:rsidR="00277C2D">
        <w:t xml:space="preserve"> </w:t>
      </w:r>
      <w:r>
        <w:t xml:space="preserve">Maintenance </w:t>
      </w:r>
      <w:r w:rsidR="00EB6E01">
        <w:t>servicings and any other Maintenance Services</w:t>
      </w:r>
      <w:r w:rsidR="009878AE" w:rsidRPr="009878AE">
        <w:t xml:space="preserve"> </w:t>
      </w:r>
      <w:r w:rsidR="009878AE">
        <w:t>affected</w:t>
      </w:r>
      <w:r w:rsidRPr="00B17535">
        <w:t>.</w:t>
      </w:r>
    </w:p>
    <w:p w14:paraId="0756215D" w14:textId="77777777" w:rsidR="00453342" w:rsidRDefault="00453342">
      <w:pPr>
        <w:pStyle w:val="Marginheading"/>
      </w:pPr>
    </w:p>
    <w:p w14:paraId="0E4A9C4B" w14:textId="77777777" w:rsidR="00453342" w:rsidRDefault="00453342">
      <w:pPr>
        <w:pStyle w:val="Marginheading"/>
        <w:sectPr w:rsidR="00453342" w:rsidSect="00793606">
          <w:headerReference w:type="default" r:id="rId8"/>
          <w:footerReference w:type="default" r:id="rId9"/>
          <w:pgSz w:w="11906" w:h="16838" w:code="9"/>
          <w:pgMar w:top="1304" w:right="1417" w:bottom="907" w:left="1417" w:header="567" w:footer="567" w:gutter="0"/>
          <w:pgNumType w:fmt="lowerRoman" w:start="1"/>
          <w:cols w:space="720"/>
          <w:docGrid w:linePitch="272"/>
        </w:sectPr>
      </w:pPr>
    </w:p>
    <w:p w14:paraId="5F5AA2DD" w14:textId="77777777" w:rsidR="00C40339" w:rsidRDefault="00C40339" w:rsidP="00034BFB">
      <w:pPr>
        <w:pStyle w:val="ASDEFCONTitle"/>
      </w:pPr>
      <w:r>
        <w:t>Detailed Service Description</w:t>
      </w:r>
    </w:p>
    <w:p w14:paraId="3326EC46" w14:textId="0FA09910" w:rsidR="00C40339" w:rsidRDefault="00C40339" w:rsidP="001852FF">
      <w:pPr>
        <w:pStyle w:val="SOWHL1-ASDEFCON"/>
        <w:numPr>
          <w:ilvl w:val="0"/>
          <w:numId w:val="33"/>
        </w:numPr>
      </w:pPr>
      <w:bookmarkStart w:id="18" w:name="_Toc515805636"/>
      <w:r>
        <w:t>DSD NUMBER:</w:t>
      </w:r>
      <w:r>
        <w:tab/>
      </w:r>
      <w:r w:rsidR="001D6262">
        <w:fldChar w:fldCharType="begin"/>
      </w:r>
      <w:r w:rsidR="001D6262">
        <w:instrText xml:space="preserve"> DOCPROPERTY  Title  \* MERGEFORMAT </w:instrText>
      </w:r>
      <w:r w:rsidR="001D6262">
        <w:fldChar w:fldCharType="separate"/>
      </w:r>
      <w:r w:rsidR="00453302">
        <w:t>DSD-ENG-SERV</w:t>
      </w:r>
      <w:r w:rsidR="001D6262">
        <w:fldChar w:fldCharType="end"/>
      </w:r>
      <w:r w:rsidR="00310645">
        <w:t>-</w:t>
      </w:r>
      <w:r w:rsidR="001D6262">
        <w:fldChar w:fldCharType="begin"/>
      </w:r>
      <w:r w:rsidR="001D6262">
        <w:instrText xml:space="preserve"> DOCPROPERTY Version </w:instrText>
      </w:r>
      <w:r w:rsidR="001D6262">
        <w:fldChar w:fldCharType="separate"/>
      </w:r>
      <w:r w:rsidR="00453302">
        <w:t>V5.3</w:t>
      </w:r>
      <w:r w:rsidR="001D6262">
        <w:fldChar w:fldCharType="end"/>
      </w:r>
    </w:p>
    <w:p w14:paraId="77431A29" w14:textId="77777777" w:rsidR="00C40339" w:rsidRDefault="00C40339" w:rsidP="00034BFB">
      <w:pPr>
        <w:pStyle w:val="SOWHL1-ASDEFCON"/>
      </w:pPr>
      <w:bookmarkStart w:id="19" w:name="_Toc515805637"/>
      <w:r>
        <w:t>TITLE:</w:t>
      </w:r>
      <w:r>
        <w:tab/>
      </w:r>
      <w:bookmarkEnd w:id="19"/>
      <w:r w:rsidR="00B2732B">
        <w:t xml:space="preserve">ROUTINE </w:t>
      </w:r>
      <w:r w:rsidR="00A37DAD">
        <w:t>ENGINEE</w:t>
      </w:r>
      <w:r>
        <w:t xml:space="preserve">RING </w:t>
      </w:r>
      <w:bookmarkStart w:id="20" w:name="_Toc515805639"/>
      <w:r>
        <w:t>SERVICES</w:t>
      </w:r>
      <w:bookmarkEnd w:id="20"/>
    </w:p>
    <w:p w14:paraId="644F83D7" w14:textId="77777777" w:rsidR="00C40339" w:rsidRDefault="00A37DAD" w:rsidP="00034BFB">
      <w:pPr>
        <w:pStyle w:val="SOWHL1-ASDEFCON"/>
      </w:pPr>
      <w:bookmarkStart w:id="21" w:name="_Toc515805640"/>
      <w:r>
        <w:t>DESCRIPTION AND INTENDED USE</w:t>
      </w:r>
    </w:p>
    <w:p w14:paraId="5981AD24" w14:textId="77777777" w:rsidR="000F290C" w:rsidRDefault="00C40339" w:rsidP="009D0633">
      <w:pPr>
        <w:pStyle w:val="SOWTL2-ASDEFCON"/>
      </w:pPr>
      <w:r>
        <w:t xml:space="preserve">This DSD identifies </w:t>
      </w:r>
      <w:r w:rsidR="00D4707D">
        <w:t>the</w:t>
      </w:r>
      <w:r>
        <w:t xml:space="preserve"> </w:t>
      </w:r>
      <w:r w:rsidR="00B2732B">
        <w:t xml:space="preserve">routine </w:t>
      </w:r>
      <w:r>
        <w:t xml:space="preserve">Engineering Services </w:t>
      </w:r>
      <w:r w:rsidR="00D4707D" w:rsidRPr="00D4707D">
        <w:t xml:space="preserve">required to be provided by the Contractor </w:t>
      </w:r>
      <w:r>
        <w:t xml:space="preserve">to support the </w:t>
      </w:r>
      <w:r w:rsidR="00B2732B">
        <w:t xml:space="preserve">Products identified at </w:t>
      </w:r>
      <w:r w:rsidR="00732EE9">
        <w:t>A</w:t>
      </w:r>
      <w:r w:rsidR="00B2732B">
        <w:t>nnex A to the SOW</w:t>
      </w:r>
      <w:r>
        <w:t>.</w:t>
      </w:r>
    </w:p>
    <w:p w14:paraId="5EDC1658" w14:textId="77777777" w:rsidR="009F1894" w:rsidRDefault="009F1894" w:rsidP="009F1894">
      <w:pPr>
        <w:pStyle w:val="NoteToDrafters-ASDEFCON"/>
      </w:pPr>
      <w:r>
        <w:t>Note to drafters:  If Engineering Services are not subject to an ADF regulatory / assurance framework then the following clause may be deleted or amended.  Otherwise, amend as appropriate for the ADF regulatory / assurance framework.</w:t>
      </w:r>
    </w:p>
    <w:p w14:paraId="3C5206C2" w14:textId="0CAB1F11" w:rsidR="00DD2502" w:rsidRDefault="0086711C" w:rsidP="009D0633">
      <w:pPr>
        <w:pStyle w:val="SOWTL2-ASDEFCON"/>
      </w:pPr>
      <w:r>
        <w:t xml:space="preserve">The </w:t>
      </w:r>
      <w:r w:rsidR="00DC793C">
        <w:t>requirements of th</w:t>
      </w:r>
      <w:r w:rsidR="000F290C">
        <w:t>is</w:t>
      </w:r>
      <w:r w:rsidR="00DC793C">
        <w:t xml:space="preserve"> DSD,</w:t>
      </w:r>
      <w:r w:rsidR="000F290C">
        <w:t xml:space="preserve"> </w:t>
      </w:r>
      <w:r w:rsidR="00DC793C">
        <w:t xml:space="preserve">including as applicable to </w:t>
      </w:r>
      <w:r>
        <w:t xml:space="preserve">related </w:t>
      </w:r>
      <w:r w:rsidR="000F290C">
        <w:t>DSDs</w:t>
      </w:r>
      <w:r w:rsidR="00DC793C">
        <w:t>,</w:t>
      </w:r>
      <w:r w:rsidR="000F290C">
        <w:t xml:space="preserve"> r</w:t>
      </w:r>
      <w:r w:rsidR="00DD2502">
        <w:t>equire a</w:t>
      </w:r>
      <w:r w:rsidR="002A66F6">
        <w:t>n</w:t>
      </w:r>
      <w:r w:rsidR="00DD2502">
        <w:t xml:space="preserve"> </w:t>
      </w:r>
      <w:r w:rsidR="002A66F6">
        <w:t>exact and well-ordered approach</w:t>
      </w:r>
      <w:r w:rsidR="00DD2502">
        <w:t xml:space="preserve"> </w:t>
      </w:r>
      <w:r w:rsidR="002A66F6">
        <w:t xml:space="preserve">to the </w:t>
      </w:r>
      <w:r w:rsidR="00BA6D31">
        <w:t xml:space="preserve">management and </w:t>
      </w:r>
      <w:r w:rsidR="004113BB">
        <w:t>provision</w:t>
      </w:r>
      <w:r w:rsidR="00BA6D31">
        <w:t xml:space="preserve"> of</w:t>
      </w:r>
      <w:r w:rsidR="004113BB">
        <w:t xml:space="preserve"> </w:t>
      </w:r>
      <w:r w:rsidR="00DC793C">
        <w:t xml:space="preserve">all </w:t>
      </w:r>
      <w:r w:rsidR="004113BB">
        <w:t>E</w:t>
      </w:r>
      <w:r w:rsidR="00BA6D31">
        <w:t xml:space="preserve">ngineering </w:t>
      </w:r>
      <w:r w:rsidR="004113BB">
        <w:t>Services</w:t>
      </w:r>
      <w:r w:rsidR="000F290C">
        <w:t>, which is intended</w:t>
      </w:r>
      <w:r w:rsidR="00BA6D31">
        <w:t xml:space="preserve"> </w:t>
      </w:r>
      <w:r w:rsidR="005040BB">
        <w:t>to</w:t>
      </w:r>
      <w:r w:rsidR="00DD2502">
        <w:t>:</w:t>
      </w:r>
    </w:p>
    <w:p w14:paraId="31DA23AF" w14:textId="77777777" w:rsidR="005040BB" w:rsidRDefault="00DD2502" w:rsidP="00DD2502">
      <w:pPr>
        <w:pStyle w:val="SOWSubL1-ASDEFCON"/>
      </w:pPr>
      <w:r>
        <w:t xml:space="preserve">ensure </w:t>
      </w:r>
      <w:r w:rsidR="002A66F6">
        <w:t>the Materiel S</w:t>
      </w:r>
      <w:r w:rsidR="00BA6D31">
        <w:t>afety</w:t>
      </w:r>
      <w:r>
        <w:t xml:space="preserve"> of the Products</w:t>
      </w:r>
      <w:r w:rsidR="002A66F6">
        <w:t xml:space="preserve"> Being Supported</w:t>
      </w:r>
      <w:r w:rsidR="005040BB">
        <w:t>;</w:t>
      </w:r>
    </w:p>
    <w:p w14:paraId="4E19685F" w14:textId="294BCA95" w:rsidR="00C002D9" w:rsidRDefault="005040BB" w:rsidP="00DD2502">
      <w:pPr>
        <w:pStyle w:val="SOWSubL1-ASDEFCON"/>
      </w:pPr>
      <w:r>
        <w:t xml:space="preserve">for </w:t>
      </w:r>
      <w:r w:rsidR="000F290C">
        <w:t xml:space="preserve">Contractor </w:t>
      </w:r>
      <w:r>
        <w:t>responsibilit</w:t>
      </w:r>
      <w:r w:rsidR="004113BB">
        <w:t xml:space="preserve">ies </w:t>
      </w:r>
      <w:r w:rsidR="00CA3F13">
        <w:t>commensurate with</w:t>
      </w:r>
      <w:r w:rsidR="004113BB">
        <w:t xml:space="preserve"> the Engineering Services</w:t>
      </w:r>
      <w:r>
        <w:t>,</w:t>
      </w:r>
      <w:r w:rsidR="002A66F6">
        <w:t xml:space="preserve"> </w:t>
      </w:r>
      <w:r w:rsidR="004113BB">
        <w:t xml:space="preserve">demonstrate </w:t>
      </w:r>
      <w:r>
        <w:t>compliance with</w:t>
      </w:r>
      <w:r w:rsidR="00BA6D31">
        <w:t xml:space="preserve"> </w:t>
      </w:r>
      <w:r w:rsidR="00CA3F13">
        <w:t xml:space="preserve">applicable legislative requirements and the </w:t>
      </w:r>
      <w:r w:rsidR="00CA3F13">
        <w:fldChar w:fldCharType="begin">
          <w:ffData>
            <w:name w:val="Text11"/>
            <w:enabled/>
            <w:calcOnExit w:val="0"/>
            <w:textInput>
              <w:default w:val="[… INSERT ADF REGULATORY / ASSURANCE FRAMEWORK …]"/>
            </w:textInput>
          </w:ffData>
        </w:fldChar>
      </w:r>
      <w:r w:rsidR="00CA3F13">
        <w:instrText xml:space="preserve"> FORMTEXT </w:instrText>
      </w:r>
      <w:r w:rsidR="00CA3F13">
        <w:fldChar w:fldCharType="separate"/>
      </w:r>
      <w:r w:rsidR="00453302">
        <w:rPr>
          <w:noProof/>
        </w:rPr>
        <w:t>[… INSERT ADF REGULATORY / ASSURANCE FRAMEWORK …]</w:t>
      </w:r>
      <w:r w:rsidR="00CA3F13">
        <w:fldChar w:fldCharType="end"/>
      </w:r>
      <w:r w:rsidR="00CA3F13">
        <w:t>;</w:t>
      </w:r>
    </w:p>
    <w:p w14:paraId="0F51B7CF" w14:textId="03E91E4E" w:rsidR="00DD2502" w:rsidRDefault="00CA3F13" w:rsidP="00DD2502">
      <w:pPr>
        <w:pStyle w:val="SOWSubL1-ASDEFCON"/>
      </w:pPr>
      <w:r>
        <w:t xml:space="preserve">contribute to the </w:t>
      </w:r>
      <w:r w:rsidR="00BA6D31">
        <w:t>governance</w:t>
      </w:r>
      <w:r>
        <w:t xml:space="preserve"> of the Mission System</w:t>
      </w:r>
      <w:r w:rsidR="00A05B5A">
        <w:t>,</w:t>
      </w:r>
      <w:r w:rsidR="00BA6D31">
        <w:t xml:space="preserve"> </w:t>
      </w:r>
      <w:r>
        <w:t xml:space="preserve">by </w:t>
      </w:r>
      <w:r w:rsidR="00A05B5A">
        <w:t>prioritising</w:t>
      </w:r>
      <w:r>
        <w:t xml:space="preserve"> </w:t>
      </w:r>
      <w:r w:rsidR="00A05B5A">
        <w:t xml:space="preserve">the achievement of life-of-type outcomes for </w:t>
      </w:r>
      <w:r>
        <w:t>safety</w:t>
      </w:r>
      <w:r w:rsidR="00BA6D31">
        <w:t xml:space="preserve"> </w:t>
      </w:r>
      <w:r w:rsidR="00A05B5A">
        <w:t>and capability</w:t>
      </w:r>
      <w:r>
        <w:t>;</w:t>
      </w:r>
      <w:r w:rsidRPr="00CA3F13">
        <w:t xml:space="preserve"> </w:t>
      </w:r>
      <w:r>
        <w:t>and</w:t>
      </w:r>
    </w:p>
    <w:p w14:paraId="07DE5FC4" w14:textId="60321A43" w:rsidR="00C002D9" w:rsidRDefault="00CA3F13" w:rsidP="00DD2502">
      <w:pPr>
        <w:pStyle w:val="SOWSubL1-ASDEFCON"/>
      </w:pPr>
      <w:r>
        <w:t>ensure</w:t>
      </w:r>
      <w:r w:rsidR="002A66F6">
        <w:t xml:space="preserve"> the integrity </w:t>
      </w:r>
      <w:r w:rsidR="00A05B5A">
        <w:t xml:space="preserve">and accountability </w:t>
      </w:r>
      <w:r w:rsidR="00DD2502">
        <w:t>of engineering</w:t>
      </w:r>
      <w:r w:rsidR="002A66F6">
        <w:t xml:space="preserve"> decision-making</w:t>
      </w:r>
      <w:r w:rsidRPr="00CA3F13">
        <w:t xml:space="preserve"> </w:t>
      </w:r>
      <w:r>
        <w:t>processes.</w:t>
      </w:r>
    </w:p>
    <w:p w14:paraId="5B238AF3" w14:textId="77777777" w:rsidR="00453342" w:rsidRDefault="00453342" w:rsidP="009D0633">
      <w:pPr>
        <w:pStyle w:val="NoteToDrafters-ASDEFCON"/>
      </w:pPr>
      <w:r w:rsidRPr="00453342">
        <w:t xml:space="preserve">Note to drafters: </w:t>
      </w:r>
      <w:r w:rsidR="00683307">
        <w:t xml:space="preserve"> </w:t>
      </w:r>
      <w:r>
        <w:t>A</w:t>
      </w:r>
      <w:r w:rsidRPr="00453342">
        <w:t xml:space="preserve">mend </w:t>
      </w:r>
      <w:r>
        <w:t xml:space="preserve">the following subclauses </w:t>
      </w:r>
      <w:r w:rsidRPr="00453342">
        <w:t xml:space="preserve">to </w:t>
      </w:r>
      <w:r>
        <w:t xml:space="preserve">align with </w:t>
      </w:r>
      <w:r w:rsidRPr="00453342">
        <w:t>the DSD</w:t>
      </w:r>
      <w:r w:rsidR="00D60B80">
        <w:t>’s</w:t>
      </w:r>
      <w:r w:rsidRPr="00453342">
        <w:t xml:space="preserve"> scope of work.</w:t>
      </w:r>
    </w:p>
    <w:p w14:paraId="7D96794B" w14:textId="77777777" w:rsidR="00C40339" w:rsidRDefault="00D4707D" w:rsidP="009D0633">
      <w:pPr>
        <w:pStyle w:val="SOWTL2-ASDEFCON"/>
      </w:pPr>
      <w:r w:rsidRPr="00D4707D">
        <w:t xml:space="preserve">This DSD is intended to be the head or lead DSD for </w:t>
      </w:r>
      <w:r>
        <w:t>Engineering</w:t>
      </w:r>
      <w:r w:rsidRPr="00D4707D">
        <w:t xml:space="preserve"> Support, and is applicable where the Contractor is required to provide routine </w:t>
      </w:r>
      <w:r>
        <w:t xml:space="preserve">Engineering </w:t>
      </w:r>
      <w:r w:rsidRPr="00D4707D">
        <w:t>Services, such as:</w:t>
      </w:r>
    </w:p>
    <w:p w14:paraId="10B83D77" w14:textId="77777777" w:rsidR="00D4707D" w:rsidRDefault="00124A4B" w:rsidP="009D0633">
      <w:pPr>
        <w:pStyle w:val="SOWSubL1-ASDEFCON"/>
      </w:pPr>
      <w:r>
        <w:t>engineering management, administration and reporting;</w:t>
      </w:r>
    </w:p>
    <w:p w14:paraId="071AC498" w14:textId="77777777" w:rsidR="00124A4B" w:rsidRDefault="00453342" w:rsidP="00034BFB">
      <w:pPr>
        <w:pStyle w:val="SOWSubL1-ASDEFCON"/>
      </w:pPr>
      <w:r>
        <w:t>use of</w:t>
      </w:r>
      <w:r w:rsidR="00124A4B">
        <w:t xml:space="preserve"> an engineering information system;</w:t>
      </w:r>
    </w:p>
    <w:p w14:paraId="28F49DD6" w14:textId="77777777" w:rsidR="00124A4B" w:rsidRDefault="00453342" w:rsidP="00034BFB">
      <w:pPr>
        <w:pStyle w:val="SOWSubL1-ASDEFCON"/>
      </w:pPr>
      <w:r>
        <w:t xml:space="preserve">conducting </w:t>
      </w:r>
      <w:r w:rsidR="00124A4B">
        <w:t>engineering investigations;</w:t>
      </w:r>
    </w:p>
    <w:p w14:paraId="4B57F16F" w14:textId="77777777" w:rsidR="00405CB3" w:rsidRDefault="00405CB3" w:rsidP="00034BFB">
      <w:pPr>
        <w:pStyle w:val="SOWSubL1-ASDEFCON"/>
      </w:pPr>
      <w:r>
        <w:t>analysing change</w:t>
      </w:r>
      <w:r w:rsidR="00F04CCC">
        <w:t xml:space="preserve"> request</w:t>
      </w:r>
      <w:r>
        <w:t>s;</w:t>
      </w:r>
    </w:p>
    <w:p w14:paraId="07D60F3C" w14:textId="77777777" w:rsidR="00405CB3" w:rsidRPr="00405CB3" w:rsidRDefault="00F04CCC" w:rsidP="00034BFB">
      <w:pPr>
        <w:pStyle w:val="SOWSubL1-ASDEFCON"/>
      </w:pPr>
      <w:r>
        <w:t>conducting d</w:t>
      </w:r>
      <w:r w:rsidRPr="00F04CCC">
        <w:t xml:space="preserve">evelopmental </w:t>
      </w:r>
      <w:r>
        <w:t>a</w:t>
      </w:r>
      <w:r w:rsidRPr="00F04CCC">
        <w:t xml:space="preserve">ctivities for Major </w:t>
      </w:r>
      <w:r w:rsidR="00137DAE">
        <w:t>C</w:t>
      </w:r>
      <w:r w:rsidR="00137DAE" w:rsidRPr="00F04CCC">
        <w:t>hanges</w:t>
      </w:r>
      <w:r>
        <w:t>;</w:t>
      </w:r>
    </w:p>
    <w:p w14:paraId="3A133774" w14:textId="77777777" w:rsidR="00124A4B" w:rsidRDefault="00453342" w:rsidP="00034BFB">
      <w:pPr>
        <w:pStyle w:val="SOWSubL1-ASDEFCON"/>
      </w:pPr>
      <w:r>
        <w:t xml:space="preserve">developing </w:t>
      </w:r>
      <w:r w:rsidRPr="00453342">
        <w:t>Technical Instruction</w:t>
      </w:r>
      <w:r>
        <w:t>s;</w:t>
      </w:r>
    </w:p>
    <w:p w14:paraId="0E4341FF" w14:textId="77777777" w:rsidR="00124A4B" w:rsidRDefault="00D50130" w:rsidP="00034BFB">
      <w:pPr>
        <w:pStyle w:val="SOWSubL1-ASDEFCON"/>
      </w:pPr>
      <w:r>
        <w:t>cond</w:t>
      </w:r>
      <w:r w:rsidR="00453342">
        <w:t xml:space="preserve">ucting </w:t>
      </w:r>
      <w:r w:rsidR="00FA2AB7">
        <w:t>system-</w:t>
      </w:r>
      <w:r w:rsidR="00453342">
        <w:t>safety engineering;</w:t>
      </w:r>
    </w:p>
    <w:p w14:paraId="454799D8" w14:textId="77777777" w:rsidR="00124A4B" w:rsidRDefault="00453342" w:rsidP="00034BFB">
      <w:pPr>
        <w:pStyle w:val="SOWSubL1-ASDEFCON"/>
      </w:pPr>
      <w:r>
        <w:t>conducting supportability and engineering analyses;</w:t>
      </w:r>
    </w:p>
    <w:p w14:paraId="66E5D4E0" w14:textId="77777777" w:rsidR="00484460" w:rsidRPr="00124A4B" w:rsidRDefault="00484460" w:rsidP="00034BFB">
      <w:pPr>
        <w:pStyle w:val="SOWSubL1-ASDEFCON"/>
      </w:pPr>
      <w:r>
        <w:t>conducting Life Cycle Costing Analyses; and</w:t>
      </w:r>
    </w:p>
    <w:p w14:paraId="1A247450" w14:textId="77777777" w:rsidR="00124A4B" w:rsidRDefault="00484460" w:rsidP="00034BFB">
      <w:pPr>
        <w:pStyle w:val="SOWSubL1-ASDEFCON"/>
      </w:pPr>
      <w:r>
        <w:t>conducting System Reviews.</w:t>
      </w:r>
    </w:p>
    <w:bookmarkEnd w:id="21"/>
    <w:p w14:paraId="038ED9DD" w14:textId="77777777" w:rsidR="00C40339" w:rsidRDefault="00A37DAD" w:rsidP="00034BFB">
      <w:pPr>
        <w:pStyle w:val="SOWHL1-ASDEFCON"/>
      </w:pPr>
      <w:r>
        <w:t>INTER-RELATIONSHIPS</w:t>
      </w:r>
    </w:p>
    <w:p w14:paraId="1A489AA0" w14:textId="77777777" w:rsidR="00C40339" w:rsidRDefault="00C40339" w:rsidP="009D0633">
      <w:pPr>
        <w:pStyle w:val="SOWTL2-ASDEFCON"/>
      </w:pPr>
      <w:r>
        <w:t>This DSD forms part of the SOW.</w:t>
      </w:r>
    </w:p>
    <w:p w14:paraId="6E60AD76" w14:textId="382C36E9" w:rsidR="00C40339" w:rsidRDefault="00D4707D" w:rsidP="00034BFB">
      <w:pPr>
        <w:pStyle w:val="SOWTL2-ASDEFCON"/>
      </w:pPr>
      <w:r w:rsidRPr="00D4707D">
        <w:t xml:space="preserve">This DSD must be applied in conjunction with </w:t>
      </w:r>
      <w:r w:rsidR="00405CB3">
        <w:t xml:space="preserve">the </w:t>
      </w:r>
      <w:r>
        <w:t>Engineering</w:t>
      </w:r>
      <w:r w:rsidRPr="00D4707D">
        <w:t xml:space="preserve"> Services defined in the </w:t>
      </w:r>
      <w:r>
        <w:t>Engineering</w:t>
      </w:r>
      <w:r w:rsidRPr="00D4707D">
        <w:t xml:space="preserve"> Support requirements of the SOW and the </w:t>
      </w:r>
      <w:r w:rsidR="009F1894">
        <w:t>related</w:t>
      </w:r>
      <w:r w:rsidRPr="00D4707D">
        <w:t xml:space="preserve"> DSDs.</w:t>
      </w:r>
    </w:p>
    <w:p w14:paraId="0DEB70B2" w14:textId="77777777" w:rsidR="00C40339" w:rsidRPr="00A37DAD" w:rsidRDefault="00A37DAD" w:rsidP="00034BFB">
      <w:pPr>
        <w:pStyle w:val="SOWHL1-ASDEFCON"/>
      </w:pPr>
      <w:bookmarkStart w:id="22" w:name="_Ref232495434"/>
      <w:bookmarkStart w:id="23" w:name="_Toc515805641"/>
      <w:r>
        <w:t>APPLICABLE DOCUMENTS</w:t>
      </w:r>
      <w:bookmarkEnd w:id="22"/>
    </w:p>
    <w:p w14:paraId="1C4F14A3" w14:textId="77777777" w:rsidR="00C40339" w:rsidRDefault="00C40339" w:rsidP="00034BFB">
      <w:pPr>
        <w:pStyle w:val="SOWTL2-ASDEFCON"/>
      </w:pPr>
      <w:r>
        <w:t xml:space="preserve">The following documents form </w:t>
      </w:r>
      <w:r w:rsidR="00DA4DF7">
        <w:t xml:space="preserve">a </w:t>
      </w:r>
      <w:r>
        <w:t>part of th</w:t>
      </w:r>
      <w:r w:rsidR="00DA4DF7">
        <w:t>is</w:t>
      </w:r>
      <w:r>
        <w:t xml:space="preserve"> DSD to the extent specified herein:</w:t>
      </w:r>
    </w:p>
    <w:p w14:paraId="20D77EFE" w14:textId="7E3F7F4C" w:rsidR="00C40339" w:rsidRDefault="00C40339" w:rsidP="009D0633">
      <w:pPr>
        <w:pStyle w:val="NoteToDrafters-ASDEFCON"/>
      </w:pPr>
      <w:r>
        <w:t xml:space="preserve">Note to drafters:  Edit the list </w:t>
      </w:r>
      <w:r w:rsidR="001B7DB2">
        <w:t>of documents below</w:t>
      </w:r>
      <w:r>
        <w:t xml:space="preserve"> to suit the requirements of this</w:t>
      </w:r>
      <w:r w:rsidR="00B5035F">
        <w:t xml:space="preserve"> DSD (ie, include the references applicable to </w:t>
      </w:r>
      <w:r w:rsidR="005C20C3">
        <w:t xml:space="preserve">the </w:t>
      </w:r>
      <w:r w:rsidR="00B5035F">
        <w:t>Engineering Services)</w:t>
      </w:r>
      <w:r>
        <w:t>.</w:t>
      </w:r>
      <w:r w:rsidR="00B27970">
        <w:t xml:space="preserve">  </w:t>
      </w:r>
      <w:r w:rsidR="00B5035F">
        <w:t xml:space="preserve">Do not include </w:t>
      </w:r>
      <w:r w:rsidR="005D5DB3">
        <w:t xml:space="preserve">reference to </w:t>
      </w:r>
      <w:r w:rsidR="00B5035F">
        <w:t>Defence policy</w:t>
      </w:r>
      <w:r w:rsidR="005C20C3">
        <w:t xml:space="preserve"> </w:t>
      </w:r>
      <w:r w:rsidR="00314870">
        <w:t>unless the obligations for contractors are explicit</w:t>
      </w:r>
      <w:r w:rsidR="005D5DB3">
        <w:t>;</w:t>
      </w:r>
      <w:r w:rsidR="00314870">
        <w:t xml:space="preserve"> otherwise</w:t>
      </w:r>
      <w:r w:rsidR="005D5DB3">
        <w:t>,</w:t>
      </w:r>
      <w:r w:rsidR="00B5035F">
        <w:t xml:space="preserve"> these types of documents </w:t>
      </w:r>
      <w:r w:rsidR="005D5DB3">
        <w:t xml:space="preserve">can be </w:t>
      </w:r>
      <w:r w:rsidR="00B5035F">
        <w:t>open to interpretation within a contract.</w:t>
      </w:r>
    </w:p>
    <w:tbl>
      <w:tblPr>
        <w:tblW w:w="8044" w:type="dxa"/>
        <w:tblInd w:w="1134" w:type="dxa"/>
        <w:tblLayout w:type="fixed"/>
        <w:tblLook w:val="0000" w:firstRow="0" w:lastRow="0" w:firstColumn="0" w:lastColumn="0" w:noHBand="0" w:noVBand="0"/>
      </w:tblPr>
      <w:tblGrid>
        <w:gridCol w:w="2127"/>
        <w:gridCol w:w="5917"/>
      </w:tblGrid>
      <w:tr w:rsidR="00BA6D31" w14:paraId="1091723B" w14:textId="77777777" w:rsidTr="00347398">
        <w:tc>
          <w:tcPr>
            <w:tcW w:w="2127" w:type="dxa"/>
          </w:tcPr>
          <w:p w14:paraId="062F9E95" w14:textId="77777777" w:rsidR="00BA6D31" w:rsidRDefault="00BA6D31" w:rsidP="009D0633">
            <w:pPr>
              <w:pStyle w:val="Table10ptText-ASDEFCON"/>
            </w:pPr>
            <w:r>
              <w:t>AAP 6734.0</w:t>
            </w:r>
            <w:r w:rsidR="009F1894">
              <w:t>0</w:t>
            </w:r>
            <w:r>
              <w:t>1</w:t>
            </w:r>
          </w:p>
        </w:tc>
        <w:tc>
          <w:tcPr>
            <w:tcW w:w="5917" w:type="dxa"/>
          </w:tcPr>
          <w:p w14:paraId="6BE37878" w14:textId="77777777" w:rsidR="00BA6D31" w:rsidRPr="00A6484C" w:rsidRDefault="00BA6D31" w:rsidP="009D0633">
            <w:pPr>
              <w:pStyle w:val="Table10ptText-ASDEFCON"/>
              <w:rPr>
                <w:i/>
              </w:rPr>
            </w:pPr>
            <w:r>
              <w:rPr>
                <w:i/>
              </w:rPr>
              <w:t>Defence Aviation Safety Manual</w:t>
            </w:r>
          </w:p>
        </w:tc>
      </w:tr>
      <w:tr w:rsidR="00D4707D" w14:paraId="6E5A8DA2" w14:textId="77777777" w:rsidTr="00347398">
        <w:tc>
          <w:tcPr>
            <w:tcW w:w="2127" w:type="dxa"/>
          </w:tcPr>
          <w:p w14:paraId="36D804CC" w14:textId="77777777" w:rsidR="00D4707D" w:rsidRDefault="00D4707D" w:rsidP="009D0633">
            <w:pPr>
              <w:pStyle w:val="Table10ptText-ASDEFCON"/>
            </w:pPr>
            <w:r>
              <w:t>AAP 7001.054</w:t>
            </w:r>
          </w:p>
        </w:tc>
        <w:tc>
          <w:tcPr>
            <w:tcW w:w="5917" w:type="dxa"/>
          </w:tcPr>
          <w:p w14:paraId="183CC4E7" w14:textId="77777777" w:rsidR="00D4707D" w:rsidRPr="00A6484C" w:rsidRDefault="00B04BBA" w:rsidP="009D0633">
            <w:pPr>
              <w:pStyle w:val="Table10ptText-ASDEFCON"/>
              <w:rPr>
                <w:i/>
              </w:rPr>
            </w:pPr>
            <w:r w:rsidRPr="00A6484C">
              <w:rPr>
                <w:i/>
              </w:rPr>
              <w:t xml:space="preserve">electronic </w:t>
            </w:r>
            <w:r w:rsidR="00D4707D" w:rsidRPr="00A6484C">
              <w:rPr>
                <w:i/>
              </w:rPr>
              <w:t>Airworthiness Design Requirements Manual</w:t>
            </w:r>
          </w:p>
        </w:tc>
      </w:tr>
      <w:tr w:rsidR="000277CE" w14:paraId="3C296130" w14:textId="77777777" w:rsidTr="008E18FF">
        <w:tc>
          <w:tcPr>
            <w:tcW w:w="2127" w:type="dxa"/>
          </w:tcPr>
          <w:p w14:paraId="1FD6294C" w14:textId="77777777" w:rsidR="000277CE" w:rsidRDefault="000277CE" w:rsidP="008E18FF">
            <w:pPr>
              <w:pStyle w:val="Table10ptText-ASDEFCON"/>
            </w:pPr>
            <w:r>
              <w:t>ANP 2200</w:t>
            </w:r>
          </w:p>
        </w:tc>
        <w:tc>
          <w:tcPr>
            <w:tcW w:w="5917" w:type="dxa"/>
          </w:tcPr>
          <w:p w14:paraId="75FB1389" w14:textId="77777777" w:rsidR="000277CE" w:rsidRPr="00A6484C" w:rsidRDefault="000277CE" w:rsidP="008E18FF">
            <w:pPr>
              <w:pStyle w:val="Table10ptText-ASDEFCON"/>
              <w:rPr>
                <w:i/>
              </w:rPr>
            </w:pPr>
            <w:r>
              <w:rPr>
                <w:i/>
              </w:rPr>
              <w:t>Navy Safety Management System</w:t>
            </w:r>
          </w:p>
        </w:tc>
      </w:tr>
      <w:tr w:rsidR="000277CE" w14:paraId="1456B30C" w14:textId="77777777" w:rsidTr="008E18FF">
        <w:tc>
          <w:tcPr>
            <w:tcW w:w="2127" w:type="dxa"/>
          </w:tcPr>
          <w:p w14:paraId="1A823001" w14:textId="77777777" w:rsidR="000277CE" w:rsidRDefault="000277CE" w:rsidP="008E18FF">
            <w:pPr>
              <w:pStyle w:val="Table10ptText-ASDEFCON"/>
            </w:pPr>
            <w:r>
              <w:t>ANP 3411-0101</w:t>
            </w:r>
          </w:p>
        </w:tc>
        <w:tc>
          <w:tcPr>
            <w:tcW w:w="5917" w:type="dxa"/>
          </w:tcPr>
          <w:p w14:paraId="0F78475F" w14:textId="77777777" w:rsidR="000277CE" w:rsidRPr="00A6484C" w:rsidRDefault="000277CE" w:rsidP="008E18FF">
            <w:pPr>
              <w:pStyle w:val="Table10ptText-ASDEFCON"/>
              <w:rPr>
                <w:i/>
              </w:rPr>
            </w:pPr>
            <w:r w:rsidRPr="00A6484C">
              <w:rPr>
                <w:i/>
              </w:rPr>
              <w:t>Naval Materiel Assurance Publication</w:t>
            </w:r>
          </w:p>
        </w:tc>
      </w:tr>
      <w:tr w:rsidR="00957B6A" w14:paraId="4F3234E0" w14:textId="77777777" w:rsidTr="00347398">
        <w:tc>
          <w:tcPr>
            <w:tcW w:w="2127" w:type="dxa"/>
          </w:tcPr>
          <w:p w14:paraId="22F87724" w14:textId="6D2DA086" w:rsidR="00957B6A" w:rsidRDefault="000277CE" w:rsidP="009D0633">
            <w:pPr>
              <w:pStyle w:val="Table10ptText-ASDEFCON"/>
            </w:pPr>
            <w:r>
              <w:t>DASR</w:t>
            </w:r>
          </w:p>
        </w:tc>
        <w:tc>
          <w:tcPr>
            <w:tcW w:w="5917" w:type="dxa"/>
          </w:tcPr>
          <w:p w14:paraId="30FF5A26" w14:textId="0A742A65" w:rsidR="00957B6A" w:rsidRPr="00310645" w:rsidRDefault="00957B6A" w:rsidP="000277CE">
            <w:pPr>
              <w:pStyle w:val="Table10ptText-ASDEFCON"/>
            </w:pPr>
            <w:r w:rsidRPr="00A6484C">
              <w:rPr>
                <w:i/>
              </w:rPr>
              <w:t xml:space="preserve">Defence </w:t>
            </w:r>
            <w:r w:rsidR="00CE00D0" w:rsidRPr="00A6484C">
              <w:rPr>
                <w:i/>
              </w:rPr>
              <w:t>Aviation Safety Regulation</w:t>
            </w:r>
            <w:r w:rsidR="00A6484C" w:rsidRPr="000277CE">
              <w:rPr>
                <w:i/>
              </w:rPr>
              <w:t>s</w:t>
            </w:r>
          </w:p>
        </w:tc>
      </w:tr>
      <w:tr w:rsidR="00855BD7" w14:paraId="6F5B81EE" w14:textId="77777777" w:rsidTr="00347398">
        <w:tc>
          <w:tcPr>
            <w:tcW w:w="2127" w:type="dxa"/>
          </w:tcPr>
          <w:p w14:paraId="23D6CC8E" w14:textId="2B8095ED" w:rsidR="00855BD7" w:rsidRPr="00310645" w:rsidRDefault="00855BD7" w:rsidP="00034BFB">
            <w:pPr>
              <w:pStyle w:val="Table10ptText-ASDEFCON"/>
            </w:pPr>
            <w:r>
              <w:t>LMSM</w:t>
            </w:r>
          </w:p>
        </w:tc>
        <w:tc>
          <w:tcPr>
            <w:tcW w:w="5917" w:type="dxa"/>
          </w:tcPr>
          <w:p w14:paraId="027220A8" w14:textId="1F819716" w:rsidR="00855BD7" w:rsidRPr="00A6484C" w:rsidRDefault="00855BD7" w:rsidP="00006E42">
            <w:pPr>
              <w:pStyle w:val="Table10ptText-ASDEFCON"/>
              <w:numPr>
                <w:ilvl w:val="0"/>
                <w:numId w:val="0"/>
              </w:numPr>
              <w:rPr>
                <w:i/>
              </w:rPr>
            </w:pPr>
            <w:r>
              <w:rPr>
                <w:i/>
              </w:rPr>
              <w:t>Land Materiel Safety Manual</w:t>
            </w:r>
          </w:p>
        </w:tc>
      </w:tr>
    </w:tbl>
    <w:bookmarkEnd w:id="23"/>
    <w:p w14:paraId="3398F3B0" w14:textId="77777777" w:rsidR="00C40339" w:rsidRDefault="00A37DAD" w:rsidP="00034BFB">
      <w:pPr>
        <w:pStyle w:val="SOWHL1-ASDEFCON"/>
      </w:pPr>
      <w:r>
        <w:t>SERVICE DESCRIPTION</w:t>
      </w:r>
    </w:p>
    <w:p w14:paraId="0DC973D1" w14:textId="77777777" w:rsidR="00C40339" w:rsidRDefault="00C40339" w:rsidP="009D0633">
      <w:pPr>
        <w:pStyle w:val="SOWHL2-ASDEFCON"/>
      </w:pPr>
      <w:r>
        <w:t>Introduction</w:t>
      </w:r>
    </w:p>
    <w:p w14:paraId="046CDA58" w14:textId="77777777" w:rsidR="00C40339" w:rsidRDefault="00C40339" w:rsidP="009D0633">
      <w:pPr>
        <w:pStyle w:val="SOWHL3-ASDEFCON"/>
      </w:pPr>
      <w:bookmarkStart w:id="24" w:name="_Ref291591422"/>
      <w:r>
        <w:t>Scope</w:t>
      </w:r>
      <w:bookmarkEnd w:id="24"/>
    </w:p>
    <w:p w14:paraId="5F010509" w14:textId="77777777" w:rsidR="00DB7542" w:rsidRDefault="00DB7542" w:rsidP="009D0633">
      <w:pPr>
        <w:pStyle w:val="NoteToDrafters-ASDEFCON"/>
      </w:pPr>
      <w:r w:rsidRPr="00DB7542">
        <w:t xml:space="preserve">Note to drafters: </w:t>
      </w:r>
      <w:r w:rsidR="003956AE">
        <w:t xml:space="preserve"> </w:t>
      </w:r>
      <w:r w:rsidRPr="00DB7542">
        <w:t xml:space="preserve">Amend the following clause to align with the </w:t>
      </w:r>
      <w:r w:rsidR="004327BF">
        <w:t xml:space="preserve">Products that will be supported by the </w:t>
      </w:r>
      <w:r w:rsidRPr="00DB7542">
        <w:t xml:space="preserve">scope of </w:t>
      </w:r>
      <w:r>
        <w:t>Engineering</w:t>
      </w:r>
      <w:r w:rsidRPr="00DB7542">
        <w:t xml:space="preserve"> Services required under the Contract.</w:t>
      </w:r>
    </w:p>
    <w:p w14:paraId="452B0469" w14:textId="77777777" w:rsidR="00DB7542" w:rsidRDefault="00C40339" w:rsidP="009D0633">
      <w:pPr>
        <w:pStyle w:val="SOWTL4-ASDEFCON"/>
      </w:pPr>
      <w:bookmarkStart w:id="25" w:name="_Ref181158136"/>
      <w:r>
        <w:t xml:space="preserve">The Contractor shall provide routine Engineering Services, as described in this DSD, for the </w:t>
      </w:r>
      <w:r w:rsidR="00DB7542">
        <w:t xml:space="preserve">following types of </w:t>
      </w:r>
      <w:r w:rsidR="00B2732B">
        <w:t>Products</w:t>
      </w:r>
      <w:r w:rsidR="00DB7542">
        <w:t xml:space="preserve"> </w:t>
      </w:r>
      <w:r>
        <w:t xml:space="preserve">listed in Annex A to the SOW for which the Contractor is annotated as having </w:t>
      </w:r>
      <w:r w:rsidR="00176FCD">
        <w:t>e</w:t>
      </w:r>
      <w:r>
        <w:t xml:space="preserve">ngineering </w:t>
      </w:r>
      <w:r w:rsidR="00176FCD">
        <w:t>r</w:t>
      </w:r>
      <w:r w:rsidR="00BE770C">
        <w:t>esponsibilit</w:t>
      </w:r>
      <w:r w:rsidR="00D20299">
        <w:t>ies</w:t>
      </w:r>
      <w:r w:rsidR="00DB7542">
        <w:t>:</w:t>
      </w:r>
      <w:bookmarkEnd w:id="25"/>
    </w:p>
    <w:p w14:paraId="1E54F754" w14:textId="77777777" w:rsidR="00DB7542" w:rsidRDefault="00DB7542" w:rsidP="00A6484C">
      <w:pPr>
        <w:pStyle w:val="SOWSubL1-ASDEFCON"/>
      </w:pPr>
      <w:r>
        <w:t>Mission System(s);</w:t>
      </w:r>
    </w:p>
    <w:p w14:paraId="3CA11A6C" w14:textId="77777777" w:rsidR="00DB7542" w:rsidRDefault="00DB7542" w:rsidP="00034BFB">
      <w:pPr>
        <w:pStyle w:val="SOWSubL1-ASDEFCON"/>
      </w:pPr>
      <w:r>
        <w:t>Repairable Items;</w:t>
      </w:r>
    </w:p>
    <w:p w14:paraId="0B7F70F6" w14:textId="77777777" w:rsidR="00DB7542" w:rsidRDefault="00DB7542" w:rsidP="00034BFB">
      <w:pPr>
        <w:pStyle w:val="SOWSubL1-ASDEFCON"/>
      </w:pPr>
      <w:r>
        <w:t>Non</w:t>
      </w:r>
      <w:r>
        <w:noBreakHyphen/>
        <w:t>Repairable Items;</w:t>
      </w:r>
    </w:p>
    <w:p w14:paraId="331D4B09" w14:textId="77777777" w:rsidR="00DB7542" w:rsidRDefault="00FF7A0D" w:rsidP="00034BFB">
      <w:pPr>
        <w:pStyle w:val="SOWSubL1-ASDEFCON"/>
      </w:pPr>
      <w:r>
        <w:t>Software</w:t>
      </w:r>
      <w:r w:rsidR="00DB7542">
        <w:t>; and</w:t>
      </w:r>
    </w:p>
    <w:p w14:paraId="05D45E8E" w14:textId="77777777" w:rsidR="00C40339" w:rsidRDefault="00DB7542" w:rsidP="00034BFB">
      <w:pPr>
        <w:pStyle w:val="SOWSubL1-ASDEFCON"/>
      </w:pPr>
      <w:r>
        <w:t>Technical Data.</w:t>
      </w:r>
    </w:p>
    <w:p w14:paraId="3F3C2F99" w14:textId="77777777" w:rsidR="00C40339" w:rsidRDefault="00C40339" w:rsidP="009D0633">
      <w:pPr>
        <w:pStyle w:val="SOWHL2-ASDEFCON"/>
      </w:pPr>
      <w:r>
        <w:t>Services</w:t>
      </w:r>
    </w:p>
    <w:p w14:paraId="02FADB66" w14:textId="77777777" w:rsidR="007F0886" w:rsidRDefault="007F0886" w:rsidP="009D0633">
      <w:pPr>
        <w:pStyle w:val="SOWHL3-ASDEFCON"/>
      </w:pPr>
      <w:bookmarkStart w:id="26" w:name="_Ref232478373"/>
      <w:bookmarkEnd w:id="18"/>
      <w:r w:rsidRPr="007F0886">
        <w:t>Engineering Management, Administration and Reporting</w:t>
      </w:r>
      <w:bookmarkEnd w:id="26"/>
    </w:p>
    <w:p w14:paraId="6CBF9139" w14:textId="462B5030" w:rsidR="00274931" w:rsidRDefault="00274931" w:rsidP="009D0633">
      <w:pPr>
        <w:pStyle w:val="NoteToDrafters-ASDEFCON"/>
      </w:pPr>
      <w:r w:rsidRPr="00274931">
        <w:t>Note to drafters:  If only a p</w:t>
      </w:r>
      <w:r w:rsidR="000277CE">
        <w:t>a</w:t>
      </w:r>
      <w:r w:rsidRPr="00274931">
        <w:t xml:space="preserve">rt of </w:t>
      </w:r>
      <w:r w:rsidR="000277CE">
        <w:t>an</w:t>
      </w:r>
      <w:r w:rsidR="000277CE" w:rsidRPr="00274931">
        <w:t xml:space="preserve"> </w:t>
      </w:r>
      <w:r w:rsidRPr="00274931">
        <w:t>Applicable Document in clause</w:t>
      </w:r>
      <w:r>
        <w:t> </w:t>
      </w:r>
      <w:r w:rsidR="00FD40D7">
        <w:fldChar w:fldCharType="begin"/>
      </w:r>
      <w:r w:rsidR="00FD40D7">
        <w:instrText xml:space="preserve"> REF _Ref232495434 \r \h </w:instrText>
      </w:r>
      <w:r w:rsidR="00310645">
        <w:instrText xml:space="preserve"> \* MERGEFORMAT </w:instrText>
      </w:r>
      <w:r w:rsidR="00FD40D7">
        <w:fldChar w:fldCharType="separate"/>
      </w:r>
      <w:r w:rsidR="00453302">
        <w:t>5</w:t>
      </w:r>
      <w:r w:rsidR="00FD40D7">
        <w:fldChar w:fldCharType="end"/>
      </w:r>
      <w:r w:rsidRPr="00274931">
        <w:t xml:space="preserve"> </w:t>
      </w:r>
      <w:r w:rsidR="000277CE">
        <w:t>is</w:t>
      </w:r>
      <w:r w:rsidR="000277CE" w:rsidRPr="00274931">
        <w:t xml:space="preserve"> </w:t>
      </w:r>
      <w:r w:rsidRPr="00274931">
        <w:t>appli</w:t>
      </w:r>
      <w:r w:rsidR="00556694">
        <w:t>cable</w:t>
      </w:r>
      <w:r w:rsidRPr="00274931">
        <w:t xml:space="preserve"> then the following clause </w:t>
      </w:r>
      <w:r w:rsidR="000277CE">
        <w:t>sh</w:t>
      </w:r>
      <w:r w:rsidRPr="00274931">
        <w:t xml:space="preserve">ould be modified to only </w:t>
      </w:r>
      <w:r w:rsidR="000277CE">
        <w:t xml:space="preserve">refer to </w:t>
      </w:r>
      <w:r w:rsidRPr="00274931">
        <w:t>the p</w:t>
      </w:r>
      <w:r w:rsidR="000277CE">
        <w:t>a</w:t>
      </w:r>
      <w:r w:rsidRPr="00274931">
        <w:t xml:space="preserve">rt </w:t>
      </w:r>
      <w:r w:rsidR="000277CE">
        <w:t>to be</w:t>
      </w:r>
      <w:r w:rsidRPr="00274931">
        <w:t xml:space="preserve"> mandated on the Contractor.</w:t>
      </w:r>
    </w:p>
    <w:p w14:paraId="0C332841" w14:textId="77777777" w:rsidR="00C40339" w:rsidRDefault="00C40339" w:rsidP="009D0633">
      <w:pPr>
        <w:pStyle w:val="SOWTL4-ASDEFCON"/>
      </w:pPr>
      <w:bookmarkStart w:id="27" w:name="_Ref291952314"/>
      <w:r>
        <w:t>The Contractor shall provide Engineering Services in accordance with:</w:t>
      </w:r>
      <w:bookmarkEnd w:id="27"/>
    </w:p>
    <w:p w14:paraId="219C096D" w14:textId="2E0D5937" w:rsidR="00C40339" w:rsidRDefault="00C40339" w:rsidP="00A6484C">
      <w:pPr>
        <w:pStyle w:val="SOWSubL1-ASDEFCON"/>
      </w:pPr>
      <w:r>
        <w:t xml:space="preserve">the </w:t>
      </w:r>
      <w:r w:rsidR="00274931">
        <w:t>applicable documents</w:t>
      </w:r>
      <w:r>
        <w:t xml:space="preserve"> listed in clause</w:t>
      </w:r>
      <w:r w:rsidR="00274931">
        <w:t> </w:t>
      </w:r>
      <w:r w:rsidR="00FD40D7">
        <w:fldChar w:fldCharType="begin"/>
      </w:r>
      <w:r w:rsidR="00FD40D7">
        <w:instrText xml:space="preserve"> REF _Ref232495434 \r \h </w:instrText>
      </w:r>
      <w:r w:rsidR="00FD40D7">
        <w:fldChar w:fldCharType="separate"/>
      </w:r>
      <w:r w:rsidR="00453302">
        <w:t>5</w:t>
      </w:r>
      <w:r w:rsidR="00FD40D7">
        <w:fldChar w:fldCharType="end"/>
      </w:r>
      <w:r>
        <w:t xml:space="preserve"> of this DSD; and</w:t>
      </w:r>
    </w:p>
    <w:p w14:paraId="7A225CD5" w14:textId="7B617DA0" w:rsidR="00C40339" w:rsidRDefault="00C40339" w:rsidP="00034BFB">
      <w:pPr>
        <w:pStyle w:val="SOWSubL1-ASDEFCON"/>
      </w:pPr>
      <w:r>
        <w:t xml:space="preserve">the technical manuals </w:t>
      </w:r>
      <w:r w:rsidR="00D4707D">
        <w:t>for</w:t>
      </w:r>
      <w:r>
        <w:t xml:space="preserve"> the </w:t>
      </w:r>
      <w:r w:rsidR="00D4707D">
        <w:t xml:space="preserve">Products </w:t>
      </w:r>
      <w:r w:rsidR="00800126">
        <w:t>specifi</w:t>
      </w:r>
      <w:r w:rsidR="00D4707D">
        <w:t>ed at clause</w:t>
      </w:r>
      <w:r w:rsidR="00543A9F">
        <w:t xml:space="preserve"> </w:t>
      </w:r>
      <w:r w:rsidR="00D4707D">
        <w:fldChar w:fldCharType="begin"/>
      </w:r>
      <w:r w:rsidR="00D4707D">
        <w:instrText xml:space="preserve"> REF _Ref181158136 \r \h </w:instrText>
      </w:r>
      <w:r w:rsidR="00D4707D">
        <w:fldChar w:fldCharType="separate"/>
      </w:r>
      <w:r w:rsidR="00453302">
        <w:t>6.1.1.1</w:t>
      </w:r>
      <w:r w:rsidR="00D4707D">
        <w:fldChar w:fldCharType="end"/>
      </w:r>
      <w:r w:rsidR="00D4707D">
        <w:t xml:space="preserve"> of this DSD</w:t>
      </w:r>
      <w:r>
        <w:t>.</w:t>
      </w:r>
    </w:p>
    <w:p w14:paraId="1350471A" w14:textId="202DEB53" w:rsidR="00800126" w:rsidRDefault="00800126" w:rsidP="009D0633">
      <w:pPr>
        <w:pStyle w:val="SOWTL4-ASDEFCON"/>
      </w:pPr>
      <w:r w:rsidRPr="00800126">
        <w:t xml:space="preserve">The Contractor shall undertake all </w:t>
      </w:r>
      <w:r>
        <w:t>engineering</w:t>
      </w:r>
      <w:r w:rsidRPr="00800126">
        <w:t xml:space="preserve"> administrative actions necessary to ensure that the correct </w:t>
      </w:r>
      <w:r w:rsidR="00543A9F">
        <w:t>engineering-related</w:t>
      </w:r>
      <w:r w:rsidRPr="00800126">
        <w:t xml:space="preserve"> recording and reporting processes have been followed in accordance with the Approved </w:t>
      </w:r>
      <w:r w:rsidR="00556694">
        <w:fldChar w:fldCharType="begin">
          <w:ffData>
            <w:name w:val=""/>
            <w:enabled/>
            <w:calcOnExit w:val="0"/>
            <w:textInput>
              <w:default w:val="[…INSERT 'CEMP' OR 'SSMP'…]"/>
            </w:textInput>
          </w:ffData>
        </w:fldChar>
      </w:r>
      <w:r w:rsidR="00556694">
        <w:instrText xml:space="preserve"> FORMTEXT </w:instrText>
      </w:r>
      <w:r w:rsidR="00556694">
        <w:fldChar w:fldCharType="separate"/>
      </w:r>
      <w:r w:rsidR="00453302">
        <w:rPr>
          <w:noProof/>
        </w:rPr>
        <w:t>[…INSERT 'CEMP' OR 'SSMP'…]</w:t>
      </w:r>
      <w:r w:rsidR="00556694">
        <w:fldChar w:fldCharType="end"/>
      </w:r>
      <w:r w:rsidRPr="00800126">
        <w:t xml:space="preserve"> and </w:t>
      </w:r>
      <w:r>
        <w:fldChar w:fldCharType="begin">
          <w:ffData>
            <w:name w:val=""/>
            <w:enabled/>
            <w:calcOnExit w:val="0"/>
            <w:textInput>
              <w:default w:val="[…INSERT REFERENCES TO THE RELEVANT DOCUMENT(S)…]"/>
            </w:textInput>
          </w:ffData>
        </w:fldChar>
      </w:r>
      <w:r>
        <w:instrText xml:space="preserve"> FORMTEXT </w:instrText>
      </w:r>
      <w:r>
        <w:fldChar w:fldCharType="separate"/>
      </w:r>
      <w:r w:rsidR="00453302">
        <w:rPr>
          <w:noProof/>
        </w:rPr>
        <w:t>[…INSERT REFERENCES TO THE RELEVANT DOCUMENT(S)…]</w:t>
      </w:r>
      <w:r>
        <w:fldChar w:fldCharType="end"/>
      </w:r>
      <w:r w:rsidRPr="00800126">
        <w:t>.</w:t>
      </w:r>
    </w:p>
    <w:p w14:paraId="09C45D55" w14:textId="77777777" w:rsidR="00C40339" w:rsidRDefault="00C40339" w:rsidP="00034BFB">
      <w:pPr>
        <w:pStyle w:val="SOWTL4-ASDEFCON"/>
      </w:pPr>
      <w:bookmarkStart w:id="28" w:name="_Ref517081851"/>
      <w:r>
        <w:t xml:space="preserve">The Contractor shall maintain a schedule of known Engineering </w:t>
      </w:r>
      <w:r w:rsidR="00D4707D">
        <w:t>Services</w:t>
      </w:r>
      <w:r>
        <w:t xml:space="preserve">, projecting work effort for a period of not less than one year in advance, or until the end of the </w:t>
      </w:r>
      <w:r w:rsidR="000E514B">
        <w:t xml:space="preserve">Term </w:t>
      </w:r>
      <w:r>
        <w:t xml:space="preserve">where that </w:t>
      </w:r>
      <w:r w:rsidR="000E514B">
        <w:t xml:space="preserve">period </w:t>
      </w:r>
      <w:r>
        <w:t>is less than one year.</w:t>
      </w:r>
      <w:bookmarkEnd w:id="28"/>
    </w:p>
    <w:p w14:paraId="4D3D31C9" w14:textId="77777777" w:rsidR="006510EC" w:rsidRDefault="006510EC" w:rsidP="00034BFB">
      <w:pPr>
        <w:pStyle w:val="SOWTL4-ASDEFCON"/>
      </w:pPr>
      <w:r w:rsidRPr="006510EC">
        <w:t xml:space="preserve">The Contractor shall provide a copy of the Contractor’s </w:t>
      </w:r>
      <w:r>
        <w:t>Engineering</w:t>
      </w:r>
      <w:r w:rsidRPr="006510EC">
        <w:t xml:space="preserve"> schedule in the format requested and within five Working Days (or other timeframe agreed between </w:t>
      </w:r>
      <w:r w:rsidR="00850D2E">
        <w:t xml:space="preserve">both </w:t>
      </w:r>
      <w:r w:rsidRPr="006510EC">
        <w:t>parties) of a request for a copy of this schedule from the Commonwealth Representative.</w:t>
      </w:r>
    </w:p>
    <w:p w14:paraId="3FABD6CB" w14:textId="77777777" w:rsidR="00543A9F" w:rsidRDefault="00543A9F" w:rsidP="009D0633">
      <w:pPr>
        <w:pStyle w:val="SOWHL3-ASDEFCON"/>
      </w:pPr>
      <w:bookmarkStart w:id="29" w:name="_Ref232478627"/>
      <w:r>
        <w:t>Engineering Information System</w:t>
      </w:r>
      <w:bookmarkEnd w:id="29"/>
    </w:p>
    <w:p w14:paraId="3E5BFD5E" w14:textId="13C63126" w:rsidR="00E766B6" w:rsidRDefault="00E766B6" w:rsidP="009D0633">
      <w:pPr>
        <w:pStyle w:val="NoteToDrafters-ASDEFCON"/>
      </w:pPr>
      <w:bookmarkStart w:id="30" w:name="_Ref181160373"/>
      <w:r>
        <w:t xml:space="preserve">Note to drafters:  Omit clause if not required, and mark as ‘Not </w:t>
      </w:r>
      <w:r w:rsidR="004517FF">
        <w:t>used’</w:t>
      </w:r>
      <w:r>
        <w:t>.</w:t>
      </w:r>
      <w:r w:rsidR="005A1700">
        <w:t xml:space="preserve">  If included, amend clause </w:t>
      </w:r>
      <w:r w:rsidR="005A1700" w:rsidRPr="00456D6C">
        <w:fldChar w:fldCharType="begin"/>
      </w:r>
      <w:r w:rsidR="005A1700" w:rsidRPr="00456D6C">
        <w:instrText xml:space="preserve"> REF _Ref181161732 \r \h </w:instrText>
      </w:r>
      <w:r w:rsidR="005A1700" w:rsidRPr="00456D6C">
        <w:fldChar w:fldCharType="separate"/>
      </w:r>
      <w:r w:rsidR="00453302">
        <w:t>6.2.2.1</w:t>
      </w:r>
      <w:r w:rsidR="005A1700" w:rsidRPr="00456D6C">
        <w:fldChar w:fldCharType="end"/>
      </w:r>
      <w:r w:rsidR="005A1700">
        <w:t xml:space="preserve"> to scope the </w:t>
      </w:r>
      <w:r w:rsidR="006F5350">
        <w:t xml:space="preserve">applicable </w:t>
      </w:r>
      <w:r w:rsidR="005A1700">
        <w:t>functions</w:t>
      </w:r>
      <w:r w:rsidR="006F5350">
        <w:t>.</w:t>
      </w:r>
      <w:r w:rsidR="005A1700">
        <w:t xml:space="preserve"> </w:t>
      </w:r>
      <w:r w:rsidR="006F5350">
        <w:t xml:space="preserve"> A</w:t>
      </w:r>
      <w:r w:rsidR="005A1700">
        <w:t>dd references to Defence procedures</w:t>
      </w:r>
      <w:r w:rsidR="00F90640">
        <w:t xml:space="preserve"> and/or </w:t>
      </w:r>
      <w:r w:rsidR="0033062E">
        <w:t xml:space="preserve">the </w:t>
      </w:r>
      <w:r w:rsidR="00F90640">
        <w:t xml:space="preserve">ERP </w:t>
      </w:r>
      <w:r w:rsidR="00BA18F4">
        <w:t>‘System Steps Library’</w:t>
      </w:r>
      <w:r w:rsidR="008E18FF">
        <w:t>,</w:t>
      </w:r>
      <w:r w:rsidR="005A1700">
        <w:t xml:space="preserve"> if applicable.</w:t>
      </w:r>
    </w:p>
    <w:p w14:paraId="6A13CDE5" w14:textId="5160CCBA" w:rsidR="00543A9F" w:rsidRDefault="00543A9F" w:rsidP="00034BFB">
      <w:pPr>
        <w:pStyle w:val="SOWTL4-ASDEFCON"/>
      </w:pPr>
      <w:bookmarkStart w:id="31" w:name="_Ref181161732"/>
      <w:r w:rsidRPr="00543A9F">
        <w:t>The Contractor shall use a</w:t>
      </w:r>
      <w:r>
        <w:t>n engineering information</w:t>
      </w:r>
      <w:r w:rsidRPr="00543A9F">
        <w:t xml:space="preserve"> system, in accordance with the Approved </w:t>
      </w:r>
      <w:r w:rsidR="00556694">
        <w:fldChar w:fldCharType="begin">
          <w:ffData>
            <w:name w:val=""/>
            <w:enabled/>
            <w:calcOnExit w:val="0"/>
            <w:textInput>
              <w:default w:val="[…INSERT 'CEMP' OR 'SSMP'…]"/>
            </w:textInput>
          </w:ffData>
        </w:fldChar>
      </w:r>
      <w:r w:rsidR="00556694">
        <w:instrText xml:space="preserve"> FORMTEXT </w:instrText>
      </w:r>
      <w:r w:rsidR="00556694">
        <w:fldChar w:fldCharType="separate"/>
      </w:r>
      <w:r w:rsidR="00453302">
        <w:rPr>
          <w:noProof/>
        </w:rPr>
        <w:t>[…INSERT 'CEMP' OR 'SSMP'…]</w:t>
      </w:r>
      <w:r w:rsidR="00556694">
        <w:fldChar w:fldCharType="end"/>
      </w:r>
      <w:r w:rsidRPr="00543A9F">
        <w:t xml:space="preserve">, for the Products specified in clause </w:t>
      </w:r>
      <w:r>
        <w:fldChar w:fldCharType="begin"/>
      </w:r>
      <w:r>
        <w:instrText xml:space="preserve"> REF _Ref181158136 \r \h </w:instrText>
      </w:r>
      <w:r>
        <w:fldChar w:fldCharType="separate"/>
      </w:r>
      <w:r w:rsidR="00453302">
        <w:t>6.1.1.1</w:t>
      </w:r>
      <w:r>
        <w:fldChar w:fldCharType="end"/>
      </w:r>
      <w:r w:rsidRPr="00543A9F">
        <w:t xml:space="preserve"> to:</w:t>
      </w:r>
      <w:bookmarkEnd w:id="30"/>
      <w:bookmarkEnd w:id="31"/>
    </w:p>
    <w:p w14:paraId="14CEC6BA" w14:textId="77777777" w:rsidR="008227C8" w:rsidRDefault="00543A9F" w:rsidP="00A6484C">
      <w:pPr>
        <w:pStyle w:val="SOWSubL1-ASDEFCON"/>
      </w:pPr>
      <w:r>
        <w:t>manage inputs and outputs of process tasks;</w:t>
      </w:r>
    </w:p>
    <w:p w14:paraId="5BAA7CB3" w14:textId="77777777" w:rsidR="008227C8" w:rsidRDefault="00543A9F" w:rsidP="00034BFB">
      <w:pPr>
        <w:pStyle w:val="SOWSubL1-ASDEFCON"/>
      </w:pPr>
      <w:r>
        <w:t>record and provide traceability to engineering decisions;</w:t>
      </w:r>
    </w:p>
    <w:p w14:paraId="367EC288" w14:textId="77777777" w:rsidR="008227C8" w:rsidRDefault="00543A9F" w:rsidP="00034BFB">
      <w:pPr>
        <w:pStyle w:val="SOWSubL1-ASDEFCON"/>
      </w:pPr>
      <w:r>
        <w:t>record details of engineering authority and delegations; and</w:t>
      </w:r>
    </w:p>
    <w:p w14:paraId="37F9BDA3" w14:textId="77777777" w:rsidR="00543A9F" w:rsidRDefault="00543A9F" w:rsidP="00034BFB">
      <w:pPr>
        <w:pStyle w:val="SOWSubL1-ASDEFCON"/>
      </w:pPr>
      <w:r>
        <w:t>store or record the reference to engineering documents, drawings, and reports.</w:t>
      </w:r>
    </w:p>
    <w:p w14:paraId="02ECF514" w14:textId="1599EEE6" w:rsidR="00543A9F" w:rsidRDefault="00543A9F" w:rsidP="00034BFB">
      <w:pPr>
        <w:pStyle w:val="SOWTL4-ASDEFCON"/>
      </w:pPr>
      <w:r>
        <w:t xml:space="preserve">The Contractor shall ensure that </w:t>
      </w:r>
      <w:r w:rsidR="00456D6C">
        <w:t>Engineering</w:t>
      </w:r>
      <w:r>
        <w:t xml:space="preserve"> Services </w:t>
      </w:r>
      <w:r w:rsidR="00F90640">
        <w:t xml:space="preserve">provided </w:t>
      </w:r>
      <w:r>
        <w:t xml:space="preserve">by Subcontractors, for the Products specified </w:t>
      </w:r>
      <w:r w:rsidR="00346B86">
        <w:t>at</w:t>
      </w:r>
      <w:r>
        <w:t xml:space="preserve"> clause </w:t>
      </w:r>
      <w:r>
        <w:fldChar w:fldCharType="begin"/>
      </w:r>
      <w:r>
        <w:instrText xml:space="preserve"> REF _Ref181158136 \r \h </w:instrText>
      </w:r>
      <w:r>
        <w:fldChar w:fldCharType="separate"/>
      </w:r>
      <w:r w:rsidR="00453302">
        <w:t>6.1.1.1</w:t>
      </w:r>
      <w:r>
        <w:fldChar w:fldCharType="end"/>
      </w:r>
      <w:r>
        <w:t xml:space="preserve">, are entered into the Defence or Contractor </w:t>
      </w:r>
      <w:r w:rsidR="00456D6C">
        <w:t>engineering information</w:t>
      </w:r>
      <w:r>
        <w:t xml:space="preserve"> system, as applicable, for those functions identified in clause </w:t>
      </w:r>
      <w:r w:rsidR="00456D6C" w:rsidRPr="00456D6C">
        <w:fldChar w:fldCharType="begin"/>
      </w:r>
      <w:r w:rsidR="00456D6C" w:rsidRPr="00456D6C">
        <w:instrText xml:space="preserve"> REF _Ref181161732 \r \h </w:instrText>
      </w:r>
      <w:r w:rsidR="00456D6C" w:rsidRPr="00456D6C">
        <w:fldChar w:fldCharType="separate"/>
      </w:r>
      <w:r w:rsidR="00453302">
        <w:t>6.2.2.1</w:t>
      </w:r>
      <w:r w:rsidR="00456D6C" w:rsidRPr="00456D6C">
        <w:fldChar w:fldCharType="end"/>
      </w:r>
      <w:r>
        <w:t>.</w:t>
      </w:r>
    </w:p>
    <w:p w14:paraId="5782B218" w14:textId="1E9CF6B2" w:rsidR="00543A9F" w:rsidRDefault="00543A9F" w:rsidP="009D0633">
      <w:pPr>
        <w:pStyle w:val="NoteToDrafters-ASDEFCON"/>
      </w:pPr>
      <w:r>
        <w:t xml:space="preserve">Note to drafters:  Select from the following </w:t>
      </w:r>
      <w:r w:rsidR="00DC2D32">
        <w:t xml:space="preserve">Option </w:t>
      </w:r>
      <w:r>
        <w:t xml:space="preserve">A (including A-1 and A-2) or </w:t>
      </w:r>
      <w:r w:rsidR="00DC2D32">
        <w:t xml:space="preserve">Option </w:t>
      </w:r>
      <w:r>
        <w:t xml:space="preserve">B, based on whether the Contractor will </w:t>
      </w:r>
      <w:r w:rsidR="00DC2D32">
        <w:t>have</w:t>
      </w:r>
      <w:r>
        <w:t xml:space="preserve"> on-line access to a Defence </w:t>
      </w:r>
      <w:r w:rsidR="000441E8">
        <w:t>engineering information</w:t>
      </w:r>
      <w:r>
        <w:t xml:space="preserve"> system.  If </w:t>
      </w:r>
      <w:r w:rsidR="00DC2D32">
        <w:t>the</w:t>
      </w:r>
      <w:r>
        <w:t xml:space="preserve"> Contractor will be provided </w:t>
      </w:r>
      <w:r w:rsidR="00DC2D32">
        <w:t xml:space="preserve">with </w:t>
      </w:r>
      <w:r>
        <w:t xml:space="preserve">access, select </w:t>
      </w:r>
      <w:r w:rsidR="00F90640">
        <w:t xml:space="preserve">Option </w:t>
      </w:r>
      <w:r>
        <w:t xml:space="preserve">A-1 and update Attachment E for exclusive use, or </w:t>
      </w:r>
      <w:r w:rsidR="00F90640">
        <w:t xml:space="preserve">Option </w:t>
      </w:r>
      <w:r>
        <w:t>A-2 for shared use (shared with Defence staff or another contractor).</w:t>
      </w:r>
    </w:p>
    <w:p w14:paraId="0C805C3E" w14:textId="2ECA7D41" w:rsidR="00ED2AF4" w:rsidRDefault="002B78E5" w:rsidP="00BA75D4">
      <w:pPr>
        <w:pStyle w:val="NoteToDrafters-ASDEFCON"/>
      </w:pPr>
      <w:r>
        <w:t xml:space="preserve">The note to tenderers below is included to advise tenderers of the forthcoming change to ERP.  If, as part of ERP, the engineering information system function will be available </w:t>
      </w:r>
      <w:r w:rsidR="00B93758">
        <w:t>before</w:t>
      </w:r>
      <w:r>
        <w:t xml:space="preserve"> OD, then the note to tenderers can be deleted and a reference to the ERP inserted</w:t>
      </w:r>
      <w:r w:rsidR="00FA78A1">
        <w:t xml:space="preserve"> where indicated.</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5E3044" w14:paraId="096CCDD6" w14:textId="77777777" w:rsidTr="003A510E">
        <w:tc>
          <w:tcPr>
            <w:tcW w:w="9209" w:type="dxa"/>
            <w:shd w:val="clear" w:color="auto" w:fill="auto"/>
          </w:tcPr>
          <w:p w14:paraId="4BF7148B" w14:textId="2933F7FD" w:rsidR="005E3044" w:rsidRDefault="005E3044" w:rsidP="009D0633">
            <w:pPr>
              <w:pStyle w:val="ASDEFCONOption"/>
            </w:pPr>
            <w:r w:rsidRPr="00E766B6">
              <w:t xml:space="preserve">Option A:  </w:t>
            </w:r>
            <w:r w:rsidR="008E1E0E">
              <w:t>Include if</w:t>
            </w:r>
            <w:r w:rsidRPr="00E766B6">
              <w:t xml:space="preserve"> the Contractor will be provided on-line access to a Defence engineering information system, the name of the system </w:t>
            </w:r>
            <w:r w:rsidR="00556694">
              <w:t>is to</w:t>
            </w:r>
            <w:r w:rsidR="00556694" w:rsidRPr="00E766B6">
              <w:t xml:space="preserve"> </w:t>
            </w:r>
            <w:r w:rsidRPr="00E766B6">
              <w:t>be inserted into the clause</w:t>
            </w:r>
            <w:r>
              <w:t>s</w:t>
            </w:r>
            <w:r w:rsidRPr="00E766B6">
              <w:t xml:space="preserve"> below.</w:t>
            </w:r>
          </w:p>
          <w:p w14:paraId="170F4D25" w14:textId="0AA93BAB" w:rsidR="00213F5D" w:rsidRDefault="00213F5D" w:rsidP="00213F5D">
            <w:pPr>
              <w:pStyle w:val="NoteToTenderers-ASDEFCON"/>
            </w:pPr>
            <w:r>
              <w:t xml:space="preserve">Note to tenderers:  The Defence Enterprise Resource Planning Solution (ERP) is replacing a number of </w:t>
            </w:r>
            <w:r w:rsidR="0033062E">
              <w:t xml:space="preserve">existing </w:t>
            </w:r>
            <w:r w:rsidR="00D3714F">
              <w:t>Defence information systems, and</w:t>
            </w:r>
            <w:r>
              <w:t xml:space="preserve"> </w:t>
            </w:r>
            <w:r w:rsidR="00D3714F">
              <w:t>s</w:t>
            </w:r>
            <w:r>
              <w:t xml:space="preserve">ome engineering and </w:t>
            </w:r>
            <w:r w:rsidR="00D3714F">
              <w:t xml:space="preserve">enterprise </w:t>
            </w:r>
            <w:r>
              <w:t xml:space="preserve">asset management </w:t>
            </w:r>
            <w:r w:rsidR="00D3714F">
              <w:t xml:space="preserve">(EAM) processes may be introduced </w:t>
            </w:r>
            <w:r>
              <w:t xml:space="preserve">or updated as </w:t>
            </w:r>
            <w:r w:rsidR="00D3714F">
              <w:t>new</w:t>
            </w:r>
            <w:r>
              <w:t xml:space="preserve"> ERP functionality is released.</w:t>
            </w:r>
            <w:r w:rsidR="00D3714F">
              <w:t xml:space="preserve">  </w:t>
            </w:r>
            <w:r>
              <w:t>As a result, c</w:t>
            </w:r>
            <w:r w:rsidR="00DC2D32">
              <w:t xml:space="preserve">hanges to the </w:t>
            </w:r>
            <w:r w:rsidR="00155913">
              <w:t xml:space="preserve">required </w:t>
            </w:r>
            <w:r w:rsidR="00DC2D32">
              <w:t>information system</w:t>
            </w:r>
            <w:r w:rsidR="00155913">
              <w:t>s</w:t>
            </w:r>
            <w:r w:rsidR="00DC2D32">
              <w:t xml:space="preserve"> may </w:t>
            </w:r>
            <w:r>
              <w:t xml:space="preserve">be included </w:t>
            </w:r>
            <w:r w:rsidR="00155913">
              <w:t>during</w:t>
            </w:r>
            <w:r>
              <w:t xml:space="preserve"> negotiations for any resultant Contract.  If the relevant functions have not been implemented by </w:t>
            </w:r>
            <w:r w:rsidR="00DC2D32">
              <w:t>the Effective Date</w:t>
            </w:r>
            <w:r>
              <w:t xml:space="preserve">, then one or more CCPs </w:t>
            </w:r>
            <w:r w:rsidR="00DC2D32">
              <w:t>may</w:t>
            </w:r>
            <w:r>
              <w:t xml:space="preserve"> be required </w:t>
            </w:r>
            <w:r w:rsidR="00DC2D32">
              <w:t>as additional ERP</w:t>
            </w:r>
            <w:r>
              <w:t xml:space="preserve"> function</w:t>
            </w:r>
            <w:r w:rsidR="00155913">
              <w:t>s</w:t>
            </w:r>
            <w:r w:rsidR="00D3714F">
              <w:t xml:space="preserve"> are</w:t>
            </w:r>
            <w:r w:rsidR="00DC2D32">
              <w:t xml:space="preserve"> released</w:t>
            </w:r>
            <w:r>
              <w:t>.</w:t>
            </w:r>
          </w:p>
          <w:p w14:paraId="003295E6" w14:textId="19579FF2" w:rsidR="00213F5D" w:rsidRPr="00E766B6" w:rsidRDefault="00213F5D" w:rsidP="00474359">
            <w:pPr>
              <w:pStyle w:val="NoteToTenderers-ASDEFCON"/>
            </w:pPr>
            <w:r>
              <w:t>Refer to SOW clause 3.16 for training in the use of Defence information systems.</w:t>
            </w:r>
          </w:p>
          <w:p w14:paraId="60DBF076" w14:textId="633D8063" w:rsidR="005E3044" w:rsidRPr="00E766B6" w:rsidRDefault="005E3044" w:rsidP="005E3044">
            <w:pPr>
              <w:pStyle w:val="SOWTL4-ASDEFCON"/>
            </w:pPr>
            <w:r w:rsidRPr="00E766B6">
              <w:t xml:space="preserve">The Commonwealth </w:t>
            </w:r>
            <w:r>
              <w:t>sha</w:t>
            </w:r>
            <w:r w:rsidRPr="00E766B6">
              <w:t xml:space="preserve">ll provide the Contractor with on-line access to the Defence </w:t>
            </w:r>
            <w:r>
              <w:t>engineering information</w:t>
            </w:r>
            <w:r w:rsidRPr="00E766B6">
              <w:t xml:space="preserve"> system, </w:t>
            </w:r>
            <w:r w:rsidRPr="00E766B6">
              <w:fldChar w:fldCharType="begin">
                <w:ffData>
                  <w:name w:val=""/>
                  <w:enabled/>
                  <w:calcOnExit w:val="0"/>
                  <w:textInput>
                    <w:default w:val="[…INSERT NAME OF SYSTEM…]"/>
                  </w:textInput>
                </w:ffData>
              </w:fldChar>
            </w:r>
            <w:r w:rsidRPr="00E766B6">
              <w:instrText xml:space="preserve"> FORMTEXT </w:instrText>
            </w:r>
            <w:r w:rsidRPr="00E766B6">
              <w:fldChar w:fldCharType="separate"/>
            </w:r>
            <w:r w:rsidR="00453302">
              <w:rPr>
                <w:noProof/>
              </w:rPr>
              <w:t>[…INSERT NAME OF SYSTEM…]</w:t>
            </w:r>
            <w:r w:rsidRPr="00E766B6">
              <w:fldChar w:fldCharType="end"/>
            </w:r>
            <w:r w:rsidRPr="00E766B6">
              <w:t xml:space="preserve">, for the purposes of undertaking clause </w:t>
            </w:r>
            <w:r w:rsidRPr="00456D6C">
              <w:fldChar w:fldCharType="begin"/>
            </w:r>
            <w:r w:rsidRPr="00456D6C">
              <w:instrText xml:space="preserve"> REF _Ref181161732 \r \h </w:instrText>
            </w:r>
            <w:r w:rsidRPr="00456D6C">
              <w:fldChar w:fldCharType="separate"/>
            </w:r>
            <w:r w:rsidR="00453302">
              <w:t>6.2.2.1</w:t>
            </w:r>
            <w:r w:rsidRPr="00456D6C">
              <w:fldChar w:fldCharType="end"/>
            </w:r>
            <w:r w:rsidRPr="00E766B6">
              <w:t xml:space="preserve"> for this Contract.</w:t>
            </w:r>
          </w:p>
          <w:p w14:paraId="70A4C225" w14:textId="008A1379" w:rsidR="005E3044" w:rsidRPr="00E766B6" w:rsidRDefault="005E3044" w:rsidP="009D0633">
            <w:pPr>
              <w:pStyle w:val="ASDEFCONOption"/>
            </w:pPr>
            <w:r w:rsidRPr="00E766B6">
              <w:t xml:space="preserve">Option A-1:  </w:t>
            </w:r>
            <w:r w:rsidR="008E1E0E">
              <w:t>Include if</w:t>
            </w:r>
            <w:r w:rsidRPr="00E766B6">
              <w:t xml:space="preserve"> the Contractor will be provided with </w:t>
            </w:r>
            <w:r w:rsidR="00DA2FFF">
              <w:t xml:space="preserve">GFE and access to </w:t>
            </w:r>
            <w:r w:rsidRPr="00E766B6">
              <w:t>a Defence engineering information system</w:t>
            </w:r>
            <w:r w:rsidR="00DA2FFF">
              <w:t xml:space="preserve"> as GFS</w:t>
            </w:r>
            <w:r w:rsidRPr="00E766B6">
              <w:t>.</w:t>
            </w:r>
          </w:p>
          <w:p w14:paraId="7BB8F921" w14:textId="64C9AED0" w:rsidR="005E3044" w:rsidRPr="00E766B6" w:rsidRDefault="005E3044" w:rsidP="005E3044">
            <w:pPr>
              <w:pStyle w:val="SOWTL4-ASDEFCON"/>
            </w:pPr>
            <w:r w:rsidRPr="00E766B6">
              <w:t xml:space="preserve">The Commonwealth shall provide the Contractor with terminals and/or interfaces and GFS to support the use of </w:t>
            </w:r>
            <w:r w:rsidRPr="00E766B6">
              <w:fldChar w:fldCharType="begin">
                <w:ffData>
                  <w:name w:val=""/>
                  <w:enabled/>
                  <w:calcOnExit w:val="0"/>
                  <w:textInput>
                    <w:default w:val="[…INSERT NAME OF SYSTEM…]"/>
                  </w:textInput>
                </w:ffData>
              </w:fldChar>
            </w:r>
            <w:r w:rsidRPr="00E766B6">
              <w:instrText xml:space="preserve"> FORMTEXT </w:instrText>
            </w:r>
            <w:r w:rsidRPr="00E766B6">
              <w:fldChar w:fldCharType="separate"/>
            </w:r>
            <w:r w:rsidR="00453302">
              <w:rPr>
                <w:noProof/>
              </w:rPr>
              <w:t>[…INSERT NAME OF SYSTEM…]</w:t>
            </w:r>
            <w:r w:rsidRPr="00E766B6">
              <w:fldChar w:fldCharType="end"/>
            </w:r>
            <w:r>
              <w:t>,</w:t>
            </w:r>
            <w:r w:rsidRPr="00E766B6">
              <w:t xml:space="preserve"> as detailed in Attachment E.</w:t>
            </w:r>
          </w:p>
          <w:p w14:paraId="023A5237" w14:textId="4C19BE61" w:rsidR="005E3044" w:rsidRPr="00E766B6" w:rsidRDefault="005E3044" w:rsidP="009D0633">
            <w:pPr>
              <w:pStyle w:val="ASDEFCONOption"/>
            </w:pPr>
            <w:r w:rsidRPr="00E766B6">
              <w:t xml:space="preserve">Option A-2:  </w:t>
            </w:r>
            <w:r w:rsidR="008E1E0E">
              <w:t>Include if</w:t>
            </w:r>
            <w:r w:rsidRPr="00E766B6">
              <w:t xml:space="preserve"> the Contractor will </w:t>
            </w:r>
            <w:r w:rsidR="00DA2FFF">
              <w:t xml:space="preserve">have </w:t>
            </w:r>
            <w:r w:rsidRPr="00E766B6">
              <w:t>share</w:t>
            </w:r>
            <w:r w:rsidR="00DA2FFF">
              <w:t>d</w:t>
            </w:r>
            <w:r w:rsidRPr="00E766B6">
              <w:t xml:space="preserve"> access to a Defence engineering information system.</w:t>
            </w:r>
          </w:p>
          <w:p w14:paraId="1270B8C3" w14:textId="3AEFBF01" w:rsidR="005E3044" w:rsidRPr="005E3044" w:rsidRDefault="005E3044" w:rsidP="005E3044">
            <w:pPr>
              <w:pStyle w:val="SOWTL4-ASDEFCON"/>
              <w:rPr>
                <w:bCs/>
                <w:iCs/>
              </w:rPr>
            </w:pPr>
            <w:r w:rsidRPr="00E766B6">
              <w:t xml:space="preserve">The Commonwealth </w:t>
            </w:r>
            <w:r>
              <w:t>shall</w:t>
            </w:r>
            <w:r w:rsidRPr="00E766B6">
              <w:t xml:space="preserve"> provide the Contractor with access to </w:t>
            </w:r>
            <w:r>
              <w:fldChar w:fldCharType="begin">
                <w:ffData>
                  <w:name w:val="Text8"/>
                  <w:enabled/>
                  <w:calcOnExit w:val="0"/>
                  <w:textInput>
                    <w:default w:val="[…INSERT NUMBER…]"/>
                  </w:textInput>
                </w:ffData>
              </w:fldChar>
            </w:r>
            <w:r>
              <w:instrText xml:space="preserve"> FORMTEXT </w:instrText>
            </w:r>
            <w:r>
              <w:fldChar w:fldCharType="separate"/>
            </w:r>
            <w:r w:rsidR="00453302">
              <w:rPr>
                <w:noProof/>
              </w:rPr>
              <w:t>[…INSERT NUMBER…]</w:t>
            </w:r>
            <w:r>
              <w:fldChar w:fldCharType="end"/>
            </w:r>
            <w:r w:rsidRPr="00E766B6">
              <w:t xml:space="preserve"> </w:t>
            </w:r>
            <w:r>
              <w:t xml:space="preserve">of </w:t>
            </w:r>
            <w:r w:rsidRPr="00E766B6">
              <w:t xml:space="preserve">shared </w:t>
            </w:r>
            <w:r w:rsidRPr="00E766B6">
              <w:fldChar w:fldCharType="begin">
                <w:ffData>
                  <w:name w:val=""/>
                  <w:enabled/>
                  <w:calcOnExit w:val="0"/>
                  <w:textInput>
                    <w:default w:val="[…INSERT NAME OF SYSTEM…]"/>
                  </w:textInput>
                </w:ffData>
              </w:fldChar>
            </w:r>
            <w:r w:rsidRPr="00E766B6">
              <w:instrText xml:space="preserve"> FORMTEXT </w:instrText>
            </w:r>
            <w:r w:rsidRPr="00E766B6">
              <w:fldChar w:fldCharType="separate"/>
            </w:r>
            <w:r w:rsidR="00453302">
              <w:rPr>
                <w:noProof/>
              </w:rPr>
              <w:t>[…INSERT NAME OF SYSTEM…]</w:t>
            </w:r>
            <w:r w:rsidRPr="00E766B6">
              <w:fldChar w:fldCharType="end"/>
            </w:r>
            <w:r w:rsidRPr="00E766B6">
              <w:t xml:space="preserve"> terminals at </w:t>
            </w:r>
            <w:r w:rsidRPr="00E766B6">
              <w:fldChar w:fldCharType="begin">
                <w:ffData>
                  <w:name w:val=""/>
                  <w:enabled/>
                  <w:calcOnExit w:val="0"/>
                  <w:textInput>
                    <w:default w:val="[…INSERT LOCATION/TIME DETAILS…]"/>
                  </w:textInput>
                </w:ffData>
              </w:fldChar>
            </w:r>
            <w:r w:rsidRPr="00E766B6">
              <w:instrText xml:space="preserve"> FORMTEXT </w:instrText>
            </w:r>
            <w:r w:rsidRPr="00E766B6">
              <w:fldChar w:fldCharType="separate"/>
            </w:r>
            <w:r w:rsidR="00453302">
              <w:rPr>
                <w:noProof/>
              </w:rPr>
              <w:t>[…INSERT LOCATION/TIME DETAILS…]</w:t>
            </w:r>
            <w:r w:rsidRPr="00E766B6">
              <w:fldChar w:fldCharType="end"/>
            </w:r>
            <w:r>
              <w:t>.</w:t>
            </w:r>
          </w:p>
        </w:tc>
      </w:tr>
    </w:tbl>
    <w:p w14:paraId="2E214FAD" w14:textId="77777777" w:rsidR="000441E8" w:rsidRDefault="000441E8" w:rsidP="009D0633">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5E3044" w14:paraId="62F973EB" w14:textId="77777777" w:rsidTr="003A510E">
        <w:tc>
          <w:tcPr>
            <w:tcW w:w="9209" w:type="dxa"/>
            <w:shd w:val="clear" w:color="auto" w:fill="auto"/>
          </w:tcPr>
          <w:p w14:paraId="4EFA7DE2" w14:textId="2AA7FDCB" w:rsidR="005E3044" w:rsidRPr="00456D6C" w:rsidRDefault="005E3044" w:rsidP="009D0633">
            <w:pPr>
              <w:pStyle w:val="ASDEFCONOption"/>
            </w:pPr>
            <w:bookmarkStart w:id="32" w:name="_Ref232478762"/>
            <w:r w:rsidRPr="00456D6C">
              <w:t xml:space="preserve">Option B:  </w:t>
            </w:r>
            <w:r w:rsidR="008E1E0E">
              <w:t>Include if</w:t>
            </w:r>
            <w:r w:rsidRPr="00456D6C">
              <w:t xml:space="preserve"> the Contractor will NOT be </w:t>
            </w:r>
            <w:r w:rsidR="008E1E0E">
              <w:t>given</w:t>
            </w:r>
            <w:r w:rsidR="008E1E0E" w:rsidRPr="00456D6C">
              <w:t xml:space="preserve"> </w:t>
            </w:r>
            <w:r w:rsidRPr="00456D6C">
              <w:t xml:space="preserve">on-line access to a Defence engineering information system </w:t>
            </w:r>
            <w:r w:rsidR="00556694">
              <w:t>but</w:t>
            </w:r>
            <w:r w:rsidRPr="00456D6C">
              <w:t xml:space="preserve"> will be required to implement a system with similar functionality.  </w:t>
            </w:r>
            <w:r w:rsidR="00DA2FFF">
              <w:t>For data transfers, a</w:t>
            </w:r>
            <w:r w:rsidRPr="00456D6C">
              <w:t xml:space="preserve"> DID describing data transfer requirements </w:t>
            </w:r>
            <w:r w:rsidR="00556694">
              <w:t>may</w:t>
            </w:r>
            <w:r w:rsidR="00556694" w:rsidRPr="00456D6C">
              <w:t xml:space="preserve"> </w:t>
            </w:r>
            <w:r w:rsidRPr="00456D6C">
              <w:t xml:space="preserve">need to be developed </w:t>
            </w:r>
            <w:r w:rsidR="00556694">
              <w:t>and</w:t>
            </w:r>
            <w:r w:rsidRPr="00456D6C">
              <w:t xml:space="preserve"> clause </w:t>
            </w:r>
            <w:r w:rsidRPr="00456D6C">
              <w:fldChar w:fldCharType="begin"/>
            </w:r>
            <w:r w:rsidRPr="00456D6C">
              <w:instrText xml:space="preserve"> REF _Ref181161708 \r \h </w:instrText>
            </w:r>
            <w:r>
              <w:instrText xml:space="preserve"> \* MERGEFORMAT </w:instrText>
            </w:r>
            <w:r w:rsidRPr="00456D6C">
              <w:fldChar w:fldCharType="separate"/>
            </w:r>
            <w:r w:rsidR="00453302">
              <w:t>6.2.2.8</w:t>
            </w:r>
            <w:r w:rsidRPr="00456D6C">
              <w:fldChar w:fldCharType="end"/>
            </w:r>
            <w:r w:rsidRPr="00456D6C">
              <w:t xml:space="preserve"> modified to incorporate the appropriate CDRL reference.</w:t>
            </w:r>
          </w:p>
          <w:p w14:paraId="7ABC1F5D" w14:textId="2935EB4B" w:rsidR="005E3044" w:rsidRPr="00456D6C" w:rsidRDefault="005E3044" w:rsidP="005E3044">
            <w:pPr>
              <w:pStyle w:val="SOWTL4-ASDEFCON"/>
            </w:pPr>
            <w:r w:rsidRPr="00456D6C">
              <w:t xml:space="preserve">The Contractor shall implement an engineering information system to meet the requirements of clause </w:t>
            </w:r>
            <w:r w:rsidRPr="00456D6C">
              <w:fldChar w:fldCharType="begin"/>
            </w:r>
            <w:r w:rsidRPr="00456D6C">
              <w:instrText xml:space="preserve"> REF _Ref181161732 \r \h </w:instrText>
            </w:r>
            <w:r>
              <w:instrText xml:space="preserve"> \* MERGEFORMAT </w:instrText>
            </w:r>
            <w:r w:rsidRPr="00456D6C">
              <w:fldChar w:fldCharType="separate"/>
            </w:r>
            <w:r w:rsidR="00453302">
              <w:t>6.2.2.1</w:t>
            </w:r>
            <w:r w:rsidRPr="00456D6C">
              <w:fldChar w:fldCharType="end"/>
            </w:r>
            <w:r w:rsidRPr="00456D6C">
              <w:t>.</w:t>
            </w:r>
          </w:p>
          <w:p w14:paraId="1E0C31F1" w14:textId="77777777" w:rsidR="005E3044" w:rsidRPr="00456D6C" w:rsidRDefault="005E3044" w:rsidP="005E3044">
            <w:pPr>
              <w:pStyle w:val="SOWTL4-ASDEFCON"/>
            </w:pPr>
            <w:r w:rsidRPr="00456D6C">
              <w:t>The Contractor shall provide all facilities and assistance reasonably required by the Commonwealth in order for the Commonwealth to access to the Contractor’s engineering information system for the duration of the Contract.</w:t>
            </w:r>
          </w:p>
          <w:p w14:paraId="54E4A777" w14:textId="2183F0CB" w:rsidR="005E3044" w:rsidRDefault="005E3044" w:rsidP="000C068C">
            <w:pPr>
              <w:pStyle w:val="SOWTL4-ASDEFCON"/>
            </w:pPr>
            <w:bookmarkStart w:id="33" w:name="_Ref181161708"/>
            <w:r w:rsidRPr="00456D6C">
              <w:t>The Contractor shall develop, deliver and update engineering management, administration and reporting data, for entry into the Defence engineering information system, in accordance with CDRL Line Number ENG-</w:t>
            </w:r>
            <w:r>
              <w:fldChar w:fldCharType="begin">
                <w:ffData>
                  <w:name w:val=""/>
                  <w:enabled/>
                  <w:calcOnExit w:val="0"/>
                  <w:textInput>
                    <w:default w:val="[…INSERT CDRL LINE NUMBER…]"/>
                  </w:textInput>
                </w:ffData>
              </w:fldChar>
            </w:r>
            <w:r>
              <w:instrText xml:space="preserve"> FORMTEXT </w:instrText>
            </w:r>
            <w:r>
              <w:fldChar w:fldCharType="separate"/>
            </w:r>
            <w:r w:rsidR="00453302">
              <w:rPr>
                <w:noProof/>
              </w:rPr>
              <w:t>[…INSERT CDRL LINE NUMBER…]</w:t>
            </w:r>
            <w:r>
              <w:fldChar w:fldCharType="end"/>
            </w:r>
            <w:r w:rsidRPr="00456D6C">
              <w:t>.</w:t>
            </w:r>
            <w:bookmarkEnd w:id="33"/>
          </w:p>
        </w:tc>
      </w:tr>
    </w:tbl>
    <w:p w14:paraId="42F05127" w14:textId="77777777" w:rsidR="00B93758" w:rsidRDefault="00B93758" w:rsidP="00B93758">
      <w:pPr>
        <w:pStyle w:val="ASDEFCONOptionSpace"/>
      </w:pPr>
    </w:p>
    <w:p w14:paraId="16E0E999" w14:textId="77777777" w:rsidR="00C40339" w:rsidRDefault="00C40339" w:rsidP="009D0633">
      <w:pPr>
        <w:pStyle w:val="SOWHL3-ASDEFCON"/>
      </w:pPr>
      <w:bookmarkStart w:id="34" w:name="_Ref447875053"/>
      <w:r>
        <w:t>Engineering Investigations</w:t>
      </w:r>
      <w:bookmarkEnd w:id="32"/>
      <w:bookmarkEnd w:id="34"/>
    </w:p>
    <w:p w14:paraId="4D6E4349" w14:textId="45040708" w:rsidR="00C40339" w:rsidRDefault="00C40339" w:rsidP="009D0633">
      <w:pPr>
        <w:pStyle w:val="NoteToDrafters-ASDEFCON"/>
      </w:pPr>
      <w:r>
        <w:t xml:space="preserve">Note to drafters:  </w:t>
      </w:r>
      <w:r w:rsidR="00856D3A">
        <w:t xml:space="preserve">Initial </w:t>
      </w:r>
      <w:r>
        <w:t xml:space="preserve">Defect investigations, Maintenance incident investigations and Maintenance research are </w:t>
      </w:r>
      <w:r w:rsidR="00CE7C2E">
        <w:t>included in</w:t>
      </w:r>
      <w:r>
        <w:t xml:space="preserve"> DSD-MNT-M</w:t>
      </w:r>
      <w:r w:rsidR="001358F4">
        <w:t>GT</w:t>
      </w:r>
      <w:r>
        <w:t xml:space="preserve">.  This clause provides for engineering investigations </w:t>
      </w:r>
      <w:r w:rsidR="00A26884">
        <w:t xml:space="preserve">that </w:t>
      </w:r>
      <w:r>
        <w:t xml:space="preserve">may follow </w:t>
      </w:r>
      <w:r w:rsidR="00A26884">
        <w:t>some of</w:t>
      </w:r>
      <w:r>
        <w:t xml:space="preserve"> th</w:t>
      </w:r>
      <w:r w:rsidR="00CE7C2E">
        <w:t>os</w:t>
      </w:r>
      <w:r>
        <w:t xml:space="preserve">e </w:t>
      </w:r>
      <w:r w:rsidR="00A26884">
        <w:t>activities</w:t>
      </w:r>
      <w:r>
        <w:t xml:space="preserve">.  Drafters should </w:t>
      </w:r>
      <w:r w:rsidR="000139D7">
        <w:t xml:space="preserve">tailor </w:t>
      </w:r>
      <w:r>
        <w:t>the clause to meet the specific requirements of the Contract.</w:t>
      </w:r>
    </w:p>
    <w:p w14:paraId="1A1823E9" w14:textId="0AC36356" w:rsidR="001E0569" w:rsidRPr="001E0569" w:rsidRDefault="00017FCF" w:rsidP="00034BFB">
      <w:pPr>
        <w:pStyle w:val="NoteToDrafters-ASDEFCON"/>
      </w:pPr>
      <w:r>
        <w:t>E</w:t>
      </w:r>
      <w:r w:rsidR="001E0569">
        <w:t xml:space="preserve">ngineering investigations under clause </w:t>
      </w:r>
      <w:r w:rsidR="001E0569">
        <w:fldChar w:fldCharType="begin"/>
      </w:r>
      <w:r w:rsidR="001E0569">
        <w:instrText xml:space="preserve"> REF _Ref181177218 \r \h </w:instrText>
      </w:r>
      <w:r w:rsidR="00263E33">
        <w:instrText xml:space="preserve"> \* MERGEFORMAT </w:instrText>
      </w:r>
      <w:r w:rsidR="001E0569">
        <w:fldChar w:fldCharType="separate"/>
      </w:r>
      <w:r w:rsidR="00453302">
        <w:t>6.2.3.1</w:t>
      </w:r>
      <w:r w:rsidR="001E0569">
        <w:fldChar w:fldCharType="end"/>
      </w:r>
      <w:r w:rsidR="001E0569">
        <w:t xml:space="preserve"> are Recurring Services while </w:t>
      </w:r>
      <w:r>
        <w:t>those</w:t>
      </w:r>
      <w:r w:rsidR="001E0569">
        <w:t xml:space="preserve"> under clauses </w:t>
      </w:r>
      <w:r w:rsidR="001E0569">
        <w:fldChar w:fldCharType="begin"/>
      </w:r>
      <w:r w:rsidR="001E0569">
        <w:instrText xml:space="preserve"> REF _Ref181177240 \r \h </w:instrText>
      </w:r>
      <w:r w:rsidR="00263E33">
        <w:instrText xml:space="preserve"> \* MERGEFORMAT </w:instrText>
      </w:r>
      <w:r w:rsidR="001E0569">
        <w:fldChar w:fldCharType="separate"/>
      </w:r>
      <w:r w:rsidR="00453302">
        <w:t>6.2.3.2</w:t>
      </w:r>
      <w:r w:rsidR="001E0569">
        <w:fldChar w:fldCharType="end"/>
      </w:r>
      <w:r w:rsidR="001E0569" w:rsidRPr="00606A3F">
        <w:t xml:space="preserve"> </w:t>
      </w:r>
      <w:r w:rsidR="001E0569">
        <w:t xml:space="preserve">and </w:t>
      </w:r>
      <w:r w:rsidR="001E0569">
        <w:fldChar w:fldCharType="begin"/>
      </w:r>
      <w:r w:rsidR="001E0569">
        <w:instrText xml:space="preserve"> REF _Ref181179188 \r \h </w:instrText>
      </w:r>
      <w:r w:rsidR="00263E33">
        <w:instrText xml:space="preserve"> \* MERGEFORMAT </w:instrText>
      </w:r>
      <w:r w:rsidR="001E0569">
        <w:fldChar w:fldCharType="separate"/>
      </w:r>
      <w:r w:rsidR="00453302">
        <w:t>6.2.3.3</w:t>
      </w:r>
      <w:r w:rsidR="001E0569">
        <w:fldChar w:fldCharType="end"/>
      </w:r>
      <w:r w:rsidR="001E0569">
        <w:t xml:space="preserve"> are undertaken as S&amp;Q Services.  Drafters may amend the </w:t>
      </w:r>
      <w:r>
        <w:t xml:space="preserve">scope of each </w:t>
      </w:r>
      <w:r w:rsidR="001E0569">
        <w:t>clause</w:t>
      </w:r>
      <w:r w:rsidR="008228BA">
        <w:t xml:space="preserve"> </w:t>
      </w:r>
      <w:r w:rsidR="00A26884">
        <w:t>for</w:t>
      </w:r>
      <w:r w:rsidR="008228BA">
        <w:t xml:space="preserve"> any change to these arrangements, </w:t>
      </w:r>
      <w:r>
        <w:t>considering</w:t>
      </w:r>
      <w:r w:rsidR="00705CF2">
        <w:t xml:space="preserve"> this clause and related DSDs</w:t>
      </w:r>
      <w:r w:rsidR="001E0569">
        <w:t>.</w:t>
      </w:r>
    </w:p>
    <w:p w14:paraId="2B2653B3" w14:textId="77777777" w:rsidR="00BC5A41" w:rsidRDefault="00BC5A41" w:rsidP="00034BFB">
      <w:pPr>
        <w:pStyle w:val="SOWTL4-ASDEFCON"/>
      </w:pPr>
      <w:bookmarkStart w:id="35" w:name="_Ref181177218"/>
      <w:r>
        <w:t>The Contractor shall conduct engineering investigations and related technical research, which are required or appropriate to:</w:t>
      </w:r>
      <w:bookmarkEnd w:id="35"/>
    </w:p>
    <w:p w14:paraId="7865BA63" w14:textId="53430380" w:rsidR="00BC5A41" w:rsidRDefault="00BC5A41" w:rsidP="00A6484C">
      <w:pPr>
        <w:pStyle w:val="SOWSubL1-ASDEFCON"/>
      </w:pPr>
      <w:r>
        <w:t xml:space="preserve">maintain </w:t>
      </w:r>
      <w:r w:rsidR="00606A3F">
        <w:t xml:space="preserve">the </w:t>
      </w:r>
      <w:r w:rsidR="003153C4">
        <w:t xml:space="preserve">function and performance of the Products Being Supported </w:t>
      </w:r>
      <w:r w:rsidR="00D43842">
        <w:t xml:space="preserve">and </w:t>
      </w:r>
      <w:r w:rsidR="00E57A95">
        <w:t xml:space="preserve">the </w:t>
      </w:r>
      <w:r w:rsidR="003153C4">
        <w:t xml:space="preserve">Product-related </w:t>
      </w:r>
      <w:r w:rsidR="00611023">
        <w:t>P</w:t>
      </w:r>
      <w:r w:rsidR="00D43842">
        <w:t xml:space="preserve">erformance </w:t>
      </w:r>
      <w:r w:rsidR="00611023">
        <w:t>M</w:t>
      </w:r>
      <w:r w:rsidR="00D43842">
        <w:t>easures</w:t>
      </w:r>
      <w:r w:rsidR="00606A3F">
        <w:t>;</w:t>
      </w:r>
    </w:p>
    <w:p w14:paraId="71AC694A" w14:textId="4CEA1E24" w:rsidR="00BC5A41" w:rsidRDefault="00BC5A41" w:rsidP="00034BFB">
      <w:pPr>
        <w:pStyle w:val="NoteToDrafters-ASDEFCON"/>
      </w:pPr>
      <w:r>
        <w:t xml:space="preserve">Note to </w:t>
      </w:r>
      <w:r w:rsidR="00223A4E">
        <w:t>d</w:t>
      </w:r>
      <w:r>
        <w:t xml:space="preserve">rafters:  </w:t>
      </w:r>
      <w:r w:rsidR="00CE7C2E">
        <w:t>ADF</w:t>
      </w:r>
      <w:r w:rsidR="003D4694">
        <w:t xml:space="preserve"> </w:t>
      </w:r>
      <w:r w:rsidR="00231F65">
        <w:t>r</w:t>
      </w:r>
      <w:r w:rsidR="003D4694">
        <w:t xml:space="preserve">egulatory </w:t>
      </w:r>
      <w:r w:rsidR="00CE7C2E">
        <w:t xml:space="preserve">/ </w:t>
      </w:r>
      <w:r w:rsidR="00231F65">
        <w:t>a</w:t>
      </w:r>
      <w:r w:rsidR="00CE7C2E">
        <w:t xml:space="preserve">ssurance </w:t>
      </w:r>
      <w:r w:rsidR="00231F65">
        <w:t>f</w:t>
      </w:r>
      <w:r w:rsidR="003153C4">
        <w:t xml:space="preserve">ramework </w:t>
      </w:r>
      <w:r>
        <w:t xml:space="preserve">requirements are defined </w:t>
      </w:r>
      <w:r w:rsidR="003D4694">
        <w:t>under</w:t>
      </w:r>
      <w:r>
        <w:t xml:space="preserve"> SOW clause 5.4. </w:t>
      </w:r>
      <w:r w:rsidR="003D4694">
        <w:t xml:space="preserve"> Drafters </w:t>
      </w:r>
      <w:r w:rsidR="00CE7C2E">
        <w:t>may</w:t>
      </w:r>
      <w:r w:rsidR="003D4694">
        <w:t xml:space="preserve"> amend the following</w:t>
      </w:r>
      <w:r>
        <w:t xml:space="preserve"> subclause </w:t>
      </w:r>
      <w:r w:rsidR="008E1E0E">
        <w:t>so</w:t>
      </w:r>
      <w:r w:rsidR="003D4694">
        <w:t xml:space="preserve"> that it integrates with </w:t>
      </w:r>
      <w:r w:rsidR="00CE7C2E">
        <w:t>that clause</w:t>
      </w:r>
      <w:r>
        <w:t>.</w:t>
      </w:r>
    </w:p>
    <w:p w14:paraId="7E502980" w14:textId="77777777" w:rsidR="00BC5A41" w:rsidRDefault="00BC5A41" w:rsidP="00034BFB">
      <w:pPr>
        <w:pStyle w:val="SOWSubL1-ASDEFCON"/>
      </w:pPr>
      <w:r>
        <w:t>p</w:t>
      </w:r>
      <w:r w:rsidR="00606A3F">
        <w:t>erform its responsibilities</w:t>
      </w:r>
      <w:r w:rsidR="00CE7C2E" w:rsidRPr="00CE7C2E">
        <w:t xml:space="preserve"> </w:t>
      </w:r>
      <w:r w:rsidR="00CE7C2E">
        <w:t xml:space="preserve">under the ADF </w:t>
      </w:r>
      <w:r w:rsidR="00231F65">
        <w:t>r</w:t>
      </w:r>
      <w:r w:rsidR="00CE7C2E">
        <w:t xml:space="preserve">egulatory / </w:t>
      </w:r>
      <w:r w:rsidR="00231F65">
        <w:t>a</w:t>
      </w:r>
      <w:r w:rsidR="00CE7C2E">
        <w:t xml:space="preserve">ssurance </w:t>
      </w:r>
      <w:r w:rsidR="00231F65">
        <w:t>f</w:t>
      </w:r>
      <w:r w:rsidR="00CE7C2E">
        <w:t>ramework</w:t>
      </w:r>
      <w:r w:rsidR="002E591E">
        <w:t xml:space="preserve">, as </w:t>
      </w:r>
      <w:r w:rsidR="00CE7C2E">
        <w:t>specified under</w:t>
      </w:r>
      <w:r w:rsidR="002E591E">
        <w:t xml:space="preserve"> </w:t>
      </w:r>
      <w:r w:rsidR="003D4694">
        <w:t xml:space="preserve">clause 5.4 of </w:t>
      </w:r>
      <w:r w:rsidR="002E591E">
        <w:t>the SOW</w:t>
      </w:r>
      <w:r w:rsidR="00606A3F">
        <w:t>;</w:t>
      </w:r>
    </w:p>
    <w:p w14:paraId="645509CF" w14:textId="6ACDDDAE" w:rsidR="005D5C9F" w:rsidRDefault="005D5C9F" w:rsidP="00034BFB">
      <w:pPr>
        <w:pStyle w:val="SOWSubL1-ASDEFCON"/>
      </w:pPr>
      <w:r>
        <w:t xml:space="preserve">maintain </w:t>
      </w:r>
      <w:r w:rsidR="00705CF2">
        <w:t xml:space="preserve">Materiel Safety </w:t>
      </w:r>
      <w:r>
        <w:t xml:space="preserve">in relation to the Products </w:t>
      </w:r>
      <w:r w:rsidR="002C58CC">
        <w:t>B</w:t>
      </w:r>
      <w:r>
        <w:t xml:space="preserve">eing </w:t>
      </w:r>
      <w:r w:rsidR="002C58CC">
        <w:t>S</w:t>
      </w:r>
      <w:r>
        <w:t>upported;</w:t>
      </w:r>
    </w:p>
    <w:p w14:paraId="76BE4FBF" w14:textId="1D08707B" w:rsidR="00FD222A" w:rsidRDefault="00FD222A" w:rsidP="00034BFB">
      <w:pPr>
        <w:pStyle w:val="SOWSubL1-ASDEFCON"/>
      </w:pPr>
      <w:r>
        <w:t>address security vulnerabilities identified in the Products Being Supported;</w:t>
      </w:r>
    </w:p>
    <w:p w14:paraId="2D664336" w14:textId="77777777" w:rsidR="00606A3F" w:rsidRPr="00606A3F" w:rsidRDefault="00BC5A41" w:rsidP="00034BFB">
      <w:pPr>
        <w:pStyle w:val="SOWSubL1-ASDEFCON"/>
      </w:pPr>
      <w:r>
        <w:t xml:space="preserve">support the </w:t>
      </w:r>
      <w:r w:rsidR="00D43842">
        <w:t xml:space="preserve">provision of </w:t>
      </w:r>
      <w:r>
        <w:t>Maintenance Services</w:t>
      </w:r>
      <w:r w:rsidR="00606A3F">
        <w:t>;</w:t>
      </w:r>
    </w:p>
    <w:p w14:paraId="472D2F81" w14:textId="77777777" w:rsidR="00BC5A41" w:rsidRDefault="00BC5A41" w:rsidP="00034BFB">
      <w:pPr>
        <w:pStyle w:val="SOWSubL1-ASDEFCON"/>
      </w:pPr>
      <w:r>
        <w:t xml:space="preserve">support </w:t>
      </w:r>
      <w:r w:rsidR="00D43842">
        <w:t xml:space="preserve">the provision of </w:t>
      </w:r>
      <w:r>
        <w:t>Configuration Management Services</w:t>
      </w:r>
      <w:r w:rsidR="00606A3F">
        <w:t>;</w:t>
      </w:r>
    </w:p>
    <w:p w14:paraId="2B844D3E" w14:textId="2B482D12" w:rsidR="00BC5A41" w:rsidRDefault="00606A3F" w:rsidP="00034BFB">
      <w:pPr>
        <w:pStyle w:val="SOWSubL1-ASDEFCON"/>
      </w:pPr>
      <w:bookmarkStart w:id="36" w:name="_Ref79069112"/>
      <w:r>
        <w:t xml:space="preserve">support </w:t>
      </w:r>
      <w:r w:rsidR="00CE7C2E">
        <w:t xml:space="preserve">the </w:t>
      </w:r>
      <w:r w:rsidR="00CA1A2A">
        <w:t xml:space="preserve">analysis and </w:t>
      </w:r>
      <w:r>
        <w:t>rectification of D</w:t>
      </w:r>
      <w:r w:rsidR="00BC5A41">
        <w:t xml:space="preserve">efects </w:t>
      </w:r>
      <w:r w:rsidR="00CE7C2E">
        <w:t xml:space="preserve">(including Latent Defects) </w:t>
      </w:r>
      <w:r w:rsidR="00BC5A41">
        <w:t>requiring rectification under the Cont</w:t>
      </w:r>
      <w:r w:rsidR="00CF69EE">
        <w:t>ract; and</w:t>
      </w:r>
      <w:bookmarkEnd w:id="36"/>
    </w:p>
    <w:p w14:paraId="0D941426" w14:textId="77777777" w:rsidR="00CF69EE" w:rsidRDefault="00CF69EE" w:rsidP="00034BFB">
      <w:pPr>
        <w:pStyle w:val="SOWSubL1-ASDEFCON"/>
      </w:pPr>
      <w:r>
        <w:t>analyse fault-reporting and corrective-action data, availability data, and reliability and failure trends to identify candidate Products and processes for improvement.</w:t>
      </w:r>
    </w:p>
    <w:p w14:paraId="04D5BA5E" w14:textId="77777777" w:rsidR="00C40339" w:rsidRDefault="00AC70B4" w:rsidP="00034BFB">
      <w:pPr>
        <w:pStyle w:val="SOWTL4-ASDEFCON"/>
      </w:pPr>
      <w:bookmarkStart w:id="37" w:name="_Ref181177240"/>
      <w:r>
        <w:t>W</w:t>
      </w:r>
      <w:r w:rsidR="00D93B83">
        <w:t xml:space="preserve">hen </w:t>
      </w:r>
      <w:r w:rsidR="00C40339">
        <w:t>requested by the Commonwealth</w:t>
      </w:r>
      <w:r w:rsidR="00254CB8">
        <w:t xml:space="preserve"> in writing</w:t>
      </w:r>
      <w:r w:rsidR="00C40339">
        <w:t>, the Contractor shall undertake engineering investigations and related technical research into various issues for which the Contractor has technical capability and expertise, including:</w:t>
      </w:r>
      <w:bookmarkEnd w:id="37"/>
    </w:p>
    <w:p w14:paraId="165B6358" w14:textId="409F1389" w:rsidR="005D5C9F" w:rsidRDefault="005D5C9F" w:rsidP="00034BFB">
      <w:pPr>
        <w:pStyle w:val="NoteToDrafters-ASDEFCON"/>
      </w:pPr>
      <w:r w:rsidRPr="005D5C9F">
        <w:t xml:space="preserve">Note to drafters: </w:t>
      </w:r>
      <w:r w:rsidR="000B154F">
        <w:t xml:space="preserve"> </w:t>
      </w:r>
      <w:r w:rsidRPr="005D5C9F">
        <w:t xml:space="preserve">The following list may need to be amended </w:t>
      </w:r>
      <w:r w:rsidR="008E1E0E">
        <w:t>if</w:t>
      </w:r>
      <w:r w:rsidR="008E1E0E" w:rsidRPr="005D5C9F">
        <w:t xml:space="preserve"> </w:t>
      </w:r>
      <w:r w:rsidR="00347398">
        <w:t xml:space="preserve">there are other </w:t>
      </w:r>
      <w:r w:rsidRPr="005D5C9F">
        <w:t xml:space="preserve">tasks </w:t>
      </w:r>
      <w:r>
        <w:t xml:space="preserve">expected to be </w:t>
      </w:r>
      <w:r w:rsidRPr="005D5C9F">
        <w:t xml:space="preserve">outside </w:t>
      </w:r>
      <w:r w:rsidR="008E1E0E">
        <w:t xml:space="preserve">of </w:t>
      </w:r>
      <w:r w:rsidRPr="005D5C9F">
        <w:t xml:space="preserve">the </w:t>
      </w:r>
      <w:r>
        <w:t xml:space="preserve">scope of the </w:t>
      </w:r>
      <w:r w:rsidRPr="005D5C9F">
        <w:t>Contractor</w:t>
      </w:r>
      <w:r>
        <w:t xml:space="preserve">’s </w:t>
      </w:r>
      <w:r w:rsidR="008E1E0E">
        <w:t xml:space="preserve">routine </w:t>
      </w:r>
      <w:r>
        <w:t>responsibilities</w:t>
      </w:r>
      <w:r w:rsidRPr="005D5C9F">
        <w:t>.</w:t>
      </w:r>
      <w:r w:rsidR="00347398">
        <w:t xml:space="preserve">  Additionally, the list may be amended </w:t>
      </w:r>
      <w:r w:rsidR="008E1E0E">
        <w:t xml:space="preserve">to remove </w:t>
      </w:r>
      <w:r w:rsidR="00347398">
        <w:t xml:space="preserve">any identified tasks </w:t>
      </w:r>
      <w:r w:rsidR="008E1E0E">
        <w:t xml:space="preserve">that </w:t>
      </w:r>
      <w:r w:rsidR="00347398">
        <w:t xml:space="preserve">are </w:t>
      </w:r>
      <w:r w:rsidR="008E1E0E">
        <w:t xml:space="preserve">to be </w:t>
      </w:r>
      <w:r w:rsidR="00347398">
        <w:t xml:space="preserve">included </w:t>
      </w:r>
      <w:r w:rsidR="008E1E0E">
        <w:t xml:space="preserve">as </w:t>
      </w:r>
      <w:r w:rsidR="00347398">
        <w:t>Recurring Services.</w:t>
      </w:r>
    </w:p>
    <w:p w14:paraId="4AFEED7A" w14:textId="51C44BAB" w:rsidR="00C40339" w:rsidRDefault="00C40339" w:rsidP="00A6484C">
      <w:pPr>
        <w:pStyle w:val="SOWSubL1-ASDEFCON"/>
      </w:pPr>
      <w:r>
        <w:t xml:space="preserve">detailed investigation of </w:t>
      </w:r>
      <w:r w:rsidR="00EF0B40">
        <w:t>D</w:t>
      </w:r>
      <w:r>
        <w:t>efects</w:t>
      </w:r>
      <w:r w:rsidR="00D058E2">
        <w:t xml:space="preserve">, </w:t>
      </w:r>
      <w:r w:rsidR="00D058E2" w:rsidRPr="00272261">
        <w:t>where the Commonwealth requires more detailed investigation than would otherwise be required to support the rectification of the Defects under clause</w:t>
      </w:r>
      <w:r w:rsidR="00D058E2">
        <w:t xml:space="preserve"> </w:t>
      </w:r>
      <w:r w:rsidR="00D058E2">
        <w:fldChar w:fldCharType="begin"/>
      </w:r>
      <w:r w:rsidR="00D058E2">
        <w:instrText xml:space="preserve"> REF _Ref79069112 \w \h </w:instrText>
      </w:r>
      <w:r w:rsidR="00D058E2">
        <w:fldChar w:fldCharType="separate"/>
      </w:r>
      <w:r w:rsidR="00453302">
        <w:t>6.2.3.1g</w:t>
      </w:r>
      <w:r w:rsidR="00D058E2">
        <w:fldChar w:fldCharType="end"/>
      </w:r>
      <w:r>
        <w:t>;</w:t>
      </w:r>
    </w:p>
    <w:p w14:paraId="30E9383D" w14:textId="4438AA1F" w:rsidR="00C40339" w:rsidRDefault="00CE6427" w:rsidP="00034BFB">
      <w:pPr>
        <w:pStyle w:val="SOWSubL1-ASDEFCON"/>
      </w:pPr>
      <w:r>
        <w:t>Technical S</w:t>
      </w:r>
      <w:r w:rsidR="00C40339">
        <w:t>ubstitution;</w:t>
      </w:r>
    </w:p>
    <w:p w14:paraId="7E1F4A9B" w14:textId="77777777" w:rsidR="00BC5A41" w:rsidRDefault="00A64B36" w:rsidP="00034BFB">
      <w:pPr>
        <w:pStyle w:val="SOWSubL1-ASDEFCON"/>
      </w:pPr>
      <w:r w:rsidRPr="00BC5A41">
        <w:t xml:space="preserve">Maintenance </w:t>
      </w:r>
      <w:r w:rsidR="00BC5A41" w:rsidRPr="00BC5A41">
        <w:t>interval extension;</w:t>
      </w:r>
    </w:p>
    <w:p w14:paraId="117E2355" w14:textId="77777777" w:rsidR="00BC5A41" w:rsidRDefault="00BC5A41" w:rsidP="00034BFB">
      <w:pPr>
        <w:pStyle w:val="SOWSubL1-ASDEFCON"/>
      </w:pPr>
      <w:r w:rsidRPr="00BC5A41">
        <w:t xml:space="preserve">Maintenance </w:t>
      </w:r>
      <w:r w:rsidR="00606A3F">
        <w:t>R</w:t>
      </w:r>
      <w:r w:rsidRPr="00BC5A41">
        <w:t xml:space="preserve">equirements </w:t>
      </w:r>
      <w:r w:rsidR="00606A3F">
        <w:t>D</w:t>
      </w:r>
      <w:r w:rsidRPr="00BC5A41">
        <w:t>etermination;</w:t>
      </w:r>
    </w:p>
    <w:p w14:paraId="2F1E33A5" w14:textId="77777777" w:rsidR="00C40339" w:rsidRDefault="00C40339" w:rsidP="00034BFB">
      <w:pPr>
        <w:pStyle w:val="SOWSubL1-ASDEFCON"/>
      </w:pPr>
      <w:r>
        <w:t xml:space="preserve">development of alternate or supplementary operating, </w:t>
      </w:r>
      <w:r w:rsidR="00A64B36">
        <w:t>M</w:t>
      </w:r>
      <w:r>
        <w:t>aintenance, and supply procedures;</w:t>
      </w:r>
    </w:p>
    <w:p w14:paraId="34B00A86" w14:textId="77777777" w:rsidR="00C40339" w:rsidRDefault="00BC5A41" w:rsidP="00034BFB">
      <w:pPr>
        <w:pStyle w:val="SOWSubL1-ASDEFCON"/>
      </w:pPr>
      <w:r>
        <w:t xml:space="preserve">development of </w:t>
      </w:r>
      <w:r w:rsidR="001B379E">
        <w:t>D</w:t>
      </w:r>
      <w:r>
        <w:t xml:space="preserve">eviations; </w:t>
      </w:r>
      <w:r w:rsidR="00C40339">
        <w:t>and</w:t>
      </w:r>
    </w:p>
    <w:p w14:paraId="60907864" w14:textId="77777777" w:rsidR="00C40339" w:rsidRDefault="00C40339" w:rsidP="00034BFB">
      <w:pPr>
        <w:pStyle w:val="SOWSubL1-ASDEFCON"/>
      </w:pPr>
      <w:r>
        <w:t>development of publication amendment proposals.</w:t>
      </w:r>
    </w:p>
    <w:p w14:paraId="4A387A32" w14:textId="7A1BF0CF" w:rsidR="00C002D9" w:rsidRDefault="00AC70B4" w:rsidP="00034BFB">
      <w:pPr>
        <w:pStyle w:val="SOWTL4-ASDEFCON"/>
      </w:pPr>
      <w:bookmarkStart w:id="38" w:name="_Ref181179188"/>
      <w:r>
        <w:t>T</w:t>
      </w:r>
      <w:r w:rsidR="00A8217B">
        <w:t>he Contractor shall raise requests for engineering investigations</w:t>
      </w:r>
      <w:r w:rsidR="00F41281">
        <w:t>,</w:t>
      </w:r>
      <w:r w:rsidR="00A8217B">
        <w:t xml:space="preserve"> </w:t>
      </w:r>
      <w:r w:rsidR="00F41281">
        <w:t>which would not otherwise be required under</w:t>
      </w:r>
      <w:r w:rsidR="00F41281" w:rsidRPr="00606A3F">
        <w:t xml:space="preserve"> clause </w:t>
      </w:r>
      <w:r w:rsidR="00F41281">
        <w:fldChar w:fldCharType="begin"/>
      </w:r>
      <w:r w:rsidR="00F41281">
        <w:instrText xml:space="preserve"> REF _Ref181177218 \r \h </w:instrText>
      </w:r>
      <w:r w:rsidR="00F41281">
        <w:fldChar w:fldCharType="separate"/>
      </w:r>
      <w:r w:rsidR="00453302">
        <w:t>6.2.3.1</w:t>
      </w:r>
      <w:r w:rsidR="00F41281">
        <w:fldChar w:fldCharType="end"/>
      </w:r>
      <w:r w:rsidR="00F41281">
        <w:t xml:space="preserve">, </w:t>
      </w:r>
      <w:r w:rsidR="00A8217B">
        <w:t>based on its engineering judgement of the results of:</w:t>
      </w:r>
      <w:bookmarkEnd w:id="38"/>
    </w:p>
    <w:p w14:paraId="19B20582" w14:textId="77777777" w:rsidR="00A8217B" w:rsidRDefault="00D43842" w:rsidP="001F73A3">
      <w:pPr>
        <w:pStyle w:val="SOWSubL1-ASDEFCON"/>
      </w:pPr>
      <w:r>
        <w:t>Technical Data reviews;</w:t>
      </w:r>
    </w:p>
    <w:p w14:paraId="5D8A14E8" w14:textId="77777777" w:rsidR="00A8217B" w:rsidRDefault="00D43842" w:rsidP="00034BFB">
      <w:pPr>
        <w:pStyle w:val="SOWSubL1-ASDEFCON"/>
      </w:pPr>
      <w:r>
        <w:t>Obsolescence issues;</w:t>
      </w:r>
    </w:p>
    <w:p w14:paraId="1550E977" w14:textId="77777777" w:rsidR="00A8217B" w:rsidRDefault="00A8217B" w:rsidP="00034BFB">
      <w:pPr>
        <w:pStyle w:val="SOWSubL1-ASDEFCON"/>
      </w:pPr>
      <w:r>
        <w:t>Configuration Ma</w:t>
      </w:r>
      <w:r w:rsidR="00D43842">
        <w:t>nagement Services;</w:t>
      </w:r>
    </w:p>
    <w:p w14:paraId="5C194442" w14:textId="77777777" w:rsidR="00A8217B" w:rsidRDefault="00D43842" w:rsidP="00034BFB">
      <w:pPr>
        <w:pStyle w:val="SOWSubL1-ASDEFCON"/>
      </w:pPr>
      <w:r>
        <w:t>publications management;</w:t>
      </w:r>
      <w:r w:rsidR="00CA424B">
        <w:t xml:space="preserve"> and</w:t>
      </w:r>
    </w:p>
    <w:p w14:paraId="505C837F" w14:textId="77777777" w:rsidR="00A8217B" w:rsidRDefault="00A8217B" w:rsidP="00034BFB">
      <w:pPr>
        <w:pStyle w:val="SOWSubL1-ASDEFCON"/>
      </w:pPr>
      <w:r>
        <w:t>Maintenance</w:t>
      </w:r>
      <w:r w:rsidR="00D43842">
        <w:t xml:space="preserve"> analyses</w:t>
      </w:r>
      <w:r>
        <w:t>.</w:t>
      </w:r>
    </w:p>
    <w:p w14:paraId="082D9215" w14:textId="77777777" w:rsidR="00606A3F" w:rsidRDefault="00A8217B" w:rsidP="00034BFB">
      <w:pPr>
        <w:pStyle w:val="SOWTL4-ASDEFCON"/>
      </w:pPr>
      <w:bookmarkStart w:id="39" w:name="_Ref181179701"/>
      <w:r>
        <w:t>An</w:t>
      </w:r>
      <w:r w:rsidR="00C40339">
        <w:t xml:space="preserve"> </w:t>
      </w:r>
      <w:r w:rsidR="00606A3F">
        <w:t xml:space="preserve">engineering investigation </w:t>
      </w:r>
      <w:r w:rsidR="00C40339">
        <w:t xml:space="preserve">request </w:t>
      </w:r>
      <w:r>
        <w:t xml:space="preserve">raised by either party </w:t>
      </w:r>
      <w:r w:rsidR="00606A3F">
        <w:t xml:space="preserve">shall </w:t>
      </w:r>
      <w:r w:rsidR="00C40339">
        <w:t>detail</w:t>
      </w:r>
      <w:r w:rsidR="00606A3F">
        <w:t>:</w:t>
      </w:r>
      <w:bookmarkEnd w:id="39"/>
    </w:p>
    <w:p w14:paraId="5749D52B" w14:textId="77777777" w:rsidR="00606A3F" w:rsidRDefault="00C40339" w:rsidP="00A6484C">
      <w:pPr>
        <w:pStyle w:val="SOWSubL1-ASDEFCON"/>
      </w:pPr>
      <w:r>
        <w:t>the scope</w:t>
      </w:r>
      <w:r w:rsidR="00606A3F">
        <w:t xml:space="preserve"> and</w:t>
      </w:r>
      <w:r>
        <w:t xml:space="preserve"> objectives</w:t>
      </w:r>
      <w:r w:rsidR="00606A3F" w:rsidRPr="00606A3F">
        <w:t xml:space="preserve"> </w:t>
      </w:r>
      <w:r w:rsidR="00606A3F">
        <w:t>of the engineering investigation;</w:t>
      </w:r>
    </w:p>
    <w:p w14:paraId="4683AC89" w14:textId="77777777" w:rsidR="00606A3F" w:rsidRDefault="00606A3F" w:rsidP="00034BFB">
      <w:pPr>
        <w:pStyle w:val="SOWSubL1-ASDEFCON"/>
      </w:pPr>
      <w:r>
        <w:t xml:space="preserve">the estimated </w:t>
      </w:r>
      <w:r w:rsidR="00C40339">
        <w:t>duration</w:t>
      </w:r>
      <w:r>
        <w:t>;</w:t>
      </w:r>
    </w:p>
    <w:p w14:paraId="447EDC69" w14:textId="77777777" w:rsidR="003D4694" w:rsidRDefault="003D4694" w:rsidP="00034BFB">
      <w:pPr>
        <w:pStyle w:val="NoteToDrafters-ASDEFCON"/>
      </w:pPr>
      <w:r>
        <w:t>Note to drafters:</w:t>
      </w:r>
      <w:r w:rsidR="003956AE">
        <w:t xml:space="preserve"> </w:t>
      </w:r>
      <w:r>
        <w:t xml:space="preserve"> </w:t>
      </w:r>
      <w:r w:rsidR="000B154F">
        <w:t>T</w:t>
      </w:r>
      <w:r>
        <w:t>he following reference to a format may be amended to refer to a CDRL Line Number, if a DID has been developed for this type of reporting.</w:t>
      </w:r>
    </w:p>
    <w:p w14:paraId="51DA7D6A" w14:textId="77777777" w:rsidR="00606A3F" w:rsidRDefault="00606A3F" w:rsidP="00034BFB">
      <w:pPr>
        <w:pStyle w:val="SOWSubL1-ASDEFCON"/>
      </w:pPr>
      <w:bookmarkStart w:id="40" w:name="_Ref12968997"/>
      <w:r>
        <w:t xml:space="preserve">the </w:t>
      </w:r>
      <w:r w:rsidR="00C40339">
        <w:t>reporting requirements</w:t>
      </w:r>
      <w:r>
        <w:t>,</w:t>
      </w:r>
      <w:r w:rsidR="00C40339">
        <w:t xml:space="preserve"> including report format</w:t>
      </w:r>
      <w:r>
        <w:t>;</w:t>
      </w:r>
      <w:bookmarkEnd w:id="40"/>
    </w:p>
    <w:p w14:paraId="460A1A1C" w14:textId="77777777" w:rsidR="00606A3F" w:rsidRDefault="00606A3F" w:rsidP="00034BFB">
      <w:pPr>
        <w:pStyle w:val="SOWSubL1-ASDEFCON"/>
      </w:pPr>
      <w:r>
        <w:t>any deliverables</w:t>
      </w:r>
      <w:r w:rsidR="00F04CCC">
        <w:t xml:space="preserve"> in addition to the reporting requirements</w:t>
      </w:r>
      <w:r>
        <w:t>;</w:t>
      </w:r>
      <w:r w:rsidR="00C40339">
        <w:t xml:space="preserve"> and</w:t>
      </w:r>
    </w:p>
    <w:p w14:paraId="0C986C68" w14:textId="77777777" w:rsidR="00C40339" w:rsidRDefault="00606A3F" w:rsidP="00034BFB">
      <w:pPr>
        <w:pStyle w:val="SOWSubL1-ASDEFCON"/>
      </w:pPr>
      <w:r>
        <w:t xml:space="preserve">any </w:t>
      </w:r>
      <w:r w:rsidR="00C40339">
        <w:t xml:space="preserve">other requirements applicable to the type of </w:t>
      </w:r>
      <w:r>
        <w:t xml:space="preserve">engineering </w:t>
      </w:r>
      <w:r w:rsidR="00C40339">
        <w:t>investigation.</w:t>
      </w:r>
    </w:p>
    <w:p w14:paraId="4E838927" w14:textId="55016D4B" w:rsidR="00A8217B" w:rsidRDefault="00A8217B" w:rsidP="00034BFB">
      <w:pPr>
        <w:pStyle w:val="SOWTL4-ASDEFCON"/>
      </w:pPr>
      <w:r w:rsidRPr="00606A3F">
        <w:t xml:space="preserve">Subject to clause </w:t>
      </w:r>
      <w:r>
        <w:fldChar w:fldCharType="begin"/>
      </w:r>
      <w:r>
        <w:instrText xml:space="preserve"> REF _Ref181177218 \r \h </w:instrText>
      </w:r>
      <w:r>
        <w:fldChar w:fldCharType="separate"/>
      </w:r>
      <w:r w:rsidR="00453302">
        <w:t>6.2.3.1</w:t>
      </w:r>
      <w:r>
        <w:fldChar w:fldCharType="end"/>
      </w:r>
      <w:r w:rsidRPr="00606A3F">
        <w:t xml:space="preserve"> </w:t>
      </w:r>
      <w:r w:rsidR="00AC70B4">
        <w:t xml:space="preserve">and the funding arrangements under the </w:t>
      </w:r>
      <w:r w:rsidR="00EA10FB">
        <w:t xml:space="preserve">Capability Innovations </w:t>
      </w:r>
      <w:r w:rsidR="00AC70B4">
        <w:t xml:space="preserve">and Efficiencies Program, </w:t>
      </w:r>
      <w:r w:rsidR="00F81A11">
        <w:t xml:space="preserve">the Contractor shall undertake </w:t>
      </w:r>
      <w:r w:rsidRPr="00606A3F">
        <w:t xml:space="preserve">engineering investigations </w:t>
      </w:r>
      <w:r>
        <w:t xml:space="preserve">conducted </w:t>
      </w:r>
      <w:r w:rsidR="00F81A11">
        <w:t>in accordance with</w:t>
      </w:r>
      <w:r w:rsidRPr="00606A3F">
        <w:t xml:space="preserve"> clause</w:t>
      </w:r>
      <w:r>
        <w:t>s</w:t>
      </w:r>
      <w:r w:rsidRPr="00606A3F">
        <w:t xml:space="preserve"> </w:t>
      </w:r>
      <w:r>
        <w:fldChar w:fldCharType="begin"/>
      </w:r>
      <w:r>
        <w:instrText xml:space="preserve"> REF _Ref181177240 \r \h </w:instrText>
      </w:r>
      <w:r>
        <w:fldChar w:fldCharType="separate"/>
      </w:r>
      <w:r w:rsidR="00453302">
        <w:t>6.2.3.2</w:t>
      </w:r>
      <w:r>
        <w:fldChar w:fldCharType="end"/>
      </w:r>
      <w:r w:rsidRPr="00606A3F">
        <w:t xml:space="preserve"> </w:t>
      </w:r>
      <w:r>
        <w:t xml:space="preserve">and </w:t>
      </w:r>
      <w:r>
        <w:fldChar w:fldCharType="begin"/>
      </w:r>
      <w:r>
        <w:instrText xml:space="preserve"> REF _Ref181179188 \r \h </w:instrText>
      </w:r>
      <w:r>
        <w:fldChar w:fldCharType="separate"/>
      </w:r>
      <w:r w:rsidR="00453302">
        <w:t>6.2.3.3</w:t>
      </w:r>
      <w:r>
        <w:fldChar w:fldCharType="end"/>
      </w:r>
      <w:r>
        <w:t xml:space="preserve"> as</w:t>
      </w:r>
      <w:r w:rsidRPr="00606A3F">
        <w:t xml:space="preserve"> </w:t>
      </w:r>
      <w:r>
        <w:t>S&amp;Q</w:t>
      </w:r>
      <w:r w:rsidRPr="00606A3F">
        <w:t xml:space="preserve"> Services.</w:t>
      </w:r>
    </w:p>
    <w:p w14:paraId="27317FED" w14:textId="77777777" w:rsidR="00645664" w:rsidRDefault="00645664" w:rsidP="00034BFB">
      <w:pPr>
        <w:pStyle w:val="SOWTL4-ASDEFCON"/>
      </w:pPr>
      <w:r>
        <w:t xml:space="preserve">The Contractor shall promptly undertake each engineering investigation, commensurate with the impact of the issue being investigated on Defence </w:t>
      </w:r>
      <w:r w:rsidRPr="00645664">
        <w:t xml:space="preserve">operations, other Contract work, </w:t>
      </w:r>
      <w:r w:rsidR="00D24811">
        <w:t>the health and safety of personnel,</w:t>
      </w:r>
      <w:r w:rsidR="00D24811" w:rsidRPr="00645664">
        <w:t xml:space="preserve"> </w:t>
      </w:r>
      <w:r w:rsidRPr="00645664">
        <w:t>and the environment</w:t>
      </w:r>
      <w:r>
        <w:t>.</w:t>
      </w:r>
    </w:p>
    <w:p w14:paraId="31056A03" w14:textId="256786F1" w:rsidR="00C40339" w:rsidRDefault="00C40339" w:rsidP="00034BFB">
      <w:pPr>
        <w:pStyle w:val="SOWTL4-ASDEFCON"/>
      </w:pPr>
      <w:r>
        <w:t xml:space="preserve">On completion of an engineering investigation, the Contractor shall report </w:t>
      </w:r>
      <w:r w:rsidR="00A8217B">
        <w:t xml:space="preserve">its </w:t>
      </w:r>
      <w:r>
        <w:t>findings to the Commonwealth Representative</w:t>
      </w:r>
      <w:r w:rsidR="00A8217B">
        <w:t xml:space="preserve"> within </w:t>
      </w:r>
      <w:r w:rsidR="008C658E">
        <w:t>1</w:t>
      </w:r>
      <w:r w:rsidR="002E55B2">
        <w:t>0</w:t>
      </w:r>
      <w:r w:rsidR="00A8217B">
        <w:t xml:space="preserve"> </w:t>
      </w:r>
      <w:r w:rsidR="001E0569">
        <w:t>Working Days</w:t>
      </w:r>
      <w:r w:rsidR="004911DE">
        <w:t xml:space="preserve"> (</w:t>
      </w:r>
      <w:r w:rsidR="00A8217B">
        <w:t xml:space="preserve">or </w:t>
      </w:r>
      <w:r w:rsidR="000812AF">
        <w:t xml:space="preserve">other timeframe </w:t>
      </w:r>
      <w:r w:rsidR="00A8217B">
        <w:t>agreed</w:t>
      </w:r>
      <w:r w:rsidR="000812AF">
        <w:t xml:space="preserve"> </w:t>
      </w:r>
      <w:r w:rsidR="00850D2E">
        <w:t xml:space="preserve">between </w:t>
      </w:r>
      <w:r w:rsidR="004911DE">
        <w:t>both parties)</w:t>
      </w:r>
      <w:r>
        <w:t>, using the agreed report format</w:t>
      </w:r>
      <w:r w:rsidR="00A8217B">
        <w:t xml:space="preserve"> </w:t>
      </w:r>
      <w:r w:rsidR="004154BA">
        <w:t xml:space="preserve">from </w:t>
      </w:r>
      <w:r w:rsidR="00A8217B">
        <w:t xml:space="preserve">clause </w:t>
      </w:r>
      <w:r w:rsidR="004154BA">
        <w:fldChar w:fldCharType="begin"/>
      </w:r>
      <w:r w:rsidR="004154BA">
        <w:instrText xml:space="preserve"> REF _Ref12968997 \r \h </w:instrText>
      </w:r>
      <w:r w:rsidR="004154BA">
        <w:fldChar w:fldCharType="separate"/>
      </w:r>
      <w:r w:rsidR="00453302">
        <w:t>6.2.3.4c</w:t>
      </w:r>
      <w:r w:rsidR="004154BA">
        <w:fldChar w:fldCharType="end"/>
      </w:r>
      <w:r>
        <w:t>.</w:t>
      </w:r>
    </w:p>
    <w:p w14:paraId="37C0B06F" w14:textId="77777777" w:rsidR="007F08D2" w:rsidRPr="00CC099D" w:rsidRDefault="004366C4" w:rsidP="00034BFB">
      <w:pPr>
        <w:pStyle w:val="SOWTL4-ASDEFCON"/>
      </w:pPr>
      <w:bookmarkStart w:id="41" w:name="_Ref320627256"/>
      <w:r>
        <w:t xml:space="preserve">Within </w:t>
      </w:r>
      <w:r w:rsidR="008C658E">
        <w:t>1</w:t>
      </w:r>
      <w:r w:rsidR="007F08D2" w:rsidRPr="00CC099D">
        <w:t>0 Working Days of receiving the engineering investigation report from the Contractor</w:t>
      </w:r>
      <w:r w:rsidR="004911DE">
        <w:t xml:space="preserve"> (</w:t>
      </w:r>
      <w:r w:rsidR="007F08D2" w:rsidRPr="00CC099D">
        <w:t>or other timeframe advised by the Commonwealth Representative</w:t>
      </w:r>
      <w:r w:rsidR="004911DE">
        <w:t>)</w:t>
      </w:r>
      <w:r w:rsidR="007F08D2" w:rsidRPr="00CC099D">
        <w:t>, the Commonwealth shall advise, in writing, whether or not:</w:t>
      </w:r>
      <w:bookmarkEnd w:id="41"/>
    </w:p>
    <w:p w14:paraId="763D66C4" w14:textId="03562694" w:rsidR="007F08D2" w:rsidRDefault="007F08D2" w:rsidP="00A6484C">
      <w:pPr>
        <w:pStyle w:val="SOWSubL1-ASDEFCON"/>
      </w:pPr>
      <w:r>
        <w:t xml:space="preserve">the report meets the requirements of clause </w:t>
      </w:r>
      <w:r w:rsidR="003044CA">
        <w:fldChar w:fldCharType="begin"/>
      </w:r>
      <w:r w:rsidR="003044CA">
        <w:instrText xml:space="preserve"> REF _Ref181179701 \r \h </w:instrText>
      </w:r>
      <w:r w:rsidR="003044CA">
        <w:fldChar w:fldCharType="separate"/>
      </w:r>
      <w:r w:rsidR="00453302">
        <w:t>6.2.3.4</w:t>
      </w:r>
      <w:r w:rsidR="003044CA">
        <w:fldChar w:fldCharType="end"/>
      </w:r>
      <w:r>
        <w:t>; and</w:t>
      </w:r>
    </w:p>
    <w:p w14:paraId="2C9C623E" w14:textId="77777777" w:rsidR="007F08D2" w:rsidRDefault="007F08D2" w:rsidP="00034BFB">
      <w:pPr>
        <w:pStyle w:val="SOWSubL1-ASDEFCON"/>
      </w:pPr>
      <w:r>
        <w:t>any further action is required to be taken by the Contractor in relation to the engineering investigation</w:t>
      </w:r>
      <w:r w:rsidRPr="001E0569">
        <w:t>.</w:t>
      </w:r>
    </w:p>
    <w:p w14:paraId="0671B3E0" w14:textId="360AB882" w:rsidR="001E0569" w:rsidRDefault="007F4E9E" w:rsidP="00034BFB">
      <w:pPr>
        <w:pStyle w:val="SOWTL4-ASDEFCON"/>
      </w:pPr>
      <w:r>
        <w:t>The Contractor shall conduct a</w:t>
      </w:r>
      <w:r w:rsidR="00526D32">
        <w:t>ll e</w:t>
      </w:r>
      <w:r w:rsidR="001E0569" w:rsidRPr="001E0569">
        <w:t>ngineering investigations in accordance with the Approved</w:t>
      </w:r>
      <w:r w:rsidR="001E0569">
        <w:t xml:space="preserve"> </w:t>
      </w:r>
      <w:r w:rsidR="000B154F">
        <w:fldChar w:fldCharType="begin">
          <w:ffData>
            <w:name w:val=""/>
            <w:enabled/>
            <w:calcOnExit w:val="0"/>
            <w:textInput>
              <w:default w:val="[…INSERT 'CEMP' OR 'SSMP'…]"/>
            </w:textInput>
          </w:ffData>
        </w:fldChar>
      </w:r>
      <w:r w:rsidR="000B154F">
        <w:instrText xml:space="preserve"> FORMTEXT </w:instrText>
      </w:r>
      <w:r w:rsidR="000B154F">
        <w:fldChar w:fldCharType="separate"/>
      </w:r>
      <w:r w:rsidR="00453302">
        <w:rPr>
          <w:noProof/>
        </w:rPr>
        <w:t>[…INSERT 'CEMP' OR 'SSMP'…]</w:t>
      </w:r>
      <w:r w:rsidR="000B154F">
        <w:fldChar w:fldCharType="end"/>
      </w:r>
      <w:r w:rsidR="001E0569">
        <w:t>.</w:t>
      </w:r>
    </w:p>
    <w:p w14:paraId="530E5990" w14:textId="77777777" w:rsidR="00F04CCC" w:rsidRDefault="00F04CCC" w:rsidP="009D0633">
      <w:pPr>
        <w:pStyle w:val="SOWHL3-ASDEFCON"/>
      </w:pPr>
      <w:bookmarkStart w:id="42" w:name="_Ref232383090"/>
      <w:bookmarkStart w:id="43" w:name="_Ref230417673"/>
      <w:bookmarkStart w:id="44" w:name="_Ref181180359"/>
      <w:r>
        <w:t>Analysis of Change Requests</w:t>
      </w:r>
      <w:bookmarkEnd w:id="42"/>
    </w:p>
    <w:p w14:paraId="688EC433" w14:textId="61168936" w:rsidR="00F74A94" w:rsidRPr="00457BF8" w:rsidRDefault="00F74A94" w:rsidP="00034BFB">
      <w:pPr>
        <w:pStyle w:val="NoteToDrafters-ASDEFCON"/>
      </w:pPr>
      <w:r>
        <w:t xml:space="preserve">Note to drafters:  Different </w:t>
      </w:r>
      <w:r w:rsidR="00CE7C2E">
        <w:t xml:space="preserve">ADF </w:t>
      </w:r>
      <w:r w:rsidR="00231F65">
        <w:t>r</w:t>
      </w:r>
      <w:r w:rsidR="00CE7C2E">
        <w:t xml:space="preserve">egulatory / </w:t>
      </w:r>
      <w:r w:rsidR="00231F65">
        <w:t>a</w:t>
      </w:r>
      <w:r w:rsidR="00CE7C2E">
        <w:t xml:space="preserve">ssurance </w:t>
      </w:r>
      <w:r w:rsidR="00231F65">
        <w:t>f</w:t>
      </w:r>
      <w:r w:rsidR="00CE7C2E">
        <w:t xml:space="preserve">rameworks </w:t>
      </w:r>
      <w:r>
        <w:t xml:space="preserve">may use particular terminology for the analysis activity proposed under this clause </w:t>
      </w:r>
      <w:r>
        <w:fldChar w:fldCharType="begin"/>
      </w:r>
      <w:r>
        <w:instrText xml:space="preserve"> REF _Ref232383090 \r \h </w:instrText>
      </w:r>
      <w:r>
        <w:fldChar w:fldCharType="separate"/>
      </w:r>
      <w:r w:rsidR="00453302">
        <w:t>6.2.4</w:t>
      </w:r>
      <w:r>
        <w:fldChar w:fldCharType="end"/>
      </w:r>
      <w:r>
        <w:t>.</w:t>
      </w:r>
      <w:r w:rsidR="008A2D25">
        <w:t xml:space="preserve">  Tailor if required.</w:t>
      </w:r>
    </w:p>
    <w:p w14:paraId="4809BF07" w14:textId="77777777" w:rsidR="00C063D4" w:rsidRDefault="00254CB8" w:rsidP="00034BFB">
      <w:pPr>
        <w:pStyle w:val="SOWTL4-ASDEFCON"/>
      </w:pPr>
      <w:bookmarkStart w:id="45" w:name="_Ref373906458"/>
      <w:r>
        <w:t xml:space="preserve">When requested by the Commonwealth </w:t>
      </w:r>
      <w:r w:rsidR="002E591E">
        <w:t>Representative</w:t>
      </w:r>
      <w:r w:rsidR="00B80471">
        <w:t>,</w:t>
      </w:r>
      <w:r w:rsidR="002E591E">
        <w:t xml:space="preserve"> </w:t>
      </w:r>
      <w:r>
        <w:t>in writing</w:t>
      </w:r>
      <w:r w:rsidR="00C063D4">
        <w:t>, the Contractor shall:</w:t>
      </w:r>
      <w:bookmarkEnd w:id="45"/>
    </w:p>
    <w:p w14:paraId="38F25BF7" w14:textId="23BAE824" w:rsidR="00C063D4" w:rsidRDefault="006F3802" w:rsidP="00A6484C">
      <w:pPr>
        <w:pStyle w:val="SOWSubL1-ASDEFCON"/>
      </w:pPr>
      <w:r>
        <w:t>analyse</w:t>
      </w:r>
      <w:r w:rsidR="00254CB8">
        <w:t xml:space="preserve"> </w:t>
      </w:r>
      <w:r w:rsidR="00F74A94">
        <w:t>a request</w:t>
      </w:r>
      <w:r w:rsidR="00254CB8">
        <w:t xml:space="preserve"> </w:t>
      </w:r>
      <w:r w:rsidR="006E0B75">
        <w:t xml:space="preserve">for </w:t>
      </w:r>
      <w:r w:rsidR="00F74A94">
        <w:t>an engineering change</w:t>
      </w:r>
      <w:r w:rsidR="006E0B75">
        <w:t xml:space="preserve"> </w:t>
      </w:r>
      <w:r w:rsidR="00F74A94" w:rsidRPr="00507B6C">
        <w:t xml:space="preserve">to determine whether or not the proposed change has merit </w:t>
      </w:r>
      <w:r w:rsidR="006E0B75">
        <w:t xml:space="preserve">before committing to the full developmental processes required under clause </w:t>
      </w:r>
      <w:r w:rsidR="006E0B75">
        <w:fldChar w:fldCharType="begin"/>
      </w:r>
      <w:r w:rsidR="006E0B75">
        <w:instrText xml:space="preserve"> REF _Ref232382883 \r \h </w:instrText>
      </w:r>
      <w:r w:rsidR="006E0B75">
        <w:fldChar w:fldCharType="separate"/>
      </w:r>
      <w:r w:rsidR="00453302">
        <w:t>6.2.5</w:t>
      </w:r>
      <w:r w:rsidR="006E0B75">
        <w:fldChar w:fldCharType="end"/>
      </w:r>
      <w:r w:rsidR="006E0B75">
        <w:t xml:space="preserve"> of this DSD and DSD-ENG-CM</w:t>
      </w:r>
      <w:r w:rsidR="00C063D4">
        <w:t>; and</w:t>
      </w:r>
    </w:p>
    <w:p w14:paraId="44BEE633" w14:textId="77777777" w:rsidR="00F04CCC" w:rsidRDefault="00C063D4" w:rsidP="00034BFB">
      <w:pPr>
        <w:pStyle w:val="SOWSubL1-ASDEFCON"/>
      </w:pPr>
      <w:r>
        <w:t>provide a rep</w:t>
      </w:r>
      <w:r w:rsidR="002E591E">
        <w:t>ort to the Commonwealth within 2</w:t>
      </w:r>
      <w:r>
        <w:t>0</w:t>
      </w:r>
      <w:r w:rsidR="002E591E">
        <w:t xml:space="preserve"> Working Days </w:t>
      </w:r>
      <w:r>
        <w:t>of receiving the request (or other time</w:t>
      </w:r>
      <w:r w:rsidR="006F3802">
        <w:t>fram</w:t>
      </w:r>
      <w:r w:rsidR="009E7E4C">
        <w:t xml:space="preserve">e </w:t>
      </w:r>
      <w:r>
        <w:t xml:space="preserve">agreed between </w:t>
      </w:r>
      <w:r w:rsidR="00850D2E">
        <w:t xml:space="preserve">both </w:t>
      </w:r>
      <w:r>
        <w:t>parties</w:t>
      </w:r>
      <w:r w:rsidR="009E7E4C">
        <w:t xml:space="preserve"> commensurate with </w:t>
      </w:r>
      <w:r w:rsidR="009E7E4C" w:rsidRPr="00682394">
        <w:t xml:space="preserve">the implications for Defence operations, other Contract work, </w:t>
      </w:r>
      <w:r w:rsidR="009E7E4C">
        <w:t>WHS</w:t>
      </w:r>
      <w:r w:rsidR="009E7E4C" w:rsidRPr="00682394">
        <w:t xml:space="preserve"> and the environment</w:t>
      </w:r>
      <w:r>
        <w:t>)</w:t>
      </w:r>
      <w:r w:rsidR="006F3802">
        <w:t xml:space="preserve"> that provides the </w:t>
      </w:r>
      <w:r w:rsidR="00645664">
        <w:t xml:space="preserve">analysis of the </w:t>
      </w:r>
      <w:r w:rsidR="006F3802">
        <w:t>cost</w:t>
      </w:r>
      <w:r w:rsidR="00645664">
        <w:t>s</w:t>
      </w:r>
      <w:r w:rsidR="006F3802">
        <w:t>, benefit</w:t>
      </w:r>
      <w:r w:rsidR="00645664">
        <w:t>s</w:t>
      </w:r>
      <w:r w:rsidR="006F3802">
        <w:t xml:space="preserve"> and risk</w:t>
      </w:r>
      <w:r w:rsidR="00645664">
        <w:t>s associated with</w:t>
      </w:r>
      <w:r w:rsidR="006F3802">
        <w:t xml:space="preserve"> the </w:t>
      </w:r>
      <w:r w:rsidR="00645664">
        <w:t xml:space="preserve">requested </w:t>
      </w:r>
      <w:r w:rsidR="006F3802">
        <w:t>engineering change</w:t>
      </w:r>
      <w:r w:rsidR="006E0B75">
        <w:t>.</w:t>
      </w:r>
    </w:p>
    <w:p w14:paraId="6A9219B4" w14:textId="77777777" w:rsidR="00F74A94" w:rsidRDefault="00F74A94" w:rsidP="00034BFB">
      <w:pPr>
        <w:pStyle w:val="SOWTL4-ASDEFCON"/>
      </w:pPr>
      <w:bookmarkStart w:id="46" w:name="_Ref423945076"/>
      <w:r>
        <w:t xml:space="preserve">Unless otherwise specified by the Commonwealth Representative, the </w:t>
      </w:r>
      <w:r w:rsidR="007F4E9E">
        <w:t xml:space="preserve">Contractor’s </w:t>
      </w:r>
      <w:r>
        <w:t>analysis of an engineering change request shall provide sufficient detail for initial assessment of feasibility and importance and to ascertain the resources required for further development, including:</w:t>
      </w:r>
      <w:bookmarkEnd w:id="46"/>
    </w:p>
    <w:p w14:paraId="01F0ECCE" w14:textId="77777777" w:rsidR="00F74A94" w:rsidRDefault="00F74A94" w:rsidP="00A6484C">
      <w:pPr>
        <w:pStyle w:val="SOWSubL1-ASDEFCON"/>
      </w:pPr>
      <w:r>
        <w:t xml:space="preserve">the function </w:t>
      </w:r>
      <w:r w:rsidR="00705CF2">
        <w:t>and/</w:t>
      </w:r>
      <w:r>
        <w:t>or performance characteristic to be changed, improved, eliminated or added;</w:t>
      </w:r>
    </w:p>
    <w:p w14:paraId="12B94938" w14:textId="77777777" w:rsidR="00F74A94" w:rsidRDefault="00F74A94" w:rsidP="00034BFB">
      <w:pPr>
        <w:pStyle w:val="SOWSubL1-ASDEFCON"/>
      </w:pPr>
      <w:r>
        <w:t>the reason for and/or benefit to be achieved;</w:t>
      </w:r>
    </w:p>
    <w:p w14:paraId="693AAD87" w14:textId="77777777" w:rsidR="00F74A94" w:rsidRDefault="00F74A94" w:rsidP="00034BFB">
      <w:pPr>
        <w:pStyle w:val="SOWSubL1-ASDEFCON"/>
      </w:pPr>
      <w:r>
        <w:t>the scope of the development task;</w:t>
      </w:r>
    </w:p>
    <w:p w14:paraId="0B201021" w14:textId="77777777" w:rsidR="00F74A94" w:rsidRDefault="00F74A94" w:rsidP="00034BFB">
      <w:pPr>
        <w:pStyle w:val="SOWSubL1-ASDEFCON"/>
      </w:pPr>
      <w:r>
        <w:t>alternative solutions/implementation strategies;</w:t>
      </w:r>
    </w:p>
    <w:p w14:paraId="68176DAB" w14:textId="77777777" w:rsidR="00F74A94" w:rsidRDefault="00F74A94" w:rsidP="00034BFB">
      <w:pPr>
        <w:pStyle w:val="SOWSubL1-ASDEFCON"/>
      </w:pPr>
      <w:r>
        <w:t>risks to development, implementation and support;</w:t>
      </w:r>
    </w:p>
    <w:p w14:paraId="65D7355A" w14:textId="77777777" w:rsidR="00F74A94" w:rsidRDefault="00F74A94" w:rsidP="00034BFB">
      <w:pPr>
        <w:pStyle w:val="SOWSubL1-ASDEFCON"/>
      </w:pPr>
      <w:r>
        <w:t>estimated cost</w:t>
      </w:r>
      <w:r w:rsidR="00645664">
        <w:t>s</w:t>
      </w:r>
      <w:r w:rsidR="00AC7677">
        <w:t xml:space="preserve"> and resource requirements</w:t>
      </w:r>
      <w:r>
        <w:t>,</w:t>
      </w:r>
      <w:r w:rsidR="00645664">
        <w:t xml:space="preserve"> both for the implementation and net impact on ongoing support,</w:t>
      </w:r>
      <w:r>
        <w:t xml:space="preserve"> including the tolerances associated with the cost </w:t>
      </w:r>
      <w:r w:rsidR="00AC7677">
        <w:t xml:space="preserve">and resource </w:t>
      </w:r>
      <w:r>
        <w:t>estimate</w:t>
      </w:r>
      <w:r w:rsidR="00645664">
        <w:t>s</w:t>
      </w:r>
      <w:r>
        <w:t>;</w:t>
      </w:r>
    </w:p>
    <w:p w14:paraId="0C269DAF" w14:textId="77777777" w:rsidR="00AC7677" w:rsidRDefault="00AC7677" w:rsidP="00034BFB">
      <w:pPr>
        <w:pStyle w:val="SOWSubL1-ASDEFCON"/>
      </w:pPr>
      <w:r w:rsidRPr="00AC7677">
        <w:t>assessed criticality in relation to the impact on operations, safety and security (eg, does the requested change impact upon a Mission Critical Capability?);</w:t>
      </w:r>
    </w:p>
    <w:p w14:paraId="407BE9D6" w14:textId="77777777" w:rsidR="00745CE9" w:rsidRDefault="00745CE9" w:rsidP="00034BFB">
      <w:pPr>
        <w:pStyle w:val="SOWSubL1-ASDEFCON"/>
      </w:pPr>
      <w:r>
        <w:t>whether or not the requested change is assessed as a Major Change or a Minor Change in accordance with clause 6.2.5 of DSD-ENG-CM;</w:t>
      </w:r>
    </w:p>
    <w:p w14:paraId="6CC69779" w14:textId="77777777" w:rsidR="00F74A94" w:rsidRDefault="00F74A94" w:rsidP="00034BFB">
      <w:pPr>
        <w:pStyle w:val="SOWSubL1-ASDEFCON"/>
      </w:pPr>
      <w:r>
        <w:t>assessed priority; and</w:t>
      </w:r>
    </w:p>
    <w:p w14:paraId="19ADE9E8" w14:textId="77777777" w:rsidR="00F74A94" w:rsidRDefault="00F74A94" w:rsidP="00034BFB">
      <w:pPr>
        <w:pStyle w:val="SOWSubL1-ASDEFCON"/>
      </w:pPr>
      <w:r>
        <w:t>operational impact of either proceeding or not proceeding with the development of the change.</w:t>
      </w:r>
    </w:p>
    <w:p w14:paraId="3FF320F4" w14:textId="77777777" w:rsidR="00051F86" w:rsidRPr="00457BF8" w:rsidRDefault="00051F86" w:rsidP="00034BFB">
      <w:pPr>
        <w:pStyle w:val="NoteToDrafters-ASDEFCON"/>
      </w:pPr>
      <w:r>
        <w:t>Note to drafters:  Omit the following clause if not required.</w:t>
      </w:r>
    </w:p>
    <w:p w14:paraId="6D4408E7" w14:textId="77777777" w:rsidR="00051F86" w:rsidRDefault="00051F86" w:rsidP="00034BFB">
      <w:pPr>
        <w:pStyle w:val="SOWTL4-ASDEFCON"/>
      </w:pPr>
      <w:r>
        <w:t>The Contractor shall present the findings of its analysis activities to the Commonwealth’s Configuration Control Board (CCB).</w:t>
      </w:r>
    </w:p>
    <w:p w14:paraId="66168512" w14:textId="02C84AF0" w:rsidR="002E591E" w:rsidRDefault="00957B6A" w:rsidP="00034BFB">
      <w:pPr>
        <w:pStyle w:val="SOWTL4-ASDEFCON"/>
      </w:pPr>
      <w:bookmarkStart w:id="47" w:name="_Ref423945216"/>
      <w:r>
        <w:t xml:space="preserve">Subject to clause </w:t>
      </w:r>
      <w:r>
        <w:fldChar w:fldCharType="begin"/>
      </w:r>
      <w:r>
        <w:instrText xml:space="preserve"> REF _Ref373906492 \r \h </w:instrText>
      </w:r>
      <w:r>
        <w:fldChar w:fldCharType="separate"/>
      </w:r>
      <w:r w:rsidR="00453302">
        <w:t>6.2.4.5</w:t>
      </w:r>
      <w:r>
        <w:fldChar w:fldCharType="end"/>
      </w:r>
      <w:r>
        <w:t>, t</w:t>
      </w:r>
      <w:r w:rsidR="00F81A11">
        <w:t>he Contractor shall conduct a</w:t>
      </w:r>
      <w:r w:rsidR="002E591E">
        <w:t>nalysis of change requests</w:t>
      </w:r>
      <w:r w:rsidR="00F81A11">
        <w:t>, which are</w:t>
      </w:r>
      <w:r w:rsidR="002E591E">
        <w:t xml:space="preserve"> requested by the Commonwealth Representative under this clause </w:t>
      </w:r>
      <w:r w:rsidR="002E591E">
        <w:fldChar w:fldCharType="begin"/>
      </w:r>
      <w:r w:rsidR="002E591E">
        <w:instrText xml:space="preserve"> REF _Ref232383090 \r \h </w:instrText>
      </w:r>
      <w:r w:rsidR="002E591E">
        <w:fldChar w:fldCharType="separate"/>
      </w:r>
      <w:r w:rsidR="00453302">
        <w:t>6.2.4</w:t>
      </w:r>
      <w:r w:rsidR="002E591E">
        <w:fldChar w:fldCharType="end"/>
      </w:r>
      <w:r w:rsidR="00F81A11">
        <w:t>,</w:t>
      </w:r>
      <w:r w:rsidR="00905C80">
        <w:t xml:space="preserve"> </w:t>
      </w:r>
      <w:r w:rsidR="002E591E">
        <w:t>as S&amp;Q Services.</w:t>
      </w:r>
      <w:bookmarkEnd w:id="47"/>
    </w:p>
    <w:p w14:paraId="08FBE6D3" w14:textId="2A082C8E" w:rsidR="008041E9" w:rsidRDefault="008041E9" w:rsidP="00034BFB">
      <w:pPr>
        <w:pStyle w:val="SOWTL4-ASDEFCON"/>
      </w:pPr>
      <w:bookmarkStart w:id="48" w:name="_Ref373336141"/>
      <w:bookmarkStart w:id="49" w:name="_Ref373906492"/>
      <w:r>
        <w:t xml:space="preserve">The Contractor shall undertake the analyses and provide the report required for the change request, </w:t>
      </w:r>
      <w:r w:rsidR="00957B6A">
        <w:t xml:space="preserve">even when analysis of a change request has been requested by the Commonwealth Representative under clause </w:t>
      </w:r>
      <w:bookmarkEnd w:id="48"/>
      <w:r w:rsidR="00957B6A">
        <w:fldChar w:fldCharType="begin"/>
      </w:r>
      <w:r w:rsidR="00957B6A">
        <w:instrText xml:space="preserve"> REF _Ref373906458 \r \h </w:instrText>
      </w:r>
      <w:r w:rsidR="00957B6A">
        <w:fldChar w:fldCharType="separate"/>
      </w:r>
      <w:r w:rsidR="00453302">
        <w:t>6.2.4.1</w:t>
      </w:r>
      <w:r w:rsidR="00957B6A">
        <w:fldChar w:fldCharType="end"/>
      </w:r>
      <w:r>
        <w:t>:</w:t>
      </w:r>
    </w:p>
    <w:p w14:paraId="42D2D39D" w14:textId="77777777" w:rsidR="008041E9" w:rsidRPr="00682394" w:rsidRDefault="00957B6A" w:rsidP="00A6484C">
      <w:pPr>
        <w:pStyle w:val="SOWSubL1-ASDEFCON"/>
      </w:pPr>
      <w:r w:rsidRPr="00682394">
        <w:t xml:space="preserve">if the change request relates to maintaining serviceability of Mission Systems and/or equipment, parts shortages, safety and/or </w:t>
      </w:r>
      <w:r w:rsidR="00A01633" w:rsidRPr="00682394">
        <w:t xml:space="preserve">regulatory requirements, including on-going </w:t>
      </w:r>
      <w:r w:rsidR="008A2D25">
        <w:t xml:space="preserve">ADF </w:t>
      </w:r>
      <w:r w:rsidR="00231F65">
        <w:t>r</w:t>
      </w:r>
      <w:r w:rsidR="008A2D25">
        <w:t xml:space="preserve">egulatory / </w:t>
      </w:r>
      <w:r w:rsidR="00231F65">
        <w:t>a</w:t>
      </w:r>
      <w:r w:rsidR="008A2D25">
        <w:t xml:space="preserve">ssurance </w:t>
      </w:r>
      <w:r w:rsidR="00231F65">
        <w:t>f</w:t>
      </w:r>
      <w:r w:rsidR="008A2D25">
        <w:t>ramework</w:t>
      </w:r>
      <w:r w:rsidR="008A2D25" w:rsidRPr="00682394">
        <w:t xml:space="preserve"> </w:t>
      </w:r>
      <w:r w:rsidRPr="00682394">
        <w:t>requirements</w:t>
      </w:r>
      <w:r w:rsidR="009E7E4C">
        <w:t>; and</w:t>
      </w:r>
    </w:p>
    <w:bookmarkEnd w:id="49"/>
    <w:p w14:paraId="2D0D1942" w14:textId="77777777" w:rsidR="00957B6A" w:rsidRPr="00682394" w:rsidRDefault="00957B6A" w:rsidP="00034BFB">
      <w:pPr>
        <w:pStyle w:val="SOWSubL1-ASDEFCON"/>
      </w:pPr>
      <w:r w:rsidRPr="00682394">
        <w:t>within the Recurring Services Fee</w:t>
      </w:r>
      <w:r w:rsidR="009E7E4C">
        <w:t>.</w:t>
      </w:r>
    </w:p>
    <w:p w14:paraId="6A8ED00A" w14:textId="77777777" w:rsidR="00507B6C" w:rsidRDefault="00507B6C" w:rsidP="009D0633">
      <w:pPr>
        <w:pStyle w:val="SOWHL3-ASDEFCON"/>
      </w:pPr>
      <w:bookmarkStart w:id="50" w:name="_Ref232382883"/>
      <w:r>
        <w:t>Development</w:t>
      </w:r>
      <w:r w:rsidR="00D123BC">
        <w:t>al</w:t>
      </w:r>
      <w:r>
        <w:t xml:space="preserve"> </w:t>
      </w:r>
      <w:r w:rsidR="000E4CDD">
        <w:t xml:space="preserve">Activities </w:t>
      </w:r>
      <w:r>
        <w:t>for Major Changes</w:t>
      </w:r>
      <w:bookmarkEnd w:id="43"/>
      <w:bookmarkEnd w:id="50"/>
    </w:p>
    <w:p w14:paraId="03D01263" w14:textId="77777777" w:rsidR="00457BF8" w:rsidRDefault="00457BF8" w:rsidP="00034BFB">
      <w:pPr>
        <w:pStyle w:val="NoteToDrafters-ASDEFCON"/>
      </w:pPr>
      <w:r>
        <w:t xml:space="preserve">Note to drafters:  Omit </w:t>
      </w:r>
      <w:r w:rsidR="00051F86">
        <w:t xml:space="preserve">this </w:t>
      </w:r>
      <w:r>
        <w:t xml:space="preserve">clause if not required, and mark as ‘Not </w:t>
      </w:r>
      <w:r w:rsidR="004517FF">
        <w:t xml:space="preserve">used’ </w:t>
      </w:r>
      <w:r>
        <w:t xml:space="preserve">(eg, if a separate DSD has been developed for the development of Major </w:t>
      </w:r>
      <w:r w:rsidR="00137DAE">
        <w:t>Changes</w:t>
      </w:r>
      <w:r>
        <w:t>).</w:t>
      </w:r>
    </w:p>
    <w:p w14:paraId="605E1204" w14:textId="45CF4DE9" w:rsidR="009A72D9" w:rsidRDefault="009A72D9" w:rsidP="00034BFB">
      <w:pPr>
        <w:pStyle w:val="NoteToDrafters-ASDEFCON"/>
      </w:pPr>
      <w:r>
        <w:t>Amend the following clause</w:t>
      </w:r>
      <w:r w:rsidR="00BC21DE">
        <w:t>s</w:t>
      </w:r>
      <w:r>
        <w:t xml:space="preserve"> to add any standing plans required for the development </w:t>
      </w:r>
      <w:r w:rsidR="008A2D25">
        <w:t>of</w:t>
      </w:r>
      <w:r>
        <w:t xml:space="preserve"> Major Change</w:t>
      </w:r>
      <w:r w:rsidR="008A2D25">
        <w:t>s</w:t>
      </w:r>
      <w:r>
        <w:t xml:space="preserve"> (eg, Software Management Plan</w:t>
      </w:r>
      <w:r w:rsidR="00BC21DE">
        <w:t xml:space="preserve"> (SWMP)</w:t>
      </w:r>
      <w:r>
        <w:t>).</w:t>
      </w:r>
      <w:r w:rsidR="00BC21DE">
        <w:t xml:space="preserve">  Alternatively, if development activities can be </w:t>
      </w:r>
      <w:r w:rsidR="00911F61">
        <w:t xml:space="preserve">adequately </w:t>
      </w:r>
      <w:r w:rsidR="00BC21DE">
        <w:t xml:space="preserve">covered </w:t>
      </w:r>
      <w:r w:rsidR="008E1E0E">
        <w:t xml:space="preserve">within </w:t>
      </w:r>
      <w:r w:rsidR="00BC21DE">
        <w:t xml:space="preserve">the SSMP, the following clauses </w:t>
      </w:r>
      <w:r w:rsidR="008A2D25">
        <w:t xml:space="preserve">can be </w:t>
      </w:r>
      <w:r w:rsidR="00BC21DE">
        <w:t>replace</w:t>
      </w:r>
      <w:r w:rsidR="008A2D25">
        <w:t>d</w:t>
      </w:r>
      <w:r w:rsidR="00BC21DE">
        <w:t xml:space="preserve"> with </w:t>
      </w:r>
      <w:r w:rsidR="00911F61">
        <w:t>‘</w:t>
      </w:r>
      <w:r w:rsidR="00BC21DE">
        <w:t>Not used</w:t>
      </w:r>
      <w:r w:rsidR="00911F61">
        <w:t>’</w:t>
      </w:r>
      <w:r w:rsidR="00BC21DE">
        <w:t>.</w:t>
      </w:r>
    </w:p>
    <w:p w14:paraId="13E60A2F" w14:textId="77777777" w:rsidR="00F81A11" w:rsidRPr="00F81A11" w:rsidRDefault="00F81A11" w:rsidP="00034BFB">
      <w:pPr>
        <w:pStyle w:val="NoteToDrafters-ASDEFCON"/>
      </w:pPr>
      <w:r>
        <w:t>Drafters should be aware that other DSDs contain requirements related to Major Changes</w:t>
      </w:r>
      <w:r w:rsidR="008A2D25">
        <w:t>; refer to the clause guidance for details</w:t>
      </w:r>
      <w:r>
        <w:t>.</w:t>
      </w:r>
    </w:p>
    <w:p w14:paraId="7B2161AC" w14:textId="77777777" w:rsidR="00BC21DE" w:rsidRDefault="005949AD" w:rsidP="00034BFB">
      <w:pPr>
        <w:pStyle w:val="SOWTL4-ASDEFCON"/>
      </w:pPr>
      <w:r>
        <w:t xml:space="preserve">The Contractor shall develop, deliver and update </w:t>
      </w:r>
      <w:r w:rsidR="00BC21DE">
        <w:t>the following plans to address the developmental activities for Major Changes:</w:t>
      </w:r>
    </w:p>
    <w:p w14:paraId="4AACF0F4" w14:textId="77777777" w:rsidR="00BC21DE" w:rsidRDefault="005949AD" w:rsidP="00A6484C">
      <w:pPr>
        <w:pStyle w:val="SOWSubL1-ASDEFCON"/>
      </w:pPr>
      <w:r>
        <w:t>Systems Engineering Management Plan (SEMP) in accordance with CDRL Line Number ENG-</w:t>
      </w:r>
      <w:r w:rsidR="009A72D9">
        <w:t>650</w:t>
      </w:r>
      <w:r w:rsidR="00BC21DE">
        <w:t>; and</w:t>
      </w:r>
    </w:p>
    <w:p w14:paraId="67A4A903" w14:textId="77777777" w:rsidR="005949AD" w:rsidRDefault="00BC21DE" w:rsidP="00034BFB">
      <w:pPr>
        <w:pStyle w:val="SOWSubL1-ASDEFCON"/>
      </w:pPr>
      <w:r>
        <w:t>Integrated Support Plan (ISP) in accordance with CDRL Line Number ENG-660</w:t>
      </w:r>
      <w:r w:rsidR="005949AD">
        <w:t>.</w:t>
      </w:r>
    </w:p>
    <w:p w14:paraId="32F4D944" w14:textId="77777777" w:rsidR="00BF598A" w:rsidRDefault="009A72D9" w:rsidP="00034BFB">
      <w:pPr>
        <w:pStyle w:val="SOWTL4-ASDEFCON"/>
      </w:pPr>
      <w:r>
        <w:t xml:space="preserve">The Contractor shall conduct </w:t>
      </w:r>
      <w:r w:rsidR="00BF598A">
        <w:t>its</w:t>
      </w:r>
      <w:r w:rsidR="00BC21DE">
        <w:t xml:space="preserve"> activities for </w:t>
      </w:r>
      <w:r w:rsidR="00BF598A">
        <w:t xml:space="preserve">each </w:t>
      </w:r>
      <w:r w:rsidR="00BC21DE">
        <w:t>Major Change in accordance with</w:t>
      </w:r>
      <w:r w:rsidR="00BF598A">
        <w:t xml:space="preserve"> the:</w:t>
      </w:r>
    </w:p>
    <w:p w14:paraId="763FE53C" w14:textId="77777777" w:rsidR="00BF598A" w:rsidRDefault="00BF598A" w:rsidP="00A6484C">
      <w:pPr>
        <w:pStyle w:val="SOWSubL1-ASDEFCON"/>
      </w:pPr>
      <w:r>
        <w:t xml:space="preserve">requirements of </w:t>
      </w:r>
      <w:r w:rsidR="00E70EAD">
        <w:t>ANSI/</w:t>
      </w:r>
      <w:r>
        <w:t xml:space="preserve">EIA-632, </w:t>
      </w:r>
      <w:r w:rsidR="00736425">
        <w:t>‘</w:t>
      </w:r>
      <w:r>
        <w:t>Processes for Engineering a System</w:t>
      </w:r>
      <w:r w:rsidR="00736425">
        <w:t>’</w:t>
      </w:r>
      <w:r>
        <w:t>, as tailored by the Approved SEMP and Approved ISP;</w:t>
      </w:r>
      <w:r w:rsidR="005131C1">
        <w:t xml:space="preserve"> and</w:t>
      </w:r>
    </w:p>
    <w:p w14:paraId="0C4A1F58" w14:textId="77777777" w:rsidR="005949AD" w:rsidRDefault="00BF598A" w:rsidP="00034BFB">
      <w:pPr>
        <w:pStyle w:val="SOWSubL1-ASDEFCON"/>
      </w:pPr>
      <w:r>
        <w:t xml:space="preserve">Approved SEMP, Approved ISP, and other applicable Approved plans for the Contract, as tailored by the Approved work plan (including any </w:t>
      </w:r>
      <w:r w:rsidR="008A2D25">
        <w:t xml:space="preserve">Approved </w:t>
      </w:r>
      <w:r>
        <w:t xml:space="preserve">supplementary management plans) for </w:t>
      </w:r>
      <w:r w:rsidR="00911F61">
        <w:t>each Major Change</w:t>
      </w:r>
      <w:r>
        <w:t>.</w:t>
      </w:r>
    </w:p>
    <w:p w14:paraId="12A11FDB" w14:textId="77777777" w:rsidR="00911F61" w:rsidRDefault="00911F61" w:rsidP="00034BFB">
      <w:pPr>
        <w:pStyle w:val="SOWTL4-ASDEFCON"/>
      </w:pPr>
      <w:bookmarkStart w:id="51" w:name="_Ref381249539"/>
      <w:r>
        <w:t>The Contractor shall ensure that all Contractor and Subcontractor activities are consistent with the Approved work plan and Approved management plans for each Major Change.</w:t>
      </w:r>
      <w:bookmarkEnd w:id="51"/>
    </w:p>
    <w:p w14:paraId="4A4FC077" w14:textId="77777777" w:rsidR="00911F61" w:rsidRDefault="00911F61" w:rsidP="00034BFB">
      <w:pPr>
        <w:pStyle w:val="SOWTL4-ASDEFCON"/>
      </w:pPr>
      <w:bookmarkStart w:id="52" w:name="_Ref381249541"/>
      <w:r>
        <w:t>The Contractor shall ensure that all Subcontractors develop, update and implement appropriate technical plans, commensurate with the scope of work for each Subcontractor, which results in an integrated and cost-effective technical effort in accordance with the Approved work plan and Approved management plans for the Major Change.</w:t>
      </w:r>
      <w:bookmarkEnd w:id="52"/>
    </w:p>
    <w:p w14:paraId="70978000" w14:textId="3AD6290C" w:rsidR="000E4CDD" w:rsidRDefault="001D0AA9" w:rsidP="00034BFB">
      <w:pPr>
        <w:pStyle w:val="SOWTL4-ASDEFCON"/>
      </w:pPr>
      <w:bookmarkStart w:id="53" w:name="_Ref291498471"/>
      <w:r>
        <w:t xml:space="preserve">Subject to clause </w:t>
      </w:r>
      <w:r w:rsidR="002B3DA3">
        <w:fldChar w:fldCharType="begin"/>
      </w:r>
      <w:r w:rsidR="002B3DA3">
        <w:instrText xml:space="preserve"> REF _Ref381209733 \r \h </w:instrText>
      </w:r>
      <w:r w:rsidR="002B3DA3">
        <w:fldChar w:fldCharType="separate"/>
      </w:r>
      <w:r w:rsidR="00453302">
        <w:t>6.2.5.7</w:t>
      </w:r>
      <w:r w:rsidR="002B3DA3">
        <w:fldChar w:fldCharType="end"/>
      </w:r>
      <w:r>
        <w:t>, t</w:t>
      </w:r>
      <w:r w:rsidR="000E4CDD">
        <w:t xml:space="preserve">he Contractor shall undertake the following activities </w:t>
      </w:r>
      <w:r w:rsidR="005949AD">
        <w:t xml:space="preserve">for a Major Change </w:t>
      </w:r>
      <w:r w:rsidR="000E4CDD">
        <w:t>as S&amp;Q Services:</w:t>
      </w:r>
      <w:bookmarkEnd w:id="53"/>
    </w:p>
    <w:p w14:paraId="7F1679FB" w14:textId="77777777" w:rsidR="000E4CDD" w:rsidRDefault="000E4CDD" w:rsidP="00A6484C">
      <w:pPr>
        <w:pStyle w:val="SOWSubL1-ASDEFCON"/>
      </w:pPr>
      <w:bookmarkStart w:id="54" w:name="_Ref291498521"/>
      <w:r>
        <w:t xml:space="preserve">except where otherwise specified in the Contract, all activities associated with the development of an </w:t>
      </w:r>
      <w:r w:rsidR="00BE6AC4">
        <w:t>Engineering Change Proposal (</w:t>
      </w:r>
      <w:r>
        <w:t>ECP</w:t>
      </w:r>
      <w:r w:rsidR="00BE6AC4">
        <w:t>)</w:t>
      </w:r>
      <w:r>
        <w:t xml:space="preserve"> for a Major </w:t>
      </w:r>
      <w:r w:rsidR="00137DAE">
        <w:t>Change</w:t>
      </w:r>
      <w:r w:rsidR="005949AD">
        <w:t>, including obtaining the necessary</w:t>
      </w:r>
      <w:r w:rsidR="009A72D9">
        <w:t xml:space="preserve"> Commonwealth Approvals for the</w:t>
      </w:r>
      <w:r w:rsidR="005949AD">
        <w:t xml:space="preserve"> ECP</w:t>
      </w:r>
      <w:r>
        <w:t>; and</w:t>
      </w:r>
      <w:bookmarkEnd w:id="54"/>
    </w:p>
    <w:p w14:paraId="1C52874D" w14:textId="77777777" w:rsidR="000E4CDD" w:rsidRDefault="009A72D9" w:rsidP="00034BFB">
      <w:pPr>
        <w:pStyle w:val="SOWSubL1-ASDEFCON"/>
      </w:pPr>
      <w:r>
        <w:t>implementation,</w:t>
      </w:r>
      <w:r w:rsidR="000E4CDD">
        <w:t xml:space="preserve"> Verification and Validation (V&amp;V)</w:t>
      </w:r>
      <w:r>
        <w:t xml:space="preserve">, and </w:t>
      </w:r>
      <w:r w:rsidR="006613C8">
        <w:t>C</w:t>
      </w:r>
      <w:r>
        <w:t xml:space="preserve">onfiguration </w:t>
      </w:r>
      <w:r w:rsidR="006613C8">
        <w:t>A</w:t>
      </w:r>
      <w:r>
        <w:t>udit</w:t>
      </w:r>
      <w:r w:rsidR="006613C8">
        <w:t xml:space="preserve">s </w:t>
      </w:r>
      <w:r w:rsidR="000E4CDD">
        <w:t xml:space="preserve">of an Approved Major </w:t>
      </w:r>
      <w:r w:rsidR="00137DAE">
        <w:t>Change</w:t>
      </w:r>
      <w:r>
        <w:t>, including obtaining Acceptance from the Commonwealth Representative.</w:t>
      </w:r>
    </w:p>
    <w:p w14:paraId="251D44DB" w14:textId="3CECB70A" w:rsidR="00137DAE" w:rsidRPr="00457BF8" w:rsidRDefault="00137DAE" w:rsidP="00034BFB">
      <w:pPr>
        <w:pStyle w:val="NoteToDrafters-ASDEFCON"/>
      </w:pPr>
      <w:r>
        <w:t>Note to drafters:  Amend the following clause as required to suit the general nature, scope and Product-specific or SPO-specific work requirements envisaged under the Contract.</w:t>
      </w:r>
    </w:p>
    <w:p w14:paraId="6EE73BA7" w14:textId="77777777" w:rsidR="000E4CDD" w:rsidRDefault="000E4CDD" w:rsidP="00034BFB">
      <w:pPr>
        <w:pStyle w:val="SOWTL4-ASDEFCON"/>
      </w:pPr>
      <w:bookmarkStart w:id="55" w:name="_Ref381250141"/>
      <w:r>
        <w:t>The Contractor</w:t>
      </w:r>
      <w:r w:rsidR="00500E3F">
        <w:t xml:space="preserve"> shall include in its work plan(s)</w:t>
      </w:r>
      <w:r>
        <w:t xml:space="preserve"> for each Major </w:t>
      </w:r>
      <w:r w:rsidR="00137DAE">
        <w:t>Change</w:t>
      </w:r>
      <w:r w:rsidR="00500E3F">
        <w:t xml:space="preserve">, </w:t>
      </w:r>
      <w:r>
        <w:t>except where otherwise agreed in advance and in writing by the Commonwealth Representative:</w:t>
      </w:r>
      <w:bookmarkEnd w:id="55"/>
    </w:p>
    <w:p w14:paraId="37E87B6A" w14:textId="039A8749" w:rsidR="00BF598A" w:rsidRDefault="00BF598A" w:rsidP="00A6484C">
      <w:pPr>
        <w:pStyle w:val="SOWSubL1-ASDEFCON"/>
      </w:pPr>
      <w:r>
        <w:t xml:space="preserve">supplementary </w:t>
      </w:r>
      <w:r w:rsidR="00911F61">
        <w:t xml:space="preserve">management </w:t>
      </w:r>
      <w:r>
        <w:t xml:space="preserve">plans, which </w:t>
      </w:r>
      <w:r w:rsidR="00520E82">
        <w:t xml:space="preserve">are to </w:t>
      </w:r>
      <w:r>
        <w:t>be Approved by the Commonwealth Representative, that tailor the Approved SEMP</w:t>
      </w:r>
      <w:r w:rsidR="00911F61">
        <w:t>,</w:t>
      </w:r>
      <w:r>
        <w:t xml:space="preserve"> Approved ISP </w:t>
      </w:r>
      <w:r w:rsidR="00911F61">
        <w:t xml:space="preserve">and other applicable Contract plans (eg, </w:t>
      </w:r>
      <w:r w:rsidR="00AB1902">
        <w:t xml:space="preserve">Software </w:t>
      </w:r>
      <w:r w:rsidR="002E55B2">
        <w:t>Management</w:t>
      </w:r>
      <w:r w:rsidR="002D4C2A" w:rsidRPr="007D7ADF">
        <w:t xml:space="preserve"> Plan </w:t>
      </w:r>
      <w:r w:rsidR="002D4C2A">
        <w:t>(</w:t>
      </w:r>
      <w:r w:rsidR="00AB1902">
        <w:t>SW</w:t>
      </w:r>
      <w:r w:rsidR="002E55B2">
        <w:t>M</w:t>
      </w:r>
      <w:r w:rsidR="00911F61">
        <w:t>P</w:t>
      </w:r>
      <w:r w:rsidR="002D4C2A">
        <w:t>)</w:t>
      </w:r>
      <w:r w:rsidR="00911F61">
        <w:t xml:space="preserve">) </w:t>
      </w:r>
      <w:r>
        <w:t>to suit the particular requirements of the Major Change;</w:t>
      </w:r>
    </w:p>
    <w:p w14:paraId="6CD37430" w14:textId="77777777" w:rsidR="000E4CDD" w:rsidRDefault="000E4CDD" w:rsidP="00034BFB">
      <w:pPr>
        <w:pStyle w:val="SOWSubL1-ASDEFCON"/>
      </w:pPr>
      <w:r>
        <w:t xml:space="preserve">a formalised systems-engineering program that is commensurate with the nature and scope of the </w:t>
      </w:r>
      <w:r w:rsidR="00137DAE">
        <w:t>Major Change</w:t>
      </w:r>
      <w:r>
        <w:t>, including, as applicable, requirements determination, design, development or modification, construction, V&amp;V, delivery, installation, and Acceptance of the Product(s) to be changed;</w:t>
      </w:r>
    </w:p>
    <w:p w14:paraId="071D37BF" w14:textId="77777777" w:rsidR="000E4CDD" w:rsidRDefault="000E4CDD" w:rsidP="00034BFB">
      <w:pPr>
        <w:pStyle w:val="SOWSubL1-ASDEFCON"/>
      </w:pPr>
      <w:r>
        <w:t>the identification, design, development or modification, construction, V&amp;V, delivery, installation, and Acceptance for, as applicable, all Support Resources and Training required to operate and support the changed Product;</w:t>
      </w:r>
    </w:p>
    <w:p w14:paraId="06F059DB" w14:textId="33764CA3" w:rsidR="002B7416" w:rsidRDefault="002B7416" w:rsidP="00034BFB">
      <w:pPr>
        <w:pStyle w:val="SOWSubL1-ASDEFCON"/>
      </w:pPr>
      <w:r>
        <w:t xml:space="preserve">the development, delivery and update of an ECP in accordance with </w:t>
      </w:r>
      <w:r w:rsidR="000E2325">
        <w:t>DSD-ENG-CM</w:t>
      </w:r>
      <w:r>
        <w:t>;</w:t>
      </w:r>
    </w:p>
    <w:p w14:paraId="4DB3D444" w14:textId="77777777" w:rsidR="000E4CDD" w:rsidRDefault="000E4CDD" w:rsidP="00034BFB">
      <w:pPr>
        <w:pStyle w:val="SOWSubL1-ASDEFCON"/>
      </w:pPr>
      <w:r>
        <w:t xml:space="preserve">the requirement for the Commonwealth Representative to Approve the specification and V&amp;V requirements for the </w:t>
      </w:r>
      <w:r w:rsidR="00137DAE">
        <w:t xml:space="preserve">Major Change </w:t>
      </w:r>
      <w:r>
        <w:t>before any design work is undertaken;</w:t>
      </w:r>
    </w:p>
    <w:p w14:paraId="06E306E7" w14:textId="5C66DD95" w:rsidR="00596B66" w:rsidRDefault="00596B66" w:rsidP="00034BFB">
      <w:pPr>
        <w:pStyle w:val="SOWSubL1-ASDEFCON"/>
      </w:pPr>
      <w:r>
        <w:t xml:space="preserve">the requirement for the Contractor to present </w:t>
      </w:r>
      <w:r w:rsidR="008A6DD5">
        <w:t xml:space="preserve">particular </w:t>
      </w:r>
      <w:r>
        <w:t>outcomes</w:t>
      </w:r>
      <w:r w:rsidR="008A6DD5">
        <w:t xml:space="preserve"> of its developmental activities to the Commonwealth</w:t>
      </w:r>
      <w:r w:rsidR="004C2BA2">
        <w:t>-conducted</w:t>
      </w:r>
      <w:r w:rsidR="008A6DD5">
        <w:t xml:space="preserve"> Configuration Control Board (CCB) at key points in the process (eg, after the Detailed Design Review), with the required outcomes to be defined by the Commonwealth Represen</w:t>
      </w:r>
      <w:r w:rsidR="00137DAE">
        <w:t>tative at least 1</w:t>
      </w:r>
      <w:r w:rsidR="008A6DD5">
        <w:t xml:space="preserve">0 </w:t>
      </w:r>
      <w:r w:rsidR="00137DAE">
        <w:t xml:space="preserve">Working Days </w:t>
      </w:r>
      <w:r w:rsidR="008A6DD5">
        <w:t xml:space="preserve">prior to the CCB (or other timeframe agreed between </w:t>
      </w:r>
      <w:r w:rsidR="00850D2E">
        <w:t xml:space="preserve">both </w:t>
      </w:r>
      <w:r w:rsidR="008A6DD5">
        <w:t>parties);</w:t>
      </w:r>
    </w:p>
    <w:p w14:paraId="4E8C895C" w14:textId="77777777" w:rsidR="000E4CDD" w:rsidRDefault="000E4CDD" w:rsidP="00034BFB">
      <w:pPr>
        <w:pStyle w:val="SOWSubL1-ASDEFCON"/>
      </w:pPr>
      <w:r>
        <w:t xml:space="preserve">the requirement for the Commonwealth Representative to Approve the </w:t>
      </w:r>
      <w:r w:rsidR="00137DAE">
        <w:t xml:space="preserve">requisite documentation for the Major Change </w:t>
      </w:r>
      <w:r>
        <w:t>before any Product is modified;</w:t>
      </w:r>
    </w:p>
    <w:p w14:paraId="007E662B" w14:textId="47240D07" w:rsidR="000E4CDD" w:rsidRDefault="000E4CDD" w:rsidP="00034BFB">
      <w:pPr>
        <w:pStyle w:val="SOWSubL1-ASDEFCON"/>
      </w:pPr>
      <w:r>
        <w:t>all Mandated System Reviews (eg, Preliminary Design Review and Test Readiness Reviews) required by the Commonwealth Representative</w:t>
      </w:r>
      <w:r w:rsidR="001C71AB">
        <w:t xml:space="preserve"> </w:t>
      </w:r>
      <w:r w:rsidR="00957B6A">
        <w:t>(which are</w:t>
      </w:r>
      <w:r w:rsidR="001C71AB">
        <w:t xml:space="preserve"> </w:t>
      </w:r>
      <w:r w:rsidR="0069762E">
        <w:t xml:space="preserve">to be </w:t>
      </w:r>
      <w:r w:rsidR="001C71AB">
        <w:t xml:space="preserve">conducted in accordance with </w:t>
      </w:r>
      <w:r w:rsidR="00957B6A">
        <w:t xml:space="preserve">clause </w:t>
      </w:r>
      <w:r w:rsidR="001E4A1C">
        <w:fldChar w:fldCharType="begin"/>
      </w:r>
      <w:r w:rsidR="001E4A1C">
        <w:instrText xml:space="preserve"> REF _Ref447875405 \r \h </w:instrText>
      </w:r>
      <w:r w:rsidR="001E4A1C">
        <w:fldChar w:fldCharType="separate"/>
      </w:r>
      <w:r w:rsidR="00453302">
        <w:t>6.2.10</w:t>
      </w:r>
      <w:r w:rsidR="001E4A1C">
        <w:fldChar w:fldCharType="end"/>
      </w:r>
      <w:r w:rsidR="00957B6A">
        <w:t>)</w:t>
      </w:r>
      <w:r>
        <w:t>;</w:t>
      </w:r>
    </w:p>
    <w:p w14:paraId="0C2227A3" w14:textId="77777777" w:rsidR="000E4CDD" w:rsidRDefault="000E4CDD" w:rsidP="00034BFB">
      <w:pPr>
        <w:pStyle w:val="SOWSubL1-ASDEFCON"/>
      </w:pPr>
      <w:r>
        <w:t xml:space="preserve">in relation to V&amp;V for the Product(s), Support Resources and Training affected by the </w:t>
      </w:r>
      <w:r w:rsidR="00137DAE">
        <w:t>Major Change</w:t>
      </w:r>
      <w:r>
        <w:t>, the requirement for the Commonwealth Representative to:</w:t>
      </w:r>
    </w:p>
    <w:p w14:paraId="15574B8B" w14:textId="77777777" w:rsidR="000E4CDD" w:rsidRDefault="000E4CDD" w:rsidP="009D0633">
      <w:pPr>
        <w:pStyle w:val="SOWSubL2-ASDEFCON"/>
      </w:pPr>
      <w:r>
        <w:t>Approve the test plans and test procedures associated with all Acceptance V&amp;V activities;</w:t>
      </w:r>
    </w:p>
    <w:p w14:paraId="50F9E2BB" w14:textId="77777777" w:rsidR="000E4CDD" w:rsidRDefault="000E4CDD" w:rsidP="00034BFB">
      <w:pPr>
        <w:pStyle w:val="SOWSubL2-ASDEFCON"/>
      </w:pPr>
      <w:r>
        <w:t>be invited to witness all Acceptance V&amp;V activities;</w:t>
      </w:r>
    </w:p>
    <w:p w14:paraId="1D7C1037" w14:textId="77777777" w:rsidR="000E4CDD" w:rsidRDefault="000E4CDD" w:rsidP="00034BFB">
      <w:pPr>
        <w:pStyle w:val="SOWSubL2-ASDEFCON"/>
      </w:pPr>
      <w:r>
        <w:t>witness all A</w:t>
      </w:r>
      <w:r w:rsidR="000E67D1">
        <w:t xml:space="preserve">cceptance </w:t>
      </w:r>
      <w:r>
        <w:t>V&amp;V activities;</w:t>
      </w:r>
    </w:p>
    <w:p w14:paraId="3B86DBE8" w14:textId="77777777" w:rsidR="000E4CDD" w:rsidRDefault="000E4CDD" w:rsidP="00034BFB">
      <w:pPr>
        <w:pStyle w:val="SOWSubL2-ASDEFCON"/>
      </w:pPr>
      <w:r>
        <w:t>Approve the disposition of all failures that are assessed as significant by the Commonwealth Representative;</w:t>
      </w:r>
    </w:p>
    <w:p w14:paraId="3FAF2986" w14:textId="77777777" w:rsidR="002068E9" w:rsidRDefault="000E4CDD" w:rsidP="00034BFB">
      <w:pPr>
        <w:pStyle w:val="SOWSubL2-ASDEFCON"/>
      </w:pPr>
      <w:r>
        <w:t>Approve any regression testing</w:t>
      </w:r>
      <w:r w:rsidR="002068E9">
        <w:t>; and</w:t>
      </w:r>
    </w:p>
    <w:p w14:paraId="3DD8D624" w14:textId="77777777" w:rsidR="000E4CDD" w:rsidRDefault="002068E9" w:rsidP="00034BFB">
      <w:pPr>
        <w:pStyle w:val="SOWSubL2-ASDEFCON"/>
      </w:pPr>
      <w:r>
        <w:t>Approve all test reports from Acceptance V&amp;V activities</w:t>
      </w:r>
      <w:r w:rsidR="000E4CDD">
        <w:t>;</w:t>
      </w:r>
    </w:p>
    <w:p w14:paraId="429C0276" w14:textId="77777777" w:rsidR="00E70EAD" w:rsidRDefault="00E70EAD" w:rsidP="00034BFB">
      <w:pPr>
        <w:pStyle w:val="SOWSubL1-ASDEFCON"/>
      </w:pPr>
      <w:r>
        <w:t>in relation to implementation, the requirement for the Contractor to incorporate the Major Change into all affected Products and to implement all required changes to the Support System;</w:t>
      </w:r>
    </w:p>
    <w:p w14:paraId="76174B78" w14:textId="77777777" w:rsidR="000E4CDD" w:rsidRDefault="000E4CDD" w:rsidP="00034BFB">
      <w:pPr>
        <w:pStyle w:val="SOWSubL1-ASDEFCON"/>
      </w:pPr>
      <w:r>
        <w:t>the conduct of Configuration Audits</w:t>
      </w:r>
      <w:r w:rsidR="00432F88">
        <w:t xml:space="preserve"> in accordance with clause 6.2.7</w:t>
      </w:r>
      <w:r>
        <w:t xml:space="preserve"> of DSD</w:t>
      </w:r>
      <w:r w:rsidR="00D123BC">
        <w:t>-ENG-CM</w:t>
      </w:r>
      <w:r>
        <w:t>;</w:t>
      </w:r>
    </w:p>
    <w:p w14:paraId="76B73C4B" w14:textId="77777777" w:rsidR="00D123BC" w:rsidRPr="00457BF8" w:rsidRDefault="00D123BC" w:rsidP="00034BFB">
      <w:pPr>
        <w:pStyle w:val="NoteToDrafters-ASDEFCON"/>
      </w:pPr>
      <w:r>
        <w:t xml:space="preserve">Note to drafters:  Amend the following clause, as required.  For example, appropriate wording might be, </w:t>
      </w:r>
      <w:r w:rsidR="008A2D25">
        <w:t>‘</w:t>
      </w:r>
      <w:r>
        <w:t xml:space="preserve">the processes and activities for Design (including design approval) and Certification, as specified in </w:t>
      </w:r>
      <w:r w:rsidR="001222E4">
        <w:t>[…INSERT REFERENCE…]’</w:t>
      </w:r>
      <w:r>
        <w:t>.</w:t>
      </w:r>
    </w:p>
    <w:p w14:paraId="6E90F344" w14:textId="2CA333B9" w:rsidR="008A6DD5" w:rsidRDefault="000E4CDD" w:rsidP="00034BFB">
      <w:pPr>
        <w:pStyle w:val="SOWSubL1-ASDEFCON"/>
      </w:pPr>
      <w:r>
        <w:t xml:space="preserve">the processes and activities for </w:t>
      </w:r>
      <w:r w:rsidR="001222E4">
        <w:fldChar w:fldCharType="begin">
          <w:ffData>
            <w:name w:val=""/>
            <w:enabled/>
            <w:calcOnExit w:val="0"/>
            <w:textInput>
              <w:default w:val="[…INSERT APPLICABLE PROCESSES FROM THE RELEVANT MANUAL(S)…]"/>
            </w:textInput>
          </w:ffData>
        </w:fldChar>
      </w:r>
      <w:r w:rsidR="001222E4">
        <w:instrText xml:space="preserve"> FORMTEXT </w:instrText>
      </w:r>
      <w:r w:rsidR="001222E4">
        <w:fldChar w:fldCharType="separate"/>
      </w:r>
      <w:r w:rsidR="00453302">
        <w:rPr>
          <w:noProof/>
        </w:rPr>
        <w:t>[…INSERT APPLICABLE PROCESSES FROM THE RELEVANT MANUAL(S)…]</w:t>
      </w:r>
      <w:r w:rsidR="001222E4">
        <w:fldChar w:fldCharType="end"/>
      </w:r>
      <w:r w:rsidR="00E2055A">
        <w:t>;</w:t>
      </w:r>
    </w:p>
    <w:p w14:paraId="49D178CE" w14:textId="77777777" w:rsidR="00D97F36" w:rsidRPr="00457BF8" w:rsidRDefault="00D97F36" w:rsidP="00034BFB">
      <w:pPr>
        <w:pStyle w:val="NoteToDrafters-ASDEFCON"/>
      </w:pPr>
      <w:r>
        <w:t xml:space="preserve">Note to drafters:  Amend the following clause, as required </w:t>
      </w:r>
      <w:r w:rsidR="001222E4">
        <w:t>by</w:t>
      </w:r>
      <w:r>
        <w:t xml:space="preserve"> </w:t>
      </w:r>
      <w:r w:rsidR="001222E4">
        <w:t xml:space="preserve">the </w:t>
      </w:r>
      <w:r>
        <w:t xml:space="preserve">applicable </w:t>
      </w:r>
      <w:r w:rsidR="001222E4">
        <w:t xml:space="preserve">ADF </w:t>
      </w:r>
      <w:r w:rsidR="00231F65">
        <w:t>r</w:t>
      </w:r>
      <w:r w:rsidR="001222E4">
        <w:t xml:space="preserve">egulatory / </w:t>
      </w:r>
      <w:r w:rsidR="00231F65">
        <w:t>a</w:t>
      </w:r>
      <w:r w:rsidR="001222E4">
        <w:t xml:space="preserve">ssurance </w:t>
      </w:r>
      <w:r w:rsidR="00231F65">
        <w:t>f</w:t>
      </w:r>
      <w:r w:rsidR="003956AE">
        <w:t>ramework</w:t>
      </w:r>
      <w:r w:rsidR="001222E4">
        <w:t xml:space="preserve"> requirements</w:t>
      </w:r>
      <w:r>
        <w:t>.</w:t>
      </w:r>
      <w:r w:rsidR="00656385">
        <w:t xml:space="preserve">  Drafters should note that ‘Modification Order’ is a defined term and</w:t>
      </w:r>
      <w:r w:rsidR="001222E4">
        <w:t xml:space="preserve"> if using </w:t>
      </w:r>
      <w:r w:rsidR="003956AE">
        <w:t>alternate</w:t>
      </w:r>
      <w:r w:rsidR="001222E4">
        <w:t xml:space="preserve"> wording</w:t>
      </w:r>
      <w:r w:rsidR="00656385">
        <w:t xml:space="preserve"> in the following clause, the Glossary </w:t>
      </w:r>
      <w:r w:rsidR="001222E4">
        <w:t>will require update</w:t>
      </w:r>
      <w:r w:rsidR="00656385">
        <w:t>.</w:t>
      </w:r>
    </w:p>
    <w:p w14:paraId="04144F7B" w14:textId="483CEEC1" w:rsidR="00D97F36" w:rsidRDefault="00D97F36" w:rsidP="00034BFB">
      <w:pPr>
        <w:pStyle w:val="SOWSubL1-ASDEFCON"/>
      </w:pPr>
      <w:r>
        <w:t>the development,</w:t>
      </w:r>
      <w:r w:rsidR="008A6DD5">
        <w:t xml:space="preserve"> delivery </w:t>
      </w:r>
      <w:r>
        <w:t xml:space="preserve">and update </w:t>
      </w:r>
      <w:r w:rsidR="008A6DD5">
        <w:t>of</w:t>
      </w:r>
      <w:r w:rsidR="00E70EAD">
        <w:t xml:space="preserve"> one or more</w:t>
      </w:r>
      <w:r w:rsidR="008A6DD5">
        <w:t xml:space="preserve"> </w:t>
      </w:r>
      <w:r w:rsidR="001222E4">
        <w:fldChar w:fldCharType="begin">
          <w:ffData>
            <w:name w:val=""/>
            <w:enabled/>
            <w:calcOnExit w:val="0"/>
            <w:textInput>
              <w:default w:val="[…INSERT APPLICABLE DOCUMENT (EG, 'Modification Instruction', 'Modification Order' OR 'Change Directive'…]"/>
            </w:textInput>
          </w:ffData>
        </w:fldChar>
      </w:r>
      <w:r w:rsidR="001222E4">
        <w:instrText xml:space="preserve"> FORMTEXT </w:instrText>
      </w:r>
      <w:r w:rsidR="001222E4">
        <w:fldChar w:fldCharType="separate"/>
      </w:r>
      <w:r w:rsidR="00453302">
        <w:rPr>
          <w:noProof/>
        </w:rPr>
        <w:t>[…INSERT APPLICABLE DOCUMENT (EG, 'Modification Instruction', 'Modification Order' OR 'Change Directive'…]</w:t>
      </w:r>
      <w:r w:rsidR="001222E4">
        <w:fldChar w:fldCharType="end"/>
      </w:r>
      <w:r w:rsidR="00E70EAD">
        <w:t xml:space="preserve"> (as required)</w:t>
      </w:r>
      <w:r>
        <w:t xml:space="preserve"> in accordance with </w:t>
      </w:r>
      <w:r w:rsidR="001222E4">
        <w:fldChar w:fldCharType="begin">
          <w:ffData>
            <w:name w:val=""/>
            <w:enabled/>
            <w:calcOnExit w:val="0"/>
            <w:textInput>
              <w:default w:val="[…INSERT APPLICABLE REFERENCE…]"/>
            </w:textInput>
          </w:ffData>
        </w:fldChar>
      </w:r>
      <w:r w:rsidR="001222E4">
        <w:instrText xml:space="preserve"> FORMTEXT </w:instrText>
      </w:r>
      <w:r w:rsidR="001222E4">
        <w:fldChar w:fldCharType="separate"/>
      </w:r>
      <w:r w:rsidR="00453302">
        <w:rPr>
          <w:noProof/>
        </w:rPr>
        <w:t>[…INSERT APPLICABLE REFERENCE…]</w:t>
      </w:r>
      <w:r w:rsidR="001222E4">
        <w:fldChar w:fldCharType="end"/>
      </w:r>
      <w:r>
        <w:t>;</w:t>
      </w:r>
    </w:p>
    <w:p w14:paraId="1A39D097" w14:textId="77777777" w:rsidR="000E4CDD" w:rsidRDefault="00D97F36" w:rsidP="00034BFB">
      <w:pPr>
        <w:pStyle w:val="SOWSubL1-ASDEFCON"/>
      </w:pPr>
      <w:r>
        <w:t>the development, delivery and update of a Design Certificate in accordance with CDRL Line Number ENG-</w:t>
      </w:r>
      <w:r w:rsidR="00137DAE">
        <w:t>130</w:t>
      </w:r>
      <w:r>
        <w:t>;</w:t>
      </w:r>
      <w:r w:rsidR="000E4CDD">
        <w:t xml:space="preserve"> and</w:t>
      </w:r>
    </w:p>
    <w:p w14:paraId="3703FF75" w14:textId="77777777" w:rsidR="00507B6C" w:rsidRPr="00507B6C" w:rsidRDefault="000E4CDD" w:rsidP="00034BFB">
      <w:pPr>
        <w:pStyle w:val="SOWSubL1-ASDEFCON"/>
      </w:pPr>
      <w:r>
        <w:t xml:space="preserve">the updating of the CSA records for the Product(s) affected by the </w:t>
      </w:r>
      <w:r w:rsidR="00137DAE">
        <w:t>Major Change</w:t>
      </w:r>
      <w:r>
        <w:t>.</w:t>
      </w:r>
    </w:p>
    <w:p w14:paraId="2F6BF3BC" w14:textId="5A348361" w:rsidR="00627AB6" w:rsidRDefault="003A2A07" w:rsidP="00034BFB">
      <w:pPr>
        <w:pStyle w:val="SOWTL4-ASDEFCON"/>
      </w:pPr>
      <w:bookmarkStart w:id="56" w:name="_Ref381209733"/>
      <w:bookmarkStart w:id="57" w:name="_Ref230416187"/>
      <w:bookmarkStart w:id="58" w:name="_Ref232397200"/>
      <w:r>
        <w:t xml:space="preserve">Subject to clause </w:t>
      </w:r>
      <w:r>
        <w:fldChar w:fldCharType="begin"/>
      </w:r>
      <w:r>
        <w:instrText xml:space="preserve"> REF _Ref383159534 \r \h </w:instrText>
      </w:r>
      <w:r>
        <w:fldChar w:fldCharType="separate"/>
      </w:r>
      <w:r w:rsidR="00453302">
        <w:t>6.2.5.8</w:t>
      </w:r>
      <w:r>
        <w:fldChar w:fldCharType="end"/>
      </w:r>
      <w:r>
        <w:t>, t</w:t>
      </w:r>
      <w:r w:rsidR="008041E9" w:rsidRPr="008041E9">
        <w:t>he Contractor shall undertake the Major Change</w:t>
      </w:r>
      <w:r w:rsidR="00627AB6">
        <w:t xml:space="preserve"> </w:t>
      </w:r>
      <w:r w:rsidR="00E166CE">
        <w:t xml:space="preserve">in accordance with clause </w:t>
      </w:r>
      <w:r w:rsidR="00E166CE">
        <w:fldChar w:fldCharType="begin"/>
      </w:r>
      <w:r w:rsidR="00E166CE">
        <w:instrText xml:space="preserve"> REF _Ref381250141 \r \h </w:instrText>
      </w:r>
      <w:r w:rsidR="00E166CE">
        <w:fldChar w:fldCharType="separate"/>
      </w:r>
      <w:r w:rsidR="00453302">
        <w:t>6.2.5.6</w:t>
      </w:r>
      <w:r w:rsidR="00E166CE">
        <w:fldChar w:fldCharType="end"/>
      </w:r>
      <w:r w:rsidR="00E166CE">
        <w:t xml:space="preserve"> </w:t>
      </w:r>
      <w:r w:rsidR="00627AB6">
        <w:t>within the Recurring Services</w:t>
      </w:r>
      <w:r w:rsidR="00F12217">
        <w:t xml:space="preserve"> Fee</w:t>
      </w:r>
      <w:r w:rsidR="00627AB6">
        <w:t xml:space="preserve"> if</w:t>
      </w:r>
      <w:r w:rsidR="002122D3">
        <w:t xml:space="preserve"> the Major Change</w:t>
      </w:r>
      <w:r w:rsidR="00627AB6">
        <w:t>:</w:t>
      </w:r>
      <w:bookmarkEnd w:id="56"/>
    </w:p>
    <w:p w14:paraId="5B725108" w14:textId="77777777" w:rsidR="003A2A07" w:rsidRDefault="00E70EAD" w:rsidP="00A6484C">
      <w:pPr>
        <w:pStyle w:val="SOWSubL1-ASDEFCON"/>
      </w:pPr>
      <w:bookmarkStart w:id="59" w:name="_Ref521676704"/>
      <w:r>
        <w:t>is required to be undertaken due to legislation</w:t>
      </w:r>
      <w:r w:rsidR="003A2A07">
        <w:t xml:space="preserve"> </w:t>
      </w:r>
      <w:r w:rsidR="003A2A07" w:rsidRPr="006D7383">
        <w:t>(other than new legislation or a change to legislation after the Effective Date which was not reasonably foreseeable as at the Effective Date)</w:t>
      </w:r>
      <w:r w:rsidR="003A2A07">
        <w:t>;</w:t>
      </w:r>
      <w:bookmarkEnd w:id="59"/>
    </w:p>
    <w:p w14:paraId="4B9B82A9" w14:textId="77777777" w:rsidR="00E70EAD" w:rsidRDefault="003A2A07" w:rsidP="00034BFB">
      <w:pPr>
        <w:pStyle w:val="SOWSubL1-ASDEFCON"/>
      </w:pPr>
      <w:r w:rsidRPr="006D7383">
        <w:t>is required to enable the Contractor to comply</w:t>
      </w:r>
      <w:r w:rsidR="00E70EAD">
        <w:t xml:space="preserve"> </w:t>
      </w:r>
      <w:r>
        <w:t>with</w:t>
      </w:r>
      <w:r w:rsidR="00E70EAD">
        <w:t xml:space="preserve"> the other provisions of the Contract, including provisions for Defects and Latent Defects;</w:t>
      </w:r>
    </w:p>
    <w:p w14:paraId="0ECBCBDB" w14:textId="74FBB219" w:rsidR="00C002D9" w:rsidRDefault="00E70EAD" w:rsidP="00034BFB">
      <w:pPr>
        <w:pStyle w:val="SOWSubL1-ASDEFCON"/>
      </w:pPr>
      <w:r>
        <w:t>is already provided for through a Subcontract</w:t>
      </w:r>
      <w:r w:rsidR="00743074">
        <w:t>, product licensing or supplier support agreement</w:t>
      </w:r>
      <w:r>
        <w:t>;</w:t>
      </w:r>
    </w:p>
    <w:p w14:paraId="4F055FD4" w14:textId="77777777" w:rsidR="00E166CE" w:rsidRDefault="00B75552" w:rsidP="00034BFB">
      <w:pPr>
        <w:pStyle w:val="SOWSubL1-ASDEFCON"/>
      </w:pPr>
      <w:r>
        <w:t>involves the replacement of a Stock Item with one that is form, fit and function compatible;</w:t>
      </w:r>
    </w:p>
    <w:p w14:paraId="1C3A1C76" w14:textId="77777777" w:rsidR="00E70EAD" w:rsidRDefault="00E70EAD" w:rsidP="00034BFB">
      <w:pPr>
        <w:pStyle w:val="SOWSubL1-ASDEFCON"/>
      </w:pPr>
      <w:r>
        <w:t>is required to ensure that an RI is able to be made Serviceable;</w:t>
      </w:r>
    </w:p>
    <w:p w14:paraId="7C62A98A" w14:textId="77777777" w:rsidR="009667B8" w:rsidRDefault="009667B8" w:rsidP="00034BFB">
      <w:pPr>
        <w:pStyle w:val="SOWSubL1-ASDEFCON"/>
      </w:pPr>
      <w:r>
        <w:t xml:space="preserve">is required to </w:t>
      </w:r>
      <w:r w:rsidRPr="008C36F4">
        <w:t>maintain the availability of one or more of the major Products (ie, those Product</w:t>
      </w:r>
      <w:r>
        <w:t>s</w:t>
      </w:r>
      <w:r w:rsidRPr="008C36F4">
        <w:t xml:space="preserve"> that form the basis of the Capability)</w:t>
      </w:r>
      <w:r>
        <w:t>;</w:t>
      </w:r>
    </w:p>
    <w:p w14:paraId="700F08B1" w14:textId="22212249" w:rsidR="009667B8" w:rsidRDefault="00F91C0D" w:rsidP="00034BFB">
      <w:pPr>
        <w:pStyle w:val="SOWSubL1-ASDEFCON"/>
      </w:pPr>
      <w:r>
        <w:t>is required to ensure that the</w:t>
      </w:r>
      <w:r w:rsidR="00627AB6">
        <w:t xml:space="preserve"> </w:t>
      </w:r>
      <w:r w:rsidR="00E70EAD">
        <w:t>availability of one or more Products, to enable</w:t>
      </w:r>
      <w:r w:rsidR="008707AF">
        <w:t xml:space="preserve"> the</w:t>
      </w:r>
      <w:r w:rsidR="00E70EAD">
        <w:t xml:space="preserve"> </w:t>
      </w:r>
      <w:r w:rsidR="00627AB6">
        <w:t>ROE</w:t>
      </w:r>
      <w:r>
        <w:t xml:space="preserve"> </w:t>
      </w:r>
      <w:r w:rsidR="008707AF">
        <w:t>to</w:t>
      </w:r>
      <w:r>
        <w:t xml:space="preserve"> be achieved</w:t>
      </w:r>
      <w:r w:rsidR="009667B8">
        <w:t>;</w:t>
      </w:r>
    </w:p>
    <w:p w14:paraId="4CE94B12" w14:textId="77777777" w:rsidR="00FD222A" w:rsidRDefault="00D93323" w:rsidP="00034BFB">
      <w:pPr>
        <w:pStyle w:val="SOWSubL1-ASDEFCON"/>
      </w:pPr>
      <w:bookmarkStart w:id="60" w:name="_Ref521676712"/>
      <w:r>
        <w:t>is required to address a safety or other issue that is assessed as mandatory by the OEM or</w:t>
      </w:r>
      <w:r w:rsidR="00431F81">
        <w:t xml:space="preserve"> for compliance with</w:t>
      </w:r>
      <w:r>
        <w:t xml:space="preserve"> </w:t>
      </w:r>
      <w:r w:rsidR="0024398B">
        <w:t xml:space="preserve">the </w:t>
      </w:r>
      <w:r w:rsidR="00431F81">
        <w:t>ADF</w:t>
      </w:r>
      <w:r w:rsidRPr="008D222E">
        <w:t xml:space="preserve"> </w:t>
      </w:r>
      <w:r w:rsidR="00231F65">
        <w:t>r</w:t>
      </w:r>
      <w:r w:rsidRPr="008D222E">
        <w:t xml:space="preserve">egulatory </w:t>
      </w:r>
      <w:r w:rsidR="00431F81">
        <w:t xml:space="preserve">/ </w:t>
      </w:r>
      <w:r w:rsidR="00231F65">
        <w:t>a</w:t>
      </w:r>
      <w:r w:rsidR="00431F81">
        <w:t xml:space="preserve">ssurance </w:t>
      </w:r>
      <w:r w:rsidR="00231F65">
        <w:t>f</w:t>
      </w:r>
      <w:r w:rsidR="00431F81">
        <w:t xml:space="preserve">ramework requirements </w:t>
      </w:r>
      <w:r w:rsidR="0024398B" w:rsidRPr="008D222E">
        <w:t>for the system, subsystem or interface</w:t>
      </w:r>
      <w:r w:rsidR="00FD222A">
        <w:t>; or</w:t>
      </w:r>
    </w:p>
    <w:p w14:paraId="0BCD6E5B" w14:textId="55432510" w:rsidR="0078295F" w:rsidRDefault="00FD222A" w:rsidP="00034BFB">
      <w:pPr>
        <w:pStyle w:val="SOWSubL1-ASDEFCON"/>
      </w:pPr>
      <w:r>
        <w:t>is required to address a security vulnerability identified in the Products Being Supported</w:t>
      </w:r>
      <w:r w:rsidR="000761E6">
        <w:t>.</w:t>
      </w:r>
      <w:bookmarkEnd w:id="60"/>
    </w:p>
    <w:p w14:paraId="630F5CDE" w14:textId="0E09FCF0" w:rsidR="003A2A07" w:rsidRPr="006D7383" w:rsidRDefault="00486285" w:rsidP="00034BFB">
      <w:pPr>
        <w:pStyle w:val="SOWTL4-ASDEFCON"/>
      </w:pPr>
      <w:bookmarkStart w:id="61" w:name="_Ref383159534"/>
      <w:r>
        <w:t>T</w:t>
      </w:r>
      <w:r w:rsidR="008D222E" w:rsidRPr="008041E9">
        <w:t xml:space="preserve">he Contractor </w:t>
      </w:r>
      <w:r w:rsidR="008D222E" w:rsidRPr="008D222E">
        <w:t>shall</w:t>
      </w:r>
      <w:r w:rsidR="008D222E" w:rsidRPr="006D7383">
        <w:t xml:space="preserve"> undertake</w:t>
      </w:r>
      <w:r w:rsidR="008D222E">
        <w:t xml:space="preserve"> a</w:t>
      </w:r>
      <w:r w:rsidR="003A2A07" w:rsidRPr="006D7383">
        <w:t xml:space="preserve"> Major Change to </w:t>
      </w:r>
      <w:r>
        <w:t xml:space="preserve">the </w:t>
      </w:r>
      <w:r w:rsidR="003A2A07" w:rsidRPr="008C36F4">
        <w:t>major Products</w:t>
      </w:r>
      <w:r>
        <w:t>, which meets</w:t>
      </w:r>
      <w:r w:rsidRPr="006D7383">
        <w:t xml:space="preserve"> </w:t>
      </w:r>
      <w:r>
        <w:t xml:space="preserve">one or more of </w:t>
      </w:r>
      <w:r w:rsidRPr="006D7383">
        <w:t>the criteria set out in clause</w:t>
      </w:r>
      <w:r w:rsidR="00405CA1">
        <w:t xml:space="preserve"> </w:t>
      </w:r>
      <w:r w:rsidR="0096638E">
        <w:fldChar w:fldCharType="begin"/>
      </w:r>
      <w:r w:rsidR="0096638E">
        <w:instrText xml:space="preserve"> REF _Ref381209733 \w \h </w:instrText>
      </w:r>
      <w:r w:rsidR="0096638E">
        <w:fldChar w:fldCharType="separate"/>
      </w:r>
      <w:r w:rsidR="00453302">
        <w:t>6.2.5.7</w:t>
      </w:r>
      <w:r w:rsidR="0096638E">
        <w:fldChar w:fldCharType="end"/>
      </w:r>
      <w:r>
        <w:t xml:space="preserve">, </w:t>
      </w:r>
      <w:r w:rsidR="00405CA1" w:rsidRPr="006D7383">
        <w:t>as an S&amp;Q Service</w:t>
      </w:r>
      <w:r w:rsidR="003A2A07">
        <w:t>,</w:t>
      </w:r>
      <w:r w:rsidR="003A2A07" w:rsidRPr="006D7383">
        <w:t xml:space="preserve"> </w:t>
      </w:r>
      <w:r w:rsidR="00CC60D6">
        <w:t>if</w:t>
      </w:r>
      <w:r w:rsidR="003A2A07" w:rsidRPr="006D7383">
        <w:t>:</w:t>
      </w:r>
      <w:bookmarkEnd w:id="61"/>
    </w:p>
    <w:p w14:paraId="5F6A993F" w14:textId="77777777" w:rsidR="003A2A07" w:rsidRDefault="003A2A07" w:rsidP="00A6484C">
      <w:pPr>
        <w:pStyle w:val="SOWSubL1-ASDEFCON"/>
      </w:pPr>
      <w:r w:rsidRPr="006D7383">
        <w:t xml:space="preserve">the Commonwealth Representative </w:t>
      </w:r>
      <w:r w:rsidR="008D222E">
        <w:t xml:space="preserve">(in its absolute discretion) </w:t>
      </w:r>
      <w:r w:rsidRPr="006D7383">
        <w:t>agrees in writing to undertake the Major Change as an S&amp;Q Service (eg, due to the significance of the proposed Major Change or the likely cost);</w:t>
      </w:r>
    </w:p>
    <w:p w14:paraId="1785F59C" w14:textId="77777777" w:rsidR="003A2A07" w:rsidRPr="006D7383" w:rsidRDefault="003A2A07" w:rsidP="00034BFB">
      <w:pPr>
        <w:pStyle w:val="SOWSubL1-ASDEFCON"/>
      </w:pPr>
      <w:r>
        <w:t xml:space="preserve">the requirement for the Major Change arises due </w:t>
      </w:r>
      <w:r w:rsidRPr="006D7383">
        <w:t>to a negligent act or omission of the Commonwealth</w:t>
      </w:r>
      <w:r>
        <w:t>;</w:t>
      </w:r>
    </w:p>
    <w:p w14:paraId="092C0E7C" w14:textId="77777777" w:rsidR="00ED371F" w:rsidRPr="00D93323" w:rsidRDefault="00ED371F" w:rsidP="00034BFB">
      <w:pPr>
        <w:pStyle w:val="NoteToDrafters-ASDEFCON"/>
      </w:pPr>
      <w:bookmarkStart w:id="62" w:name="_Ref379455411"/>
      <w:r w:rsidRPr="00D93323">
        <w:t>Note to drafters:</w:t>
      </w:r>
      <w:r w:rsidR="000B154F">
        <w:t xml:space="preserve"> </w:t>
      </w:r>
      <w:r w:rsidRPr="00D93323">
        <w:t xml:space="preserve"> </w:t>
      </w:r>
      <w:r>
        <w:t xml:space="preserve">Add further exclusions to identify the </w:t>
      </w:r>
      <w:r w:rsidR="00431F81">
        <w:t xml:space="preserve">types of </w:t>
      </w:r>
      <w:r>
        <w:t xml:space="preserve">Major Changes </w:t>
      </w:r>
      <w:r w:rsidR="00431F81">
        <w:t>to</w:t>
      </w:r>
      <w:r>
        <w:t xml:space="preserve"> be performed as S&amp;Q Services.  If unable</w:t>
      </w:r>
      <w:r w:rsidRPr="00D93323">
        <w:t xml:space="preserve"> able to identify </w:t>
      </w:r>
      <w:r>
        <w:t xml:space="preserve">all </w:t>
      </w:r>
      <w:r w:rsidRPr="00D93323">
        <w:t>applicable exclusions</w:t>
      </w:r>
      <w:r>
        <w:t>,</w:t>
      </w:r>
      <w:r w:rsidRPr="00D93323">
        <w:t xml:space="preserve"> it may be appropriate to include a note to tenderers </w:t>
      </w:r>
      <w:r>
        <w:t>(</w:t>
      </w:r>
      <w:r w:rsidRPr="00D93323">
        <w:t>here</w:t>
      </w:r>
      <w:r>
        <w:t>)</w:t>
      </w:r>
      <w:r w:rsidRPr="00D93323">
        <w:t xml:space="preserve"> requesting input on potential exclusions as part of tender responses.</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ED371F" w14:paraId="53A8FCE1" w14:textId="77777777" w:rsidTr="003A510E">
        <w:tc>
          <w:tcPr>
            <w:tcW w:w="9209" w:type="dxa"/>
            <w:shd w:val="clear" w:color="auto" w:fill="auto"/>
          </w:tcPr>
          <w:p w14:paraId="7A344FFC" w14:textId="77777777" w:rsidR="00ED371F" w:rsidRPr="00D93323" w:rsidRDefault="00ED371F" w:rsidP="0047263B">
            <w:pPr>
              <w:pStyle w:val="ASDEFCONOption"/>
              <w:keepNext w:val="0"/>
            </w:pPr>
            <w:bookmarkStart w:id="63" w:name="_Ref423948582"/>
            <w:r w:rsidRPr="00D93323">
              <w:t xml:space="preserve">Option: </w:t>
            </w:r>
            <w:r w:rsidR="00683307">
              <w:t xml:space="preserve"> </w:t>
            </w:r>
            <w:r w:rsidRPr="00D93323">
              <w:t>Consider including the following clause if the Contractor has a significant involvement in ensuring the availability of major Products (eg, Mission Systems).</w:t>
            </w:r>
          </w:p>
          <w:p w14:paraId="43ED6571" w14:textId="74ACB457" w:rsidR="00ED371F" w:rsidRPr="00D93323" w:rsidRDefault="00ED371F" w:rsidP="00A6484C">
            <w:pPr>
              <w:pStyle w:val="SOWSubL1-ASDEFCON"/>
            </w:pPr>
            <w:r w:rsidRPr="00D93323">
              <w:t xml:space="preserve">the Major Change involves </w:t>
            </w:r>
            <w:r w:rsidRPr="00D93323">
              <w:fldChar w:fldCharType="begin">
                <w:ffData>
                  <w:name w:val=""/>
                  <w:enabled/>
                  <w:calcOnExit w:val="0"/>
                  <w:textInput>
                    <w:default w:val="[…INSERT APPLICABLE EXCLUSIONS (EG,'structural changes to a Mission System'…]"/>
                  </w:textInput>
                </w:ffData>
              </w:fldChar>
            </w:r>
            <w:r w:rsidRPr="00D93323">
              <w:instrText xml:space="preserve"> FORMTEXT </w:instrText>
            </w:r>
            <w:r w:rsidRPr="00D93323">
              <w:fldChar w:fldCharType="separate"/>
            </w:r>
            <w:r w:rsidR="00453302">
              <w:rPr>
                <w:noProof/>
              </w:rPr>
              <w:t>[…INSERT APPLICABLE EXCLUSIONS (EG,'structural changes to a Mission System'…]</w:t>
            </w:r>
            <w:r w:rsidRPr="00D93323">
              <w:fldChar w:fldCharType="end"/>
            </w:r>
            <w:r w:rsidRPr="00D93323">
              <w:t>, which</w:t>
            </w:r>
            <w:r>
              <w:t>,</w:t>
            </w:r>
            <w:r w:rsidRPr="00D93323">
              <w:t xml:space="preserve"> for clarity, does not include Deviations; or</w:t>
            </w:r>
          </w:p>
          <w:p w14:paraId="0559734D" w14:textId="390734DC" w:rsidR="00ED371F" w:rsidRDefault="00ED371F" w:rsidP="00ED371F">
            <w:pPr>
              <w:pStyle w:val="SOWSubL1-ASDEFCON"/>
              <w:jc w:val="left"/>
            </w:pPr>
            <w:r w:rsidRPr="00D93323">
              <w:fldChar w:fldCharType="begin">
                <w:ffData>
                  <w:name w:val=""/>
                  <w:enabled/>
                  <w:calcOnExit w:val="0"/>
                  <w:textInput>
                    <w:default w:val="[…INSERT APPLICABLE EXCLUSIONS…]"/>
                  </w:textInput>
                </w:ffData>
              </w:fldChar>
            </w:r>
            <w:r w:rsidRPr="00D93323">
              <w:instrText xml:space="preserve"> FORMTEXT </w:instrText>
            </w:r>
            <w:r w:rsidRPr="00D93323">
              <w:fldChar w:fldCharType="separate"/>
            </w:r>
            <w:r w:rsidR="00453302">
              <w:rPr>
                <w:noProof/>
              </w:rPr>
              <w:t>[…INSERT APPLICABLE EXCLUSIONS…]</w:t>
            </w:r>
            <w:r w:rsidRPr="00D93323">
              <w:fldChar w:fldCharType="end"/>
            </w:r>
            <w:r w:rsidRPr="00D93323">
              <w:t>.</w:t>
            </w:r>
          </w:p>
        </w:tc>
      </w:tr>
    </w:tbl>
    <w:p w14:paraId="734784DA" w14:textId="77777777" w:rsidR="006C02A7" w:rsidRDefault="006C02A7" w:rsidP="00453302">
      <w:pPr>
        <w:pStyle w:val="ASDEFCONOptionSpace"/>
      </w:pPr>
    </w:p>
    <w:p w14:paraId="14FA2E84" w14:textId="77777777" w:rsidR="00C40339" w:rsidRDefault="00C40339" w:rsidP="009D0633">
      <w:pPr>
        <w:pStyle w:val="SOWHL3-ASDEFCON"/>
      </w:pPr>
      <w:bookmarkStart w:id="64" w:name="_Ref497920720"/>
      <w:r>
        <w:t>Technical Instruction Development</w:t>
      </w:r>
      <w:bookmarkEnd w:id="44"/>
      <w:bookmarkEnd w:id="57"/>
      <w:bookmarkEnd w:id="58"/>
      <w:bookmarkEnd w:id="62"/>
      <w:bookmarkEnd w:id="63"/>
      <w:bookmarkEnd w:id="64"/>
    </w:p>
    <w:p w14:paraId="5CD72B35" w14:textId="0314C71C" w:rsidR="00C40339" w:rsidRPr="00507B6C" w:rsidRDefault="00C40339" w:rsidP="00034BFB">
      <w:pPr>
        <w:pStyle w:val="NoteToDrafters-ASDEFCON"/>
      </w:pPr>
      <w:r>
        <w:t xml:space="preserve">Note to drafters:  Omit clause if not required, and mark as ‘Not </w:t>
      </w:r>
      <w:r w:rsidR="004517FF">
        <w:t>used’</w:t>
      </w:r>
      <w:r>
        <w:t>.  If required, insert technical references and add these to the applicable documents also.</w:t>
      </w:r>
      <w:r w:rsidR="00507B6C" w:rsidRPr="00507B6C">
        <w:t xml:space="preserve"> </w:t>
      </w:r>
      <w:r w:rsidR="00507B6C">
        <w:t xml:space="preserve"> Note that </w:t>
      </w:r>
      <w:r w:rsidR="00507B6C" w:rsidRPr="00507B6C">
        <w:t xml:space="preserve">Technical Instructions may have different names under the differing </w:t>
      </w:r>
      <w:r w:rsidR="00B8388F">
        <w:t>domain</w:t>
      </w:r>
      <w:r w:rsidR="00507B6C" w:rsidRPr="00507B6C">
        <w:t xml:space="preserve">s.  For example, Technical Instructions can embrace Special Technical Instructions (Aerospace), </w:t>
      </w:r>
      <w:r w:rsidR="00CE6C6F">
        <w:t>N4 Library Advice Notes</w:t>
      </w:r>
      <w:r w:rsidR="00507B6C" w:rsidRPr="00507B6C">
        <w:t xml:space="preserve"> (Maritime), and Electrical and Mechanical Engineering Instructions (Land).</w:t>
      </w:r>
      <w:r w:rsidR="00507B6C">
        <w:t xml:space="preserve">  Under these circumstances, the following clause </w:t>
      </w:r>
      <w:r w:rsidR="00B8388F">
        <w:t xml:space="preserve">may </w:t>
      </w:r>
      <w:r w:rsidR="00507B6C">
        <w:t xml:space="preserve">be amended or the Glossary definitions for these terms </w:t>
      </w:r>
      <w:r w:rsidR="00B8388F">
        <w:t>c</w:t>
      </w:r>
      <w:r w:rsidR="00507B6C">
        <w:t>ould be amended (and the following clauses left as is).</w:t>
      </w:r>
    </w:p>
    <w:p w14:paraId="45A1855E" w14:textId="3087B6B0" w:rsidR="0005756B" w:rsidRPr="0005756B" w:rsidRDefault="0005756B" w:rsidP="00034BFB">
      <w:pPr>
        <w:pStyle w:val="NoteToDrafters-ASDEFCON"/>
      </w:pPr>
      <w:r w:rsidRPr="0005756B">
        <w:t xml:space="preserve">Timescales for </w:t>
      </w:r>
      <w:r>
        <w:t xml:space="preserve">activities under </w:t>
      </w:r>
      <w:r w:rsidR="00457BF8">
        <w:t xml:space="preserve">this </w:t>
      </w:r>
      <w:r w:rsidRPr="0005756B">
        <w:t xml:space="preserve">clause </w:t>
      </w:r>
      <w:r w:rsidR="001E4A1C">
        <w:fldChar w:fldCharType="begin"/>
      </w:r>
      <w:r w:rsidR="001E4A1C">
        <w:instrText xml:space="preserve"> REF _Ref497920720 \r \h </w:instrText>
      </w:r>
      <w:r w:rsidR="001E4A1C">
        <w:fldChar w:fldCharType="separate"/>
      </w:r>
      <w:r w:rsidR="00453302">
        <w:t>6.2.6</w:t>
      </w:r>
      <w:r w:rsidR="001E4A1C">
        <w:fldChar w:fldCharType="end"/>
      </w:r>
      <w:r>
        <w:t xml:space="preserve"> </w:t>
      </w:r>
      <w:r w:rsidRPr="0005756B">
        <w:t xml:space="preserve">have not been included. </w:t>
      </w:r>
      <w:r>
        <w:t xml:space="preserve"> </w:t>
      </w:r>
      <w:r w:rsidRPr="0005756B">
        <w:t xml:space="preserve">Drafters </w:t>
      </w:r>
      <w:r w:rsidR="00405CB3">
        <w:t>are to consider specifying time</w:t>
      </w:r>
      <w:r w:rsidRPr="0005756B">
        <w:t xml:space="preserve">scales for the delivery in Clause </w:t>
      </w:r>
      <w:r w:rsidR="00457BF8">
        <w:fldChar w:fldCharType="begin"/>
      </w:r>
      <w:r w:rsidR="00457BF8">
        <w:instrText xml:space="preserve"> REF _Ref230416202 \r \h </w:instrText>
      </w:r>
      <w:r w:rsidR="00457BF8">
        <w:fldChar w:fldCharType="separate"/>
      </w:r>
      <w:r w:rsidR="00453302">
        <w:t>6.2.6.1</w:t>
      </w:r>
      <w:r w:rsidR="00457BF8">
        <w:fldChar w:fldCharType="end"/>
      </w:r>
      <w:r w:rsidRPr="0005756B">
        <w:t xml:space="preserve"> requirements or specify this level of detail when requesting clause </w:t>
      </w:r>
      <w:r w:rsidR="00457BF8">
        <w:fldChar w:fldCharType="begin"/>
      </w:r>
      <w:r w:rsidR="00457BF8">
        <w:instrText xml:space="preserve"> REF _Ref230416202 \r \h </w:instrText>
      </w:r>
      <w:r w:rsidR="00457BF8">
        <w:fldChar w:fldCharType="separate"/>
      </w:r>
      <w:r w:rsidR="00453302">
        <w:t>6.2.6.1</w:t>
      </w:r>
      <w:r w:rsidR="00457BF8">
        <w:fldChar w:fldCharType="end"/>
      </w:r>
      <w:r w:rsidRPr="0005756B">
        <w:t xml:space="preserve"> outcomes. </w:t>
      </w:r>
      <w:r w:rsidR="0006690B">
        <w:t xml:space="preserve"> </w:t>
      </w:r>
      <w:r w:rsidRPr="0005756B">
        <w:t>If no timescales are to be included</w:t>
      </w:r>
      <w:r w:rsidR="00405CB3">
        <w:t>,</w:t>
      </w:r>
      <w:r w:rsidRPr="0005756B">
        <w:t xml:space="preserve"> clause </w:t>
      </w:r>
      <w:r w:rsidR="00457BF8">
        <w:fldChar w:fldCharType="begin"/>
      </w:r>
      <w:r w:rsidR="00457BF8">
        <w:instrText xml:space="preserve"> REF _Ref230416202 \r \h </w:instrText>
      </w:r>
      <w:r w:rsidR="00457BF8">
        <w:fldChar w:fldCharType="separate"/>
      </w:r>
      <w:r w:rsidR="00453302">
        <w:t>6.2.6.1</w:t>
      </w:r>
      <w:r w:rsidR="00457BF8">
        <w:fldChar w:fldCharType="end"/>
      </w:r>
      <w:r w:rsidRPr="0005756B">
        <w:t xml:space="preserve"> is to remain as stated.</w:t>
      </w:r>
    </w:p>
    <w:p w14:paraId="60863D50" w14:textId="3BF14863" w:rsidR="00C40339" w:rsidRDefault="00B80471" w:rsidP="00034BFB">
      <w:pPr>
        <w:pStyle w:val="SOWTL4-ASDEFCON"/>
        <w:rPr>
          <w:noProof/>
        </w:rPr>
      </w:pPr>
      <w:bookmarkStart w:id="65" w:name="_Ref230416202"/>
      <w:bookmarkStart w:id="66" w:name="_Ref373906613"/>
      <w:r>
        <w:t xml:space="preserve">When </w:t>
      </w:r>
      <w:r w:rsidR="00C40339">
        <w:t>requested by the Commonwealth</w:t>
      </w:r>
      <w:r>
        <w:t>,</w:t>
      </w:r>
      <w:r w:rsidR="001E0569">
        <w:t xml:space="preserve"> in writing</w:t>
      </w:r>
      <w:r w:rsidR="00C40339">
        <w:t>, the Contractor shall undertake the analysis, design, development and preparation effort required for</w:t>
      </w:r>
      <w:r w:rsidR="00405CB3">
        <w:t xml:space="preserve"> </w:t>
      </w:r>
      <w:bookmarkEnd w:id="65"/>
      <w:r w:rsidR="00C40339">
        <w:t xml:space="preserve">draft </w:t>
      </w:r>
      <w:r w:rsidR="0005756B">
        <w:t>T</w:t>
      </w:r>
      <w:r w:rsidR="00C40339">
        <w:t xml:space="preserve">echnical </w:t>
      </w:r>
      <w:r w:rsidR="0005756B">
        <w:t>I</w:t>
      </w:r>
      <w:r w:rsidR="00C40339">
        <w:t xml:space="preserve">nstructions in accordance with </w:t>
      </w:r>
      <w:r w:rsidR="002068E9">
        <w:t xml:space="preserve">the </w:t>
      </w:r>
      <w:r w:rsidR="00646786">
        <w:t xml:space="preserve">Approved </w:t>
      </w:r>
      <w:r w:rsidR="000B154F">
        <w:fldChar w:fldCharType="begin">
          <w:ffData>
            <w:name w:val=""/>
            <w:enabled/>
            <w:calcOnExit w:val="0"/>
            <w:textInput>
              <w:default w:val="[…INSERT 'CEMP' OR 'SSMP'…]"/>
            </w:textInput>
          </w:ffData>
        </w:fldChar>
      </w:r>
      <w:r w:rsidR="000B154F">
        <w:instrText xml:space="preserve"> FORMTEXT </w:instrText>
      </w:r>
      <w:r w:rsidR="000B154F">
        <w:fldChar w:fldCharType="separate"/>
      </w:r>
      <w:r w:rsidR="00453302">
        <w:rPr>
          <w:noProof/>
        </w:rPr>
        <w:t>[…INSERT 'CEMP' OR 'SSMP'…]</w:t>
      </w:r>
      <w:r w:rsidR="000B154F">
        <w:fldChar w:fldCharType="end"/>
      </w:r>
      <w:r w:rsidR="002068E9">
        <w:t xml:space="preserve"> and the </w:t>
      </w:r>
      <w:r w:rsidR="00431F81">
        <w:fldChar w:fldCharType="begin">
          <w:ffData>
            <w:name w:val="Text4"/>
            <w:enabled/>
            <w:calcOnExit w:val="0"/>
            <w:textInput>
              <w:default w:val="[…INSERT TECHNICAL REFERENCE…]"/>
            </w:textInput>
          </w:ffData>
        </w:fldChar>
      </w:r>
      <w:r w:rsidR="00431F81">
        <w:instrText xml:space="preserve"> FORMTEXT </w:instrText>
      </w:r>
      <w:r w:rsidR="00431F81">
        <w:fldChar w:fldCharType="separate"/>
      </w:r>
      <w:r w:rsidR="00453302">
        <w:rPr>
          <w:noProof/>
        </w:rPr>
        <w:t>[…INSERT TECHNICAL REFERENCE…]</w:t>
      </w:r>
      <w:r w:rsidR="00431F81">
        <w:fldChar w:fldCharType="end"/>
      </w:r>
      <w:r w:rsidR="00C40339">
        <w:rPr>
          <w:noProof/>
        </w:rPr>
        <w:t>.</w:t>
      </w:r>
      <w:bookmarkEnd w:id="66"/>
    </w:p>
    <w:p w14:paraId="18EB21EC" w14:textId="77777777" w:rsidR="0005756B" w:rsidRDefault="00C40339" w:rsidP="00034BFB">
      <w:pPr>
        <w:pStyle w:val="SOWTL4-ASDEFCON"/>
      </w:pPr>
      <w:r>
        <w:rPr>
          <w:noProof/>
        </w:rPr>
        <w:t>On completion</w:t>
      </w:r>
      <w:r w:rsidR="00646786">
        <w:rPr>
          <w:noProof/>
        </w:rPr>
        <w:t xml:space="preserve"> of each</w:t>
      </w:r>
      <w:r w:rsidR="00646786">
        <w:t xml:space="preserve"> draft Technical Instruction</w:t>
      </w:r>
      <w:r>
        <w:rPr>
          <w:noProof/>
        </w:rPr>
        <w:t>, the Contractor sh</w:t>
      </w:r>
      <w:r>
        <w:t xml:space="preserve">all deliver to the Commonwealth Representative the draft </w:t>
      </w:r>
      <w:r w:rsidR="0005756B">
        <w:t>T</w:t>
      </w:r>
      <w:r>
        <w:t xml:space="preserve">echnical </w:t>
      </w:r>
      <w:r w:rsidR="0005756B">
        <w:t>I</w:t>
      </w:r>
      <w:r>
        <w:t xml:space="preserve">nstruction </w:t>
      </w:r>
      <w:r w:rsidR="00646786">
        <w:t xml:space="preserve">and </w:t>
      </w:r>
      <w:r w:rsidR="00405CB3">
        <w:t>(as applicable)</w:t>
      </w:r>
      <w:r w:rsidR="0005756B">
        <w:t>:</w:t>
      </w:r>
    </w:p>
    <w:p w14:paraId="0F8117E1" w14:textId="7F6B556F" w:rsidR="0005756B" w:rsidRDefault="00C40339" w:rsidP="00A6484C">
      <w:pPr>
        <w:pStyle w:val="SOWSubL1-ASDEFCON"/>
      </w:pPr>
      <w:r>
        <w:t>all associated engineering drawings</w:t>
      </w:r>
      <w:r w:rsidR="00D30F05">
        <w:t>;</w:t>
      </w:r>
    </w:p>
    <w:p w14:paraId="667DCE9B" w14:textId="53B972BE" w:rsidR="0005756B" w:rsidRDefault="00C40339" w:rsidP="00034BFB">
      <w:pPr>
        <w:pStyle w:val="SOWSubL1-ASDEFCON"/>
      </w:pPr>
      <w:r>
        <w:t>draft publication amendments</w:t>
      </w:r>
      <w:r w:rsidR="00D30F05">
        <w:t>;</w:t>
      </w:r>
    </w:p>
    <w:p w14:paraId="036BEF2C" w14:textId="0C73C0C3" w:rsidR="0005756B" w:rsidRDefault="00C40339" w:rsidP="00034BFB">
      <w:pPr>
        <w:pStyle w:val="SOWSubL1-ASDEFCON"/>
      </w:pPr>
      <w:r>
        <w:t xml:space="preserve">parts </w:t>
      </w:r>
      <w:r w:rsidR="002068E9">
        <w:t xml:space="preserve">and other </w:t>
      </w:r>
      <w:r>
        <w:t>cost estimates</w:t>
      </w:r>
      <w:r w:rsidR="00D30F05">
        <w:t>;</w:t>
      </w:r>
      <w:r>
        <w:t xml:space="preserve"> and</w:t>
      </w:r>
    </w:p>
    <w:p w14:paraId="5EC31CCF" w14:textId="77777777" w:rsidR="00C40339" w:rsidRDefault="00C40339" w:rsidP="00034BFB">
      <w:pPr>
        <w:pStyle w:val="SOWSubL1-ASDEFCON"/>
      </w:pPr>
      <w:r>
        <w:t>other applicable information.</w:t>
      </w:r>
    </w:p>
    <w:p w14:paraId="7E352961" w14:textId="77777777" w:rsidR="0006690B" w:rsidRDefault="0006690B" w:rsidP="00034BFB">
      <w:pPr>
        <w:pStyle w:val="NoteToDrafters-ASDEFCON"/>
      </w:pPr>
      <w:r>
        <w:t>Note to drafters:</w:t>
      </w:r>
      <w:r w:rsidR="003956AE">
        <w:t xml:space="preserve"> </w:t>
      </w:r>
      <w:r>
        <w:t xml:space="preserve"> </w:t>
      </w:r>
      <w:r w:rsidR="002D51AD">
        <w:t>Amend the following clause to specify the particular document types that support the development of Technical Instructions, and i</w:t>
      </w:r>
      <w:r>
        <w:t>nsert the applicable references.</w:t>
      </w:r>
    </w:p>
    <w:p w14:paraId="58817BED" w14:textId="4FB6B53B" w:rsidR="0006690B" w:rsidRDefault="003B33F3" w:rsidP="00034BFB">
      <w:pPr>
        <w:pStyle w:val="SOWTL4-ASDEFCON"/>
      </w:pPr>
      <w:r>
        <w:t>When applicable to the preparation of Technical Instructions, t</w:t>
      </w:r>
      <w:r w:rsidR="0006690B">
        <w:t xml:space="preserve">he </w:t>
      </w:r>
      <w:r w:rsidR="0006690B" w:rsidRPr="004C4144">
        <w:t>Contractor</w:t>
      </w:r>
      <w:r w:rsidR="0006690B">
        <w:t xml:space="preserve"> shall produce the following document types in accordance with:</w:t>
      </w:r>
    </w:p>
    <w:p w14:paraId="7A7C1F84" w14:textId="784428BB" w:rsidR="0006690B" w:rsidRDefault="0006690B" w:rsidP="00A6484C">
      <w:pPr>
        <w:pStyle w:val="SOWSubL1-ASDEFCON"/>
      </w:pPr>
      <w:r>
        <w:t xml:space="preserve">for Technical Instructions, </w:t>
      </w:r>
      <w:r w:rsidR="00431F81">
        <w:fldChar w:fldCharType="begin">
          <w:ffData>
            <w:name w:val="Text4"/>
            <w:enabled/>
            <w:calcOnExit w:val="0"/>
            <w:textInput>
              <w:default w:val="[…INSERT TECHNICAL REFERENCE…]"/>
            </w:textInput>
          </w:ffData>
        </w:fldChar>
      </w:r>
      <w:r w:rsidR="00431F81">
        <w:instrText xml:space="preserve"> FORMTEXT </w:instrText>
      </w:r>
      <w:r w:rsidR="00431F81">
        <w:fldChar w:fldCharType="separate"/>
      </w:r>
      <w:r w:rsidR="00453302">
        <w:rPr>
          <w:noProof/>
        </w:rPr>
        <w:t>[…INSERT TECHNICAL REFERENCE…]</w:t>
      </w:r>
      <w:r w:rsidR="00431F81">
        <w:fldChar w:fldCharType="end"/>
      </w:r>
      <w:r>
        <w:t>;</w:t>
      </w:r>
    </w:p>
    <w:p w14:paraId="06D204CA" w14:textId="286F94E0" w:rsidR="0006690B" w:rsidRDefault="0006690B" w:rsidP="00034BFB">
      <w:pPr>
        <w:pStyle w:val="SOWSubL1-ASDEFCON"/>
      </w:pPr>
      <w:r>
        <w:t xml:space="preserve">for publication amendments, </w:t>
      </w:r>
      <w:r w:rsidR="00431F81">
        <w:fldChar w:fldCharType="begin">
          <w:ffData>
            <w:name w:val="Text4"/>
            <w:enabled/>
            <w:calcOnExit w:val="0"/>
            <w:textInput>
              <w:default w:val="[…INSERT TECHNICAL REFERENCE…]"/>
            </w:textInput>
          </w:ffData>
        </w:fldChar>
      </w:r>
      <w:r w:rsidR="00431F81">
        <w:instrText xml:space="preserve"> FORMTEXT </w:instrText>
      </w:r>
      <w:r w:rsidR="00431F81">
        <w:fldChar w:fldCharType="separate"/>
      </w:r>
      <w:r w:rsidR="00453302">
        <w:rPr>
          <w:noProof/>
        </w:rPr>
        <w:t>[…INSERT TECHNICAL REFERENCE…]</w:t>
      </w:r>
      <w:r w:rsidR="00431F81">
        <w:fldChar w:fldCharType="end"/>
      </w:r>
      <w:r>
        <w:t>;</w:t>
      </w:r>
    </w:p>
    <w:p w14:paraId="420E7A59" w14:textId="682C5FC0" w:rsidR="0006690B" w:rsidRDefault="0006690B" w:rsidP="00034BFB">
      <w:pPr>
        <w:pStyle w:val="SOWSubL1-ASDEFCON"/>
      </w:pPr>
      <w:r>
        <w:t xml:space="preserve">for installation orders, </w:t>
      </w:r>
      <w:r w:rsidR="00431F81">
        <w:fldChar w:fldCharType="begin">
          <w:ffData>
            <w:name w:val="Text4"/>
            <w:enabled/>
            <w:calcOnExit w:val="0"/>
            <w:textInput>
              <w:default w:val="[…INSERT TECHNICAL REFERENCE…]"/>
            </w:textInput>
          </w:ffData>
        </w:fldChar>
      </w:r>
      <w:r w:rsidR="00431F81">
        <w:instrText xml:space="preserve"> FORMTEXT </w:instrText>
      </w:r>
      <w:r w:rsidR="00431F81">
        <w:fldChar w:fldCharType="separate"/>
      </w:r>
      <w:r w:rsidR="00453302">
        <w:rPr>
          <w:noProof/>
        </w:rPr>
        <w:t>[…INSERT TECHNICAL REFERENCE…]</w:t>
      </w:r>
      <w:r w:rsidR="00431F81">
        <w:fldChar w:fldCharType="end"/>
      </w:r>
      <w:r>
        <w:t>; and</w:t>
      </w:r>
    </w:p>
    <w:p w14:paraId="40786E51" w14:textId="15BEA20E" w:rsidR="0006690B" w:rsidRDefault="0006690B" w:rsidP="00034BFB">
      <w:pPr>
        <w:pStyle w:val="SOWSubL1-ASDEFCON"/>
      </w:pPr>
      <w:r>
        <w:fldChar w:fldCharType="begin">
          <w:ffData>
            <w:name w:val=""/>
            <w:enabled/>
            <w:calcOnExit w:val="0"/>
            <w:textInput>
              <w:default w:val="[…DRAFTER TO INSERT…]"/>
            </w:textInput>
          </w:ffData>
        </w:fldChar>
      </w:r>
      <w:r>
        <w:instrText xml:space="preserve"> FORMTEXT </w:instrText>
      </w:r>
      <w:r>
        <w:fldChar w:fldCharType="separate"/>
      </w:r>
      <w:r w:rsidR="00453302">
        <w:rPr>
          <w:noProof/>
        </w:rPr>
        <w:t>[…DRAFTER TO INSERT…]</w:t>
      </w:r>
      <w:r>
        <w:fldChar w:fldCharType="end"/>
      </w:r>
      <w:r>
        <w:t>.</w:t>
      </w:r>
    </w:p>
    <w:p w14:paraId="672CE5ED" w14:textId="221F5391" w:rsidR="002E591E" w:rsidRDefault="00CE1B2A" w:rsidP="00034BFB">
      <w:pPr>
        <w:pStyle w:val="SOWTL4-ASDEFCON"/>
      </w:pPr>
      <w:r>
        <w:t xml:space="preserve">Subject to clause </w:t>
      </w:r>
      <w:r>
        <w:fldChar w:fldCharType="begin"/>
      </w:r>
      <w:r>
        <w:instrText xml:space="preserve"> REF _Ref81456139 \r \h </w:instrText>
      </w:r>
      <w:r>
        <w:fldChar w:fldCharType="separate"/>
      </w:r>
      <w:r w:rsidR="00453302">
        <w:t>6.2.6.5</w:t>
      </w:r>
      <w:r>
        <w:fldChar w:fldCharType="end"/>
      </w:r>
      <w:r w:rsidR="00957B6A">
        <w:t>, t</w:t>
      </w:r>
      <w:r w:rsidR="002E591E">
        <w:t xml:space="preserve">he </w:t>
      </w:r>
      <w:r w:rsidR="00F81A11">
        <w:t xml:space="preserve">Contractor shall </w:t>
      </w:r>
      <w:r w:rsidR="002E591E">
        <w:t xml:space="preserve">develop Technical Instructions and other related documents under this clause </w:t>
      </w:r>
      <w:r w:rsidR="001E4A1C">
        <w:fldChar w:fldCharType="begin"/>
      </w:r>
      <w:r w:rsidR="001E4A1C">
        <w:instrText xml:space="preserve"> REF _Ref497920720 \r \h </w:instrText>
      </w:r>
      <w:r w:rsidR="001E4A1C">
        <w:fldChar w:fldCharType="separate"/>
      </w:r>
      <w:r w:rsidR="00453302">
        <w:t>6.2.6</w:t>
      </w:r>
      <w:r w:rsidR="001E4A1C">
        <w:fldChar w:fldCharType="end"/>
      </w:r>
      <w:r w:rsidR="002E591E">
        <w:t xml:space="preserve"> as S&amp;Q Services.</w:t>
      </w:r>
    </w:p>
    <w:p w14:paraId="04845F9E" w14:textId="51B840F9" w:rsidR="00CE1B2A" w:rsidRDefault="00CE1B2A" w:rsidP="00034BFB">
      <w:pPr>
        <w:pStyle w:val="SOWTL4-ASDEFCON"/>
      </w:pPr>
      <w:bookmarkStart w:id="67" w:name="_Ref81456139"/>
      <w:r>
        <w:t xml:space="preserve">The Contractor shall undertake </w:t>
      </w:r>
      <w:r w:rsidR="003B33F3">
        <w:t>the</w:t>
      </w:r>
      <w:r>
        <w:t xml:space="preserve"> activities </w:t>
      </w:r>
      <w:r w:rsidR="003B33F3">
        <w:t xml:space="preserve">under this clause </w:t>
      </w:r>
      <w:r w:rsidR="003B33F3">
        <w:fldChar w:fldCharType="begin"/>
      </w:r>
      <w:r w:rsidR="003B33F3">
        <w:instrText xml:space="preserve"> REF _Ref497920720 \r \h </w:instrText>
      </w:r>
      <w:r w:rsidR="003B33F3">
        <w:fldChar w:fldCharType="separate"/>
      </w:r>
      <w:r w:rsidR="00453302">
        <w:t>6.2.6</w:t>
      </w:r>
      <w:r w:rsidR="003B33F3">
        <w:fldChar w:fldCharType="end"/>
      </w:r>
      <w:r w:rsidR="003B33F3">
        <w:t xml:space="preserve"> </w:t>
      </w:r>
      <w:r>
        <w:t xml:space="preserve">for a Technical Instruction </w:t>
      </w:r>
      <w:r w:rsidR="00FD0ADC">
        <w:t xml:space="preserve">(including related documents) </w:t>
      </w:r>
      <w:r>
        <w:t>within the Recurring Services Fee</w:t>
      </w:r>
      <w:r w:rsidR="003B33F3">
        <w:t>,</w:t>
      </w:r>
      <w:r>
        <w:t xml:space="preserve"> if the Technical Instruction</w:t>
      </w:r>
      <w:r w:rsidR="007915AE" w:rsidRPr="007915AE">
        <w:t xml:space="preserve"> </w:t>
      </w:r>
      <w:r w:rsidR="007915AE">
        <w:t>is required</w:t>
      </w:r>
      <w:r>
        <w:t>:</w:t>
      </w:r>
    </w:p>
    <w:p w14:paraId="172A3C03" w14:textId="76494B89" w:rsidR="005E0C35" w:rsidRDefault="005E0C35" w:rsidP="005E0C35">
      <w:pPr>
        <w:pStyle w:val="SOWSubL1-ASDEFCON"/>
      </w:pPr>
      <w:r>
        <w:t xml:space="preserve">due to legislation </w:t>
      </w:r>
      <w:r w:rsidRPr="006D7383">
        <w:t>(other than new legislation or a change to legislation after the Effective Date which was not reasonably foreseeable as at the Effective Date)</w:t>
      </w:r>
      <w:r>
        <w:t>;</w:t>
      </w:r>
    </w:p>
    <w:p w14:paraId="4A4CF783" w14:textId="6060BB45" w:rsidR="005E0C35" w:rsidRDefault="005E0C35" w:rsidP="005E0C35">
      <w:pPr>
        <w:pStyle w:val="SOWSubL1-ASDEFCON"/>
      </w:pPr>
      <w:r w:rsidRPr="006D7383">
        <w:t xml:space="preserve">to </w:t>
      </w:r>
      <w:r>
        <w:t>prevent injury to Personnel or the premature Failure of equipment associated with the operation and/or sustainment of the Products</w:t>
      </w:r>
      <w:r w:rsidR="00F00293">
        <w:t xml:space="preserve"> Being Supported</w:t>
      </w:r>
      <w:r>
        <w:t>;</w:t>
      </w:r>
    </w:p>
    <w:p w14:paraId="698A8306" w14:textId="79FD327C" w:rsidR="00FD222A" w:rsidRDefault="005E0C35" w:rsidP="005E0C35">
      <w:pPr>
        <w:pStyle w:val="SOWSubL1-ASDEFCON"/>
      </w:pPr>
      <w:r>
        <w:t xml:space="preserve">to prevent or minimise the likelihood of damage to the Products </w:t>
      </w:r>
      <w:r w:rsidR="00F00293">
        <w:t xml:space="preserve">Being Supported </w:t>
      </w:r>
      <w:r>
        <w:t>or other equipment or facilities that has arisen or could arise due to deficient Technical Data provided by the Contractor (eg, Maintenance instructions);</w:t>
      </w:r>
    </w:p>
    <w:p w14:paraId="05C02DD1" w14:textId="286F7711" w:rsidR="005E0C35" w:rsidRDefault="00FD222A" w:rsidP="005E0C35">
      <w:pPr>
        <w:pStyle w:val="SOWSubL1-ASDEFCON"/>
      </w:pPr>
      <w:r>
        <w:t>to prevent the improper operation of equipment due to a security vulnerability identified in the Products Being Supported; and</w:t>
      </w:r>
    </w:p>
    <w:p w14:paraId="2084DE4A" w14:textId="73338C2C" w:rsidR="00CE1B2A" w:rsidRPr="002E591E" w:rsidRDefault="005E0C35" w:rsidP="005E0C35">
      <w:pPr>
        <w:pStyle w:val="SOWSubL1-ASDEFCON"/>
      </w:pPr>
      <w:r>
        <w:t>to ensure</w:t>
      </w:r>
      <w:r w:rsidRPr="006D7383">
        <w:t xml:space="preserve"> </w:t>
      </w:r>
      <w:r>
        <w:t xml:space="preserve">that </w:t>
      </w:r>
      <w:r w:rsidRPr="006D7383">
        <w:t xml:space="preserve">the Contractor </w:t>
      </w:r>
      <w:r>
        <w:t xml:space="preserve">complies with the </w:t>
      </w:r>
      <w:r w:rsidR="007915AE">
        <w:t xml:space="preserve">Defect </w:t>
      </w:r>
      <w:r>
        <w:t>provisions of the Contract.</w:t>
      </w:r>
    </w:p>
    <w:p w14:paraId="407DA065" w14:textId="77777777" w:rsidR="00C40339" w:rsidRDefault="005225CD" w:rsidP="009D0633">
      <w:pPr>
        <w:pStyle w:val="SOWHL3-ASDEFCON"/>
      </w:pPr>
      <w:bookmarkStart w:id="68" w:name="_Toc521072671"/>
      <w:bookmarkStart w:id="69" w:name="_Toc32915773"/>
      <w:bookmarkStart w:id="70" w:name="_Ref232479233"/>
      <w:bookmarkStart w:id="71" w:name="_Ref337646693"/>
      <w:bookmarkStart w:id="72" w:name="_Ref337798514"/>
      <w:bookmarkStart w:id="73" w:name="_Toc32915762"/>
      <w:bookmarkEnd w:id="67"/>
      <w:r>
        <w:t xml:space="preserve">System </w:t>
      </w:r>
      <w:r w:rsidR="00C40339">
        <w:t>Safety</w:t>
      </w:r>
      <w:bookmarkEnd w:id="68"/>
      <w:r w:rsidR="00C40339">
        <w:t xml:space="preserve"> Engineering</w:t>
      </w:r>
      <w:bookmarkEnd w:id="69"/>
      <w:bookmarkEnd w:id="70"/>
      <w:bookmarkEnd w:id="71"/>
      <w:r w:rsidR="001910F1">
        <w:t xml:space="preserve"> (Optional)</w:t>
      </w:r>
      <w:bookmarkEnd w:id="72"/>
    </w:p>
    <w:p w14:paraId="2E7F20BA" w14:textId="77777777" w:rsidR="00C40339" w:rsidRDefault="00C40339" w:rsidP="00034BFB">
      <w:pPr>
        <w:pStyle w:val="NoteToDrafters-ASDEFCON"/>
      </w:pPr>
      <w:r>
        <w:t xml:space="preserve">Note to drafters:  Refer to </w:t>
      </w:r>
      <w:r w:rsidR="004C4144">
        <w:t xml:space="preserve">the </w:t>
      </w:r>
      <w:r>
        <w:t xml:space="preserve">tailoring guidance for </w:t>
      </w:r>
      <w:r w:rsidR="004C4144">
        <w:t>this clause</w:t>
      </w:r>
      <w:r>
        <w:t>.</w:t>
      </w:r>
      <w:r w:rsidR="002A3922">
        <w:t xml:space="preserve">  Drafters must consult with their </w:t>
      </w:r>
      <w:r w:rsidR="00431F81">
        <w:t xml:space="preserve">ADF regulatory / assurance authority </w:t>
      </w:r>
      <w:r w:rsidR="002A3922">
        <w:t>to determine specific requirements for this clause.</w:t>
      </w:r>
    </w:p>
    <w:p w14:paraId="5E1757D6" w14:textId="77777777" w:rsidR="00276BED" w:rsidRDefault="00D756F3" w:rsidP="00034BFB">
      <w:pPr>
        <w:pStyle w:val="NoteToDrafters-ASDEFCON"/>
      </w:pPr>
      <w:r>
        <w:t xml:space="preserve">For this clause </w:t>
      </w:r>
      <w:r w:rsidR="00C405F2">
        <w:t>t</w:t>
      </w:r>
      <w:r>
        <w:t>o function</w:t>
      </w:r>
      <w:r w:rsidR="006125D8">
        <w:t>,</w:t>
      </w:r>
      <w:r>
        <w:t xml:space="preserve"> drafters </w:t>
      </w:r>
      <w:r w:rsidR="00276BED">
        <w:t>must ensure that the Products in Annex A to the SOW are appropriately annotated.  Refer to the tailoring guidance</w:t>
      </w:r>
      <w:r w:rsidR="006125D8">
        <w:t xml:space="preserve"> for details</w:t>
      </w:r>
      <w:r w:rsidR="00276BED">
        <w:t>.</w:t>
      </w:r>
    </w:p>
    <w:p w14:paraId="40918588" w14:textId="77777777" w:rsidR="004366C4" w:rsidRDefault="004366C4" w:rsidP="00034BFB">
      <w:pPr>
        <w:pStyle w:val="SOWTL4-ASDEFCON"/>
      </w:pPr>
      <w:bookmarkStart w:id="74" w:name="_Ref337800713"/>
      <w:r>
        <w:t>The Contractor shall provide system-safety Engineering Services for the Products listed in Annex A to the SOW for which the Contractor is annotated as having a system-safety responsibility.</w:t>
      </w:r>
      <w:bookmarkEnd w:id="74"/>
    </w:p>
    <w:p w14:paraId="29BC959D" w14:textId="77777777" w:rsidR="00D60ECB" w:rsidRDefault="00D60ECB" w:rsidP="00034BFB">
      <w:pPr>
        <w:pStyle w:val="NoteToDrafters-ASDEFCON"/>
      </w:pPr>
      <w:r>
        <w:t xml:space="preserve">Note to drafters: </w:t>
      </w:r>
      <w:r w:rsidR="000B154F">
        <w:t xml:space="preserve"> </w:t>
      </w:r>
      <w:r>
        <w:t>Select from the following optional clauses for the governing plan for the system-safety program.  Refer to tailoring guidance for further information.</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687735" w14:paraId="23A8BAA3" w14:textId="77777777" w:rsidTr="003A510E">
        <w:tc>
          <w:tcPr>
            <w:tcW w:w="9209" w:type="dxa"/>
            <w:shd w:val="clear" w:color="auto" w:fill="auto"/>
          </w:tcPr>
          <w:p w14:paraId="42C46E65" w14:textId="77777777" w:rsidR="00687735" w:rsidRPr="007D7ADF" w:rsidRDefault="00687735" w:rsidP="0047263B">
            <w:pPr>
              <w:pStyle w:val="ASDEFCONOption"/>
              <w:keepNext w:val="0"/>
            </w:pPr>
            <w:r w:rsidRPr="007D7ADF">
              <w:t xml:space="preserve">Option A:  For when a stand-alone </w:t>
            </w:r>
            <w:r>
              <w:t>In-Service Materiel</w:t>
            </w:r>
            <w:r w:rsidRPr="007D7ADF">
              <w:t xml:space="preserve"> Safety Plan (</w:t>
            </w:r>
            <w:r>
              <w:t>IM</w:t>
            </w:r>
            <w:r w:rsidRPr="007D7ADF">
              <w:t>SP) is required:</w:t>
            </w:r>
          </w:p>
          <w:p w14:paraId="04CBE1AD" w14:textId="77777777" w:rsidR="00687735" w:rsidRPr="007D7ADF" w:rsidRDefault="00687735" w:rsidP="00687735">
            <w:pPr>
              <w:pStyle w:val="SOWTL4-ASDEFCON"/>
            </w:pPr>
            <w:bookmarkStart w:id="75" w:name="_Ref337800729"/>
            <w:r w:rsidRPr="007D7ADF">
              <w:t>The Contractor shall develop, deliver and update a</w:t>
            </w:r>
            <w:r>
              <w:rPr>
                <w:w w:val="0"/>
              </w:rPr>
              <w:t xml:space="preserve">n In-service Materiel </w:t>
            </w:r>
            <w:r w:rsidRPr="007D7ADF">
              <w:t xml:space="preserve">Safety Plan </w:t>
            </w:r>
            <w:r>
              <w:t>(IM</w:t>
            </w:r>
            <w:r w:rsidRPr="007D7ADF">
              <w:t>SP</w:t>
            </w:r>
            <w:r>
              <w:t>)</w:t>
            </w:r>
            <w:r w:rsidRPr="007D7ADF">
              <w:t xml:space="preserve"> in accordance with CDRL Line Number ENG-700.</w:t>
            </w:r>
            <w:bookmarkEnd w:id="75"/>
          </w:p>
          <w:p w14:paraId="1C9D5A2E" w14:textId="77777777" w:rsidR="00687735" w:rsidRPr="007D7ADF" w:rsidRDefault="00687735" w:rsidP="009D0633">
            <w:pPr>
              <w:pStyle w:val="ASDEFCONOption"/>
            </w:pPr>
            <w:r w:rsidRPr="007D7ADF">
              <w:t xml:space="preserve">Option B:  For when </w:t>
            </w:r>
            <w:r>
              <w:t>system-safety program planning</w:t>
            </w:r>
            <w:r w:rsidRPr="007D7ADF">
              <w:t xml:space="preserve"> is to be rolled up into the </w:t>
            </w:r>
            <w:r>
              <w:t>CEMP</w:t>
            </w:r>
            <w:r w:rsidRPr="007D7ADF">
              <w:t>:</w:t>
            </w:r>
          </w:p>
          <w:p w14:paraId="5B995041" w14:textId="77777777" w:rsidR="00687735" w:rsidRDefault="00687735" w:rsidP="00687735">
            <w:pPr>
              <w:pStyle w:val="SOWTL4-ASDEFCON"/>
            </w:pPr>
            <w:bookmarkStart w:id="76" w:name="_Ref379457965"/>
            <w:r>
              <w:t>The Contractor shall address the s</w:t>
            </w:r>
            <w:r w:rsidRPr="007D7ADF">
              <w:t>ystem</w:t>
            </w:r>
            <w:r>
              <w:t>-s</w:t>
            </w:r>
            <w:r w:rsidRPr="007D7ADF">
              <w:t xml:space="preserve">afety </w:t>
            </w:r>
            <w:r>
              <w:t>program requirements</w:t>
            </w:r>
            <w:r w:rsidRPr="007D7ADF">
              <w:t xml:space="preserve"> </w:t>
            </w:r>
            <w:r>
              <w:t>with</w:t>
            </w:r>
            <w:r w:rsidRPr="007D7ADF">
              <w:t xml:space="preserve">in the </w:t>
            </w:r>
            <w:r>
              <w:t>CEMP</w:t>
            </w:r>
            <w:r w:rsidRPr="007D7ADF">
              <w:t>.</w:t>
            </w:r>
            <w:bookmarkEnd w:id="76"/>
          </w:p>
        </w:tc>
      </w:tr>
    </w:tbl>
    <w:p w14:paraId="1B0CBDB5" w14:textId="3489F706" w:rsidR="007D7ADF" w:rsidRPr="002A3922" w:rsidRDefault="007D7ADF" w:rsidP="00034BFB">
      <w:pPr>
        <w:pStyle w:val="NoteToDrafters-ASDEFCON"/>
      </w:pPr>
      <w:r w:rsidRPr="002A3922">
        <w:t>Note to drafters:  Select the applicable plan from the clause below to match the option selected above.</w:t>
      </w:r>
      <w:r w:rsidR="005225CD" w:rsidRPr="005225CD">
        <w:t xml:space="preserve"> </w:t>
      </w:r>
      <w:r w:rsidR="00D14059">
        <w:t xml:space="preserve"> </w:t>
      </w:r>
      <w:r w:rsidR="005225CD">
        <w:t xml:space="preserve">References may include design and safety standards, </w:t>
      </w:r>
      <w:r w:rsidR="006125D8">
        <w:t xml:space="preserve">ADF </w:t>
      </w:r>
      <w:r w:rsidR="00231F65">
        <w:t>r</w:t>
      </w:r>
      <w:r w:rsidR="006125D8">
        <w:t xml:space="preserve">egulatory / </w:t>
      </w:r>
      <w:r w:rsidR="00231F65">
        <w:t>a</w:t>
      </w:r>
      <w:r w:rsidR="006125D8">
        <w:t xml:space="preserve">ssurance </w:t>
      </w:r>
      <w:r w:rsidR="00231F65">
        <w:t>f</w:t>
      </w:r>
      <w:r w:rsidR="006125D8">
        <w:t xml:space="preserve">ramework </w:t>
      </w:r>
      <w:r w:rsidR="00240538">
        <w:t>documents</w:t>
      </w:r>
      <w:r w:rsidR="005225CD">
        <w:t xml:space="preserve">, related Defence system-safety program plans and the </w:t>
      </w:r>
      <w:r w:rsidR="005E36D0">
        <w:t xml:space="preserve">applicable </w:t>
      </w:r>
      <w:r w:rsidR="005225CD">
        <w:t>Materiel Safety certification basis.</w:t>
      </w:r>
    </w:p>
    <w:p w14:paraId="52D68EF6" w14:textId="4BA6F9D3" w:rsidR="005225CD" w:rsidRPr="00F25EB6" w:rsidRDefault="007D7ADF" w:rsidP="00034BFB">
      <w:pPr>
        <w:pStyle w:val="SOWTL4-ASDEFCON"/>
        <w:rPr>
          <w:w w:val="0"/>
        </w:rPr>
      </w:pPr>
      <w:bookmarkStart w:id="77" w:name="_Ref337805867"/>
      <w:r w:rsidRPr="007D7ADF">
        <w:t xml:space="preserve">The Contractor shall conduct all </w:t>
      </w:r>
      <w:r w:rsidR="00D459D3">
        <w:t xml:space="preserve">ongoing </w:t>
      </w:r>
      <w:r w:rsidR="0098482A">
        <w:t>system</w:t>
      </w:r>
      <w:r w:rsidR="005225CD">
        <w:t>-</w:t>
      </w:r>
      <w:r w:rsidRPr="007D7ADF">
        <w:t>safety</w:t>
      </w:r>
      <w:r w:rsidR="0098482A">
        <w:t xml:space="preserve"> </w:t>
      </w:r>
      <w:r w:rsidR="005225CD">
        <w:t xml:space="preserve">program </w:t>
      </w:r>
      <w:r w:rsidR="0098482A">
        <w:t xml:space="preserve">and </w:t>
      </w:r>
      <w:r w:rsidRPr="007D7ADF">
        <w:t xml:space="preserve">related activities for the Contract, in accordance with the Approved </w:t>
      </w:r>
      <w:r w:rsidR="000B154F">
        <w:fldChar w:fldCharType="begin">
          <w:ffData>
            <w:name w:val=""/>
            <w:enabled/>
            <w:calcOnExit w:val="0"/>
            <w:textInput>
              <w:default w:val="[…INSERT 'IMSP' OR 'CEMP'…]"/>
            </w:textInput>
          </w:ffData>
        </w:fldChar>
      </w:r>
      <w:r w:rsidR="000B154F">
        <w:instrText xml:space="preserve"> FORMTEXT </w:instrText>
      </w:r>
      <w:r w:rsidR="000B154F">
        <w:fldChar w:fldCharType="separate"/>
      </w:r>
      <w:r w:rsidR="00453302">
        <w:rPr>
          <w:noProof/>
        </w:rPr>
        <w:t>[…INSERT 'IMSP' OR 'CEMP'…]</w:t>
      </w:r>
      <w:r w:rsidR="000B154F">
        <w:fldChar w:fldCharType="end"/>
      </w:r>
      <w:r w:rsidR="005225CD" w:rsidRPr="005225CD">
        <w:rPr>
          <w:w w:val="0"/>
        </w:rPr>
        <w:t xml:space="preserve"> </w:t>
      </w:r>
      <w:r w:rsidR="005225CD" w:rsidRPr="00F25EB6">
        <w:rPr>
          <w:w w:val="0"/>
        </w:rPr>
        <w:t>and the following references:</w:t>
      </w:r>
      <w:bookmarkEnd w:id="77"/>
    </w:p>
    <w:p w14:paraId="0C3754C7" w14:textId="6CDB92EA" w:rsidR="005225CD" w:rsidRPr="006125D8" w:rsidRDefault="005225CD" w:rsidP="00A6484C">
      <w:pPr>
        <w:pStyle w:val="SOWSubL1-ASDEFCON"/>
        <w:rPr>
          <w:w w:val="0"/>
        </w:rPr>
      </w:pPr>
      <w:r w:rsidRPr="006125D8">
        <w:rPr>
          <w:w w:val="0"/>
        </w:rPr>
        <w:fldChar w:fldCharType="begin">
          <w:ffData>
            <w:name w:val=""/>
            <w:enabled/>
            <w:calcOnExit w:val="0"/>
            <w:textInput>
              <w:default w:val="[... INSERT APPLICABLE STANDARD OR OTHER REFERENCE ...]"/>
            </w:textInput>
          </w:ffData>
        </w:fldChar>
      </w:r>
      <w:r w:rsidRPr="006125D8">
        <w:rPr>
          <w:w w:val="0"/>
        </w:rPr>
        <w:instrText xml:space="preserve"> FORMTEXT </w:instrText>
      </w:r>
      <w:r w:rsidRPr="006125D8">
        <w:rPr>
          <w:w w:val="0"/>
        </w:rPr>
      </w:r>
      <w:r w:rsidRPr="006125D8">
        <w:rPr>
          <w:w w:val="0"/>
        </w:rPr>
        <w:fldChar w:fldCharType="separate"/>
      </w:r>
      <w:r w:rsidR="00453302">
        <w:rPr>
          <w:noProof/>
          <w:w w:val="0"/>
        </w:rPr>
        <w:t>[... INSERT APPLICABLE STANDARD OR OTHER REFERENCE ...]</w:t>
      </w:r>
      <w:r w:rsidRPr="006125D8">
        <w:rPr>
          <w:w w:val="0"/>
        </w:rPr>
        <w:fldChar w:fldCharType="end"/>
      </w:r>
      <w:r w:rsidRPr="006125D8">
        <w:rPr>
          <w:w w:val="0"/>
        </w:rPr>
        <w:t>; and</w:t>
      </w:r>
    </w:p>
    <w:p w14:paraId="41BC0EDD" w14:textId="1A2A9307" w:rsidR="005225CD" w:rsidRPr="00F25EB6" w:rsidRDefault="005225CD" w:rsidP="00034BFB">
      <w:pPr>
        <w:pStyle w:val="SOWSubL1-ASDEFCON"/>
        <w:rPr>
          <w:w w:val="0"/>
        </w:rPr>
      </w:pPr>
      <w:r w:rsidRPr="00F25EB6">
        <w:rPr>
          <w:w w:val="0"/>
        </w:rPr>
        <w:fldChar w:fldCharType="begin">
          <w:ffData>
            <w:name w:val=""/>
            <w:enabled/>
            <w:calcOnExit w:val="0"/>
            <w:textInput>
              <w:default w:val="[... INSERT APPLICABLE STANDARD OR OTHER REFERENCE ...]"/>
            </w:textInput>
          </w:ffData>
        </w:fldChar>
      </w:r>
      <w:r w:rsidRPr="00F25EB6">
        <w:rPr>
          <w:w w:val="0"/>
        </w:rPr>
        <w:instrText xml:space="preserve"> FORMTEXT </w:instrText>
      </w:r>
      <w:r w:rsidRPr="00F25EB6">
        <w:rPr>
          <w:w w:val="0"/>
        </w:rPr>
      </w:r>
      <w:r w:rsidRPr="00F25EB6">
        <w:rPr>
          <w:w w:val="0"/>
        </w:rPr>
        <w:fldChar w:fldCharType="separate"/>
      </w:r>
      <w:r w:rsidR="00453302">
        <w:rPr>
          <w:noProof/>
          <w:w w:val="0"/>
        </w:rPr>
        <w:t>[... INSERT APPLICABLE STANDARD OR OTHER REFERENCE ...]</w:t>
      </w:r>
      <w:r w:rsidRPr="00F25EB6">
        <w:rPr>
          <w:w w:val="0"/>
        </w:rPr>
        <w:fldChar w:fldCharType="end"/>
      </w:r>
      <w:r w:rsidRPr="00F25EB6">
        <w:rPr>
          <w:w w:val="0"/>
        </w:rPr>
        <w:t>.</w:t>
      </w:r>
    </w:p>
    <w:p w14:paraId="66931371" w14:textId="2387B233" w:rsidR="002E55B2" w:rsidRPr="002E55B2" w:rsidRDefault="002E55B2" w:rsidP="00034BFB">
      <w:pPr>
        <w:pStyle w:val="SOWTL4-ASDEFCON"/>
      </w:pPr>
      <w:bookmarkStart w:id="78" w:name="_Ref337805871"/>
      <w:bookmarkStart w:id="79" w:name="_Ref337647471"/>
      <w:r>
        <w:rPr>
          <w:w w:val="0"/>
        </w:rPr>
        <w:t xml:space="preserve">The Contractor shall manage Materiel Safety data using the Engineering Information System required by clause </w:t>
      </w:r>
      <w:r>
        <w:rPr>
          <w:w w:val="0"/>
        </w:rPr>
        <w:fldChar w:fldCharType="begin"/>
      </w:r>
      <w:r>
        <w:rPr>
          <w:w w:val="0"/>
        </w:rPr>
        <w:instrText xml:space="preserve"> REF _Ref232478627 \r \h </w:instrText>
      </w:r>
      <w:r>
        <w:rPr>
          <w:w w:val="0"/>
        </w:rPr>
      </w:r>
      <w:r>
        <w:rPr>
          <w:w w:val="0"/>
        </w:rPr>
        <w:fldChar w:fldCharType="separate"/>
      </w:r>
      <w:r w:rsidR="00453302">
        <w:rPr>
          <w:w w:val="0"/>
        </w:rPr>
        <w:t>6.2.2</w:t>
      </w:r>
      <w:r>
        <w:rPr>
          <w:w w:val="0"/>
        </w:rPr>
        <w:fldChar w:fldCharType="end"/>
      </w:r>
      <w:r>
        <w:rPr>
          <w:w w:val="0"/>
        </w:rPr>
        <w:t>.</w:t>
      </w:r>
      <w:bookmarkEnd w:id="78"/>
    </w:p>
    <w:p w14:paraId="335DCA1E" w14:textId="77777777" w:rsidR="00AD1E13" w:rsidRPr="002E55B2" w:rsidRDefault="00AD1E13" w:rsidP="00034BFB">
      <w:pPr>
        <w:pStyle w:val="NoteToDrafters-ASDEFCON"/>
      </w:pPr>
      <w:r>
        <w:rPr>
          <w:w w:val="0"/>
        </w:rPr>
        <w:t>Note to drafters:  The following subclause list should be amended for the tailoring of the SOW and</w:t>
      </w:r>
      <w:r w:rsidR="00CF2AF9">
        <w:rPr>
          <w:w w:val="0"/>
        </w:rPr>
        <w:t xml:space="preserve"> </w:t>
      </w:r>
      <w:r w:rsidR="00CB1450">
        <w:rPr>
          <w:w w:val="0"/>
        </w:rPr>
        <w:t xml:space="preserve">related DSDs for the scope of the </w:t>
      </w:r>
      <w:r w:rsidR="00CF2AF9">
        <w:rPr>
          <w:w w:val="0"/>
        </w:rPr>
        <w:t>applicable</w:t>
      </w:r>
      <w:r>
        <w:rPr>
          <w:w w:val="0"/>
        </w:rPr>
        <w:t xml:space="preserve"> </w:t>
      </w:r>
      <w:r w:rsidR="00CF2AF9">
        <w:rPr>
          <w:w w:val="0"/>
        </w:rPr>
        <w:t>Services</w:t>
      </w:r>
      <w:r>
        <w:rPr>
          <w:w w:val="0"/>
        </w:rPr>
        <w:t>.</w:t>
      </w:r>
    </w:p>
    <w:p w14:paraId="301FA23D" w14:textId="088DA2B6" w:rsidR="005225CD" w:rsidRPr="00383109" w:rsidRDefault="00AD1E13" w:rsidP="00034BFB">
      <w:pPr>
        <w:pStyle w:val="SOWTL4-ASDEFCON"/>
        <w:rPr>
          <w:w w:val="0"/>
        </w:rPr>
      </w:pPr>
      <w:bookmarkStart w:id="80" w:name="_Ref337801209"/>
      <w:bookmarkEnd w:id="79"/>
      <w:r w:rsidRPr="003B30F3">
        <w:rPr>
          <w:w w:val="0"/>
        </w:rPr>
        <w:t>The Contractor shall</w:t>
      </w:r>
      <w:r>
        <w:rPr>
          <w:w w:val="0"/>
        </w:rPr>
        <w:t xml:space="preserve"> ensure that system safety </w:t>
      </w:r>
      <w:r w:rsidR="004366C4">
        <w:rPr>
          <w:w w:val="0"/>
        </w:rPr>
        <w:t xml:space="preserve">engineering </w:t>
      </w:r>
      <w:r>
        <w:rPr>
          <w:w w:val="0"/>
        </w:rPr>
        <w:t xml:space="preserve">activities under this clause </w:t>
      </w:r>
      <w:r>
        <w:rPr>
          <w:w w:val="0"/>
        </w:rPr>
        <w:fldChar w:fldCharType="begin"/>
      </w:r>
      <w:r>
        <w:rPr>
          <w:w w:val="0"/>
        </w:rPr>
        <w:instrText xml:space="preserve"> REF _Ref337798514 \r \h </w:instrText>
      </w:r>
      <w:r>
        <w:rPr>
          <w:w w:val="0"/>
        </w:rPr>
      </w:r>
      <w:r>
        <w:rPr>
          <w:w w:val="0"/>
        </w:rPr>
        <w:fldChar w:fldCharType="separate"/>
      </w:r>
      <w:r w:rsidR="00453302">
        <w:rPr>
          <w:w w:val="0"/>
        </w:rPr>
        <w:t>6.2.7</w:t>
      </w:r>
      <w:r>
        <w:rPr>
          <w:w w:val="0"/>
        </w:rPr>
        <w:fldChar w:fldCharType="end"/>
      </w:r>
      <w:r>
        <w:rPr>
          <w:w w:val="0"/>
        </w:rPr>
        <w:t xml:space="preserve"> are </w:t>
      </w:r>
      <w:r w:rsidR="001C71AB">
        <w:rPr>
          <w:w w:val="0"/>
        </w:rPr>
        <w:t xml:space="preserve">conducted </w:t>
      </w:r>
      <w:r w:rsidR="004366C4">
        <w:rPr>
          <w:w w:val="0"/>
        </w:rPr>
        <w:t xml:space="preserve">consistent </w:t>
      </w:r>
      <w:r>
        <w:rPr>
          <w:w w:val="0"/>
        </w:rPr>
        <w:t>with the:</w:t>
      </w:r>
      <w:bookmarkEnd w:id="80"/>
    </w:p>
    <w:p w14:paraId="489FC09F" w14:textId="77777777" w:rsidR="00D756F3" w:rsidRPr="007E0CC9" w:rsidRDefault="00E9765C" w:rsidP="00A6484C">
      <w:pPr>
        <w:pStyle w:val="SOWSubL1-ASDEFCON"/>
        <w:rPr>
          <w:w w:val="0"/>
        </w:rPr>
      </w:pPr>
      <w:r w:rsidRPr="006125D8">
        <w:rPr>
          <w:w w:val="0"/>
        </w:rPr>
        <w:t xml:space="preserve">consultation, </w:t>
      </w:r>
      <w:r w:rsidR="00AD1E13" w:rsidRPr="006125D8">
        <w:rPr>
          <w:w w:val="0"/>
        </w:rPr>
        <w:t>co</w:t>
      </w:r>
      <w:r w:rsidRPr="006125D8">
        <w:rPr>
          <w:w w:val="0"/>
        </w:rPr>
        <w:t>-</w:t>
      </w:r>
      <w:r w:rsidR="00AD1E13" w:rsidRPr="006125D8">
        <w:rPr>
          <w:w w:val="0"/>
        </w:rPr>
        <w:t>ordination and co</w:t>
      </w:r>
      <w:r w:rsidRPr="006125D8">
        <w:rPr>
          <w:w w:val="0"/>
        </w:rPr>
        <w:t>-</w:t>
      </w:r>
      <w:r w:rsidR="00AD1E13" w:rsidRPr="006125D8">
        <w:rPr>
          <w:w w:val="0"/>
        </w:rPr>
        <w:t>operation obligations of clause 3.6 of the SOW</w:t>
      </w:r>
      <w:r w:rsidR="00CB1450" w:rsidRPr="006125D8">
        <w:rPr>
          <w:w w:val="0"/>
        </w:rPr>
        <w:t>, including in relation to sharing information</w:t>
      </w:r>
      <w:r w:rsidRPr="006125D8">
        <w:rPr>
          <w:w w:val="0"/>
        </w:rPr>
        <w:t xml:space="preserve"> tha</w:t>
      </w:r>
      <w:r w:rsidRPr="007E0CC9">
        <w:rPr>
          <w:w w:val="0"/>
        </w:rPr>
        <w:t>t is</w:t>
      </w:r>
      <w:r w:rsidR="00CB1450" w:rsidRPr="007E0CC9">
        <w:rPr>
          <w:w w:val="0"/>
        </w:rPr>
        <w:t xml:space="preserve"> related to the Materiel Safety of the Products and </w:t>
      </w:r>
      <w:r w:rsidRPr="007E0CC9">
        <w:rPr>
          <w:w w:val="0"/>
        </w:rPr>
        <w:t xml:space="preserve">any </w:t>
      </w:r>
      <w:r w:rsidR="00CB1450" w:rsidRPr="007E0CC9">
        <w:rPr>
          <w:w w:val="0"/>
        </w:rPr>
        <w:t>interfaces with other systems</w:t>
      </w:r>
      <w:r w:rsidR="00AD1E13" w:rsidRPr="007E0CC9">
        <w:rPr>
          <w:w w:val="0"/>
        </w:rPr>
        <w:t>;</w:t>
      </w:r>
    </w:p>
    <w:p w14:paraId="33AD7206" w14:textId="77777777" w:rsidR="005225CD" w:rsidRPr="00D756F3" w:rsidRDefault="005225CD" w:rsidP="00034BFB">
      <w:pPr>
        <w:pStyle w:val="SOWSubL1-ASDEFCON"/>
        <w:rPr>
          <w:w w:val="0"/>
        </w:rPr>
      </w:pPr>
      <w:r w:rsidRPr="00D756F3">
        <w:rPr>
          <w:w w:val="0"/>
        </w:rPr>
        <w:t>maintenance of Materiel Safety</w:t>
      </w:r>
      <w:r w:rsidR="001C71AB" w:rsidRPr="00D756F3">
        <w:rPr>
          <w:w w:val="0"/>
        </w:rPr>
        <w:t>-related</w:t>
      </w:r>
      <w:r w:rsidRPr="00D756F3">
        <w:rPr>
          <w:w w:val="0"/>
        </w:rPr>
        <w:t xml:space="preserve"> baseline</w:t>
      </w:r>
      <w:r w:rsidR="004366C4" w:rsidRPr="00D756F3">
        <w:rPr>
          <w:w w:val="0"/>
        </w:rPr>
        <w:t>s</w:t>
      </w:r>
      <w:r w:rsidR="00C7280A">
        <w:rPr>
          <w:w w:val="0"/>
        </w:rPr>
        <w:t>, including applicable hazard logs and supporting hazard analyses</w:t>
      </w:r>
      <w:r w:rsidR="00A753F1" w:rsidRPr="00D756F3">
        <w:rPr>
          <w:w w:val="0"/>
        </w:rPr>
        <w:t>, in accordance with DSD-ENG-CM</w:t>
      </w:r>
      <w:r w:rsidRPr="00D756F3">
        <w:rPr>
          <w:w w:val="0"/>
        </w:rPr>
        <w:t>; and</w:t>
      </w:r>
    </w:p>
    <w:p w14:paraId="1FFC16FD" w14:textId="77777777" w:rsidR="002A3922" w:rsidRDefault="002E55B2" w:rsidP="00034BFB">
      <w:pPr>
        <w:pStyle w:val="SOWSubL1-ASDEFCON"/>
      </w:pPr>
      <w:r>
        <w:rPr>
          <w:w w:val="0"/>
        </w:rPr>
        <w:t>system-</w:t>
      </w:r>
      <w:r w:rsidR="00A753F1">
        <w:rPr>
          <w:w w:val="0"/>
        </w:rPr>
        <w:t>safety program</w:t>
      </w:r>
      <w:r w:rsidR="004366C4">
        <w:rPr>
          <w:w w:val="0"/>
        </w:rPr>
        <w:t>s</w:t>
      </w:r>
      <w:r w:rsidR="00A753F1">
        <w:rPr>
          <w:w w:val="0"/>
        </w:rPr>
        <w:t xml:space="preserve"> </w:t>
      </w:r>
      <w:r w:rsidR="0098482A">
        <w:t>associated with Major Changes and Minor Changes</w:t>
      </w:r>
      <w:r w:rsidR="007D7ADF" w:rsidRPr="007D7ADF">
        <w:t>.</w:t>
      </w:r>
    </w:p>
    <w:p w14:paraId="250AB457" w14:textId="77777777" w:rsidR="00AD1E13" w:rsidRDefault="00AD1E13" w:rsidP="00034BFB">
      <w:pPr>
        <w:pStyle w:val="SOWTL4-ASDEFCON"/>
      </w:pPr>
      <w:bookmarkStart w:id="81" w:name="_Ref337801212"/>
      <w:r w:rsidRPr="003B30F3">
        <w:rPr>
          <w:w w:val="0"/>
        </w:rPr>
        <w:t xml:space="preserve">The Contractor shall undertake </w:t>
      </w:r>
      <w:r>
        <w:rPr>
          <w:w w:val="0"/>
        </w:rPr>
        <w:t xml:space="preserve">ongoing </w:t>
      </w:r>
      <w:r w:rsidRPr="003B30F3">
        <w:rPr>
          <w:w w:val="0"/>
        </w:rPr>
        <w:t>system-safety program activities</w:t>
      </w:r>
      <w:r>
        <w:t xml:space="preserve"> including:</w:t>
      </w:r>
      <w:bookmarkEnd w:id="81"/>
    </w:p>
    <w:p w14:paraId="3DCC416A" w14:textId="62E20E2D" w:rsidR="00C002D9" w:rsidRDefault="00AD1E13" w:rsidP="00A6484C">
      <w:pPr>
        <w:pStyle w:val="SOWSubL1-ASDEFCON"/>
        <w:rPr>
          <w:w w:val="0"/>
        </w:rPr>
      </w:pPr>
      <w:r w:rsidRPr="006125D8">
        <w:rPr>
          <w:w w:val="0"/>
        </w:rPr>
        <w:t>hazard risk analyses in relation to faults, Defects, Deviations and parts substitution;</w:t>
      </w:r>
    </w:p>
    <w:p w14:paraId="0F556233" w14:textId="77777777" w:rsidR="005C2B41" w:rsidRDefault="005C2B41" w:rsidP="00034BFB">
      <w:pPr>
        <w:pStyle w:val="SOWSubL1-ASDEFCON"/>
        <w:rPr>
          <w:w w:val="0"/>
        </w:rPr>
      </w:pPr>
      <w:r w:rsidRPr="00383109">
        <w:rPr>
          <w:w w:val="0"/>
        </w:rPr>
        <w:t>the review of proposed changes to Te</w:t>
      </w:r>
      <w:r>
        <w:rPr>
          <w:w w:val="0"/>
        </w:rPr>
        <w:t>chnical Data for safety issues; and</w:t>
      </w:r>
    </w:p>
    <w:p w14:paraId="59A4F00E" w14:textId="77777777" w:rsidR="003D7B0B" w:rsidRDefault="003D7B0B" w:rsidP="00034BFB">
      <w:pPr>
        <w:pStyle w:val="SOWSubL1-ASDEFCON"/>
        <w:rPr>
          <w:w w:val="0"/>
        </w:rPr>
      </w:pPr>
      <w:r w:rsidRPr="00383109">
        <w:rPr>
          <w:w w:val="0"/>
        </w:rPr>
        <w:t>hazard risk analyses in relation to changes in S</w:t>
      </w:r>
      <w:r>
        <w:rPr>
          <w:w w:val="0"/>
        </w:rPr>
        <w:t>upport Resources and procedures</w:t>
      </w:r>
      <w:r w:rsidR="005C2B41">
        <w:rPr>
          <w:w w:val="0"/>
        </w:rPr>
        <w:t>.</w:t>
      </w:r>
    </w:p>
    <w:p w14:paraId="279A2566" w14:textId="77777777" w:rsidR="00316BDF" w:rsidRDefault="00316BDF" w:rsidP="00034BFB">
      <w:pPr>
        <w:pStyle w:val="NoteToDrafters-ASDEFCON"/>
      </w:pPr>
      <w:r>
        <w:t xml:space="preserve">Note to drafters:  The following optional clauses </w:t>
      </w:r>
      <w:r w:rsidR="008E30F3">
        <w:t xml:space="preserve">apply if a Safety Case </w:t>
      </w:r>
      <w:r w:rsidR="00EA0B71">
        <w:t xml:space="preserve">Report (SCR) </w:t>
      </w:r>
      <w:r w:rsidR="00AD1E13">
        <w:t xml:space="preserve">/ </w:t>
      </w:r>
      <w:r w:rsidR="00CB31D5">
        <w:t xml:space="preserve">Materiel </w:t>
      </w:r>
      <w:r w:rsidR="00AD1E13">
        <w:t xml:space="preserve">Safety Assessment </w:t>
      </w:r>
      <w:r w:rsidR="00EA0B71">
        <w:t xml:space="preserve">(MSA) </w:t>
      </w:r>
      <w:r w:rsidR="008E30F3">
        <w:t xml:space="preserve">does not already exist and </w:t>
      </w:r>
      <w:r>
        <w:t xml:space="preserve">the Contractor </w:t>
      </w:r>
      <w:r w:rsidR="008E30F3">
        <w:t>is</w:t>
      </w:r>
      <w:r>
        <w:t xml:space="preserve"> required to develop </w:t>
      </w:r>
      <w:r w:rsidR="008E30F3">
        <w:t>one</w:t>
      </w:r>
      <w:r w:rsidR="00AD1E13" w:rsidRPr="00AD1E13">
        <w:t xml:space="preserve"> </w:t>
      </w:r>
      <w:r w:rsidR="00AD1E13">
        <w:t>under this Contract</w:t>
      </w:r>
      <w:r w:rsidR="008E30F3">
        <w:t xml:space="preserve">.  </w:t>
      </w:r>
      <w:r w:rsidR="006125D8">
        <w:t>R</w:t>
      </w:r>
      <w:r w:rsidR="00B6476C">
        <w:t xml:space="preserve">efer to </w:t>
      </w:r>
      <w:r w:rsidR="00AD1E13">
        <w:t xml:space="preserve">the </w:t>
      </w:r>
      <w:r w:rsidR="00B6476C">
        <w:t>tailoring guidance in section 1</w:t>
      </w:r>
      <w:r w:rsidR="006125D8">
        <w:t xml:space="preserve"> of this DSD</w:t>
      </w:r>
      <w:r>
        <w:t>.</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C21ADD" w14:paraId="42E17876" w14:textId="77777777" w:rsidTr="003A510E">
        <w:tc>
          <w:tcPr>
            <w:tcW w:w="9209" w:type="dxa"/>
            <w:shd w:val="clear" w:color="auto" w:fill="auto"/>
          </w:tcPr>
          <w:p w14:paraId="5F998B80" w14:textId="77777777" w:rsidR="00C21ADD" w:rsidRPr="002A3922" w:rsidRDefault="00C21ADD" w:rsidP="0047263B">
            <w:pPr>
              <w:pStyle w:val="ASDEFCONOption"/>
              <w:keepNext w:val="0"/>
            </w:pPr>
            <w:bookmarkStart w:id="82" w:name="_Ref232479218"/>
            <w:bookmarkStart w:id="83" w:name="_Ref384359732"/>
            <w:bookmarkEnd w:id="73"/>
            <w:r w:rsidRPr="002A3922">
              <w:t>Option</w:t>
            </w:r>
            <w:r>
              <w:t xml:space="preserve"> A</w:t>
            </w:r>
            <w:r w:rsidRPr="002A3922">
              <w:t xml:space="preserve">: </w:t>
            </w:r>
            <w:r w:rsidR="003956AE">
              <w:t xml:space="preserve"> </w:t>
            </w:r>
            <w:r w:rsidRPr="002A3922">
              <w:t xml:space="preserve">For when </w:t>
            </w:r>
            <w:r w:rsidRPr="00CE5C3C">
              <w:t>the Contractor will be required to develop</w:t>
            </w:r>
            <w:r w:rsidRPr="002A3922">
              <w:t xml:space="preserve"> a Safety Case Report.</w:t>
            </w:r>
          </w:p>
          <w:p w14:paraId="2089985A" w14:textId="77777777" w:rsidR="00C21ADD" w:rsidRPr="002A3922" w:rsidRDefault="00C21ADD" w:rsidP="00C21ADD">
            <w:pPr>
              <w:pStyle w:val="SOWTL4-ASDEFCON"/>
            </w:pPr>
            <w:bookmarkStart w:id="84" w:name="_Ref301881883"/>
            <w:r w:rsidRPr="00CE5C3C">
              <w:rPr>
                <w:w w:val="0"/>
              </w:rPr>
              <w:t xml:space="preserve">When requested by the Commonwealth Representative, </w:t>
            </w:r>
            <w:r>
              <w:rPr>
                <w:w w:val="0"/>
              </w:rPr>
              <w:t>t</w:t>
            </w:r>
            <w:r w:rsidRPr="002A3922">
              <w:t>he Contractor shall develop, deliver and update a Safety Case Report (SCR) in accordance with CDRL Line Number ENG-710.</w:t>
            </w:r>
            <w:bookmarkEnd w:id="84"/>
          </w:p>
          <w:p w14:paraId="59A668EB" w14:textId="2094DB96" w:rsidR="00C21ADD" w:rsidRPr="00B17BCE" w:rsidRDefault="00C21ADD" w:rsidP="00C21ADD">
            <w:pPr>
              <w:pStyle w:val="SOWTL4-ASDEFCON"/>
              <w:rPr>
                <w:w w:val="0"/>
              </w:rPr>
            </w:pPr>
            <w:r w:rsidRPr="00FA269B">
              <w:rPr>
                <w:w w:val="0"/>
              </w:rPr>
              <w:t xml:space="preserve">Except where otherwise </w:t>
            </w:r>
            <w:r>
              <w:rPr>
                <w:w w:val="0"/>
              </w:rPr>
              <w:t>required</w:t>
            </w:r>
            <w:r w:rsidRPr="00FA269B">
              <w:rPr>
                <w:w w:val="0"/>
              </w:rPr>
              <w:t xml:space="preserve"> by the Contract, the Contract</w:t>
            </w:r>
            <w:r>
              <w:rPr>
                <w:w w:val="0"/>
              </w:rPr>
              <w:t>or shall develop the SCR</w:t>
            </w:r>
            <w:r w:rsidRPr="00FA269B">
              <w:rPr>
                <w:w w:val="0"/>
              </w:rPr>
              <w:t xml:space="preserve"> in accordance with clause </w:t>
            </w:r>
            <w:r>
              <w:rPr>
                <w:w w:val="0"/>
              </w:rPr>
              <w:fldChar w:fldCharType="begin"/>
            </w:r>
            <w:r>
              <w:rPr>
                <w:w w:val="0"/>
              </w:rPr>
              <w:instrText xml:space="preserve"> REF _Ref301881883 \r \h </w:instrText>
            </w:r>
            <w:r w:rsidR="003A510E">
              <w:rPr>
                <w:w w:val="0"/>
              </w:rPr>
              <w:instrText xml:space="preserve"> \* MERGEFORMAT </w:instrText>
            </w:r>
            <w:r>
              <w:rPr>
                <w:w w:val="0"/>
              </w:rPr>
            </w:r>
            <w:r>
              <w:rPr>
                <w:w w:val="0"/>
              </w:rPr>
              <w:fldChar w:fldCharType="separate"/>
            </w:r>
            <w:r w:rsidR="00453302">
              <w:rPr>
                <w:w w:val="0"/>
              </w:rPr>
              <w:t>6.2.7.8</w:t>
            </w:r>
            <w:r>
              <w:rPr>
                <w:w w:val="0"/>
              </w:rPr>
              <w:fldChar w:fldCharType="end"/>
            </w:r>
            <w:r>
              <w:rPr>
                <w:w w:val="0"/>
              </w:rPr>
              <w:t xml:space="preserve"> </w:t>
            </w:r>
            <w:r w:rsidRPr="00FA269B">
              <w:rPr>
                <w:w w:val="0"/>
              </w:rPr>
              <w:t>as an S&amp;Q Service.</w:t>
            </w:r>
          </w:p>
          <w:p w14:paraId="6013F05C" w14:textId="77777777" w:rsidR="00C21ADD" w:rsidRPr="00B17BCE" w:rsidRDefault="00C21ADD" w:rsidP="009D0633">
            <w:pPr>
              <w:pStyle w:val="ASDEFCONOption"/>
              <w:rPr>
                <w:w w:val="0"/>
              </w:rPr>
            </w:pPr>
            <w:r>
              <w:rPr>
                <w:w w:val="0"/>
              </w:rPr>
              <w:t>Option B:</w:t>
            </w:r>
            <w:r w:rsidR="003956AE">
              <w:rPr>
                <w:w w:val="0"/>
              </w:rPr>
              <w:t xml:space="preserve"> </w:t>
            </w:r>
            <w:r>
              <w:rPr>
                <w:w w:val="0"/>
              </w:rPr>
              <w:t xml:space="preserve"> </w:t>
            </w:r>
            <w:r w:rsidRPr="002A3922">
              <w:t xml:space="preserve">For when </w:t>
            </w:r>
            <w:r w:rsidRPr="00CE5C3C">
              <w:t xml:space="preserve">the Contractor will be required to </w:t>
            </w:r>
            <w:r>
              <w:t>prepare</w:t>
            </w:r>
            <w:r w:rsidRPr="002A3922">
              <w:t xml:space="preserve"> a </w:t>
            </w:r>
            <w:r>
              <w:t xml:space="preserve">Materiel </w:t>
            </w:r>
            <w:r w:rsidRPr="002A3922">
              <w:t xml:space="preserve">Safety </w:t>
            </w:r>
            <w:r>
              <w:t>Assessment</w:t>
            </w:r>
            <w:r w:rsidRPr="002A3922">
              <w:t>.</w:t>
            </w:r>
          </w:p>
          <w:p w14:paraId="77F8F653" w14:textId="77777777" w:rsidR="00C21ADD" w:rsidRPr="00B17BCE" w:rsidRDefault="00C21ADD" w:rsidP="00C21ADD">
            <w:pPr>
              <w:pStyle w:val="SOWTL4-ASDEFCON"/>
            </w:pPr>
            <w:bookmarkStart w:id="85" w:name="_Ref379364152"/>
            <w:r w:rsidRPr="00CE5C3C">
              <w:rPr>
                <w:w w:val="0"/>
              </w:rPr>
              <w:t xml:space="preserve">When requested by the Commonwealth Representative, </w:t>
            </w:r>
            <w:r>
              <w:rPr>
                <w:w w:val="0"/>
              </w:rPr>
              <w:t>t</w:t>
            </w:r>
            <w:r w:rsidRPr="002A3922">
              <w:t xml:space="preserve">he Contractor shall develop, deliver and update a </w:t>
            </w:r>
            <w:r>
              <w:t>Materiel Safety Assessment</w:t>
            </w:r>
            <w:r w:rsidRPr="002A3922">
              <w:t xml:space="preserve"> in accordance with CDRL Line Number ENG-710</w:t>
            </w:r>
            <w:r>
              <w:t>.</w:t>
            </w:r>
            <w:bookmarkEnd w:id="85"/>
          </w:p>
          <w:p w14:paraId="250EC67D" w14:textId="54987B95" w:rsidR="00C21ADD" w:rsidRPr="00C21ADD" w:rsidRDefault="00C21ADD" w:rsidP="00C21ADD">
            <w:pPr>
              <w:pStyle w:val="SOWTL4-ASDEFCON"/>
              <w:rPr>
                <w:rFonts w:cs="Arial"/>
                <w:w w:val="0"/>
              </w:rPr>
            </w:pPr>
            <w:bookmarkStart w:id="86" w:name="_Ref379372880"/>
            <w:r w:rsidRPr="00FA269B">
              <w:rPr>
                <w:w w:val="0"/>
              </w:rPr>
              <w:t xml:space="preserve">Except where otherwise </w:t>
            </w:r>
            <w:r>
              <w:rPr>
                <w:w w:val="0"/>
              </w:rPr>
              <w:t>required</w:t>
            </w:r>
            <w:r w:rsidRPr="00FA269B">
              <w:rPr>
                <w:w w:val="0"/>
              </w:rPr>
              <w:t xml:space="preserve"> by the Contract, the Contract</w:t>
            </w:r>
            <w:r>
              <w:rPr>
                <w:w w:val="0"/>
              </w:rPr>
              <w:t xml:space="preserve">or shall develop the </w:t>
            </w:r>
            <w:r>
              <w:t>Materiel Safety Assessment</w:t>
            </w:r>
            <w:r w:rsidRPr="002A3922">
              <w:t xml:space="preserve"> </w:t>
            </w:r>
            <w:r w:rsidRPr="00FA269B">
              <w:rPr>
                <w:w w:val="0"/>
              </w:rPr>
              <w:t xml:space="preserve">in accordance with clause </w:t>
            </w:r>
            <w:r>
              <w:rPr>
                <w:w w:val="0"/>
              </w:rPr>
              <w:fldChar w:fldCharType="begin"/>
            </w:r>
            <w:r>
              <w:rPr>
                <w:w w:val="0"/>
              </w:rPr>
              <w:instrText xml:space="preserve"> REF _Ref379364152 \r \h </w:instrText>
            </w:r>
            <w:r>
              <w:rPr>
                <w:w w:val="0"/>
              </w:rPr>
            </w:r>
            <w:r>
              <w:rPr>
                <w:w w:val="0"/>
              </w:rPr>
              <w:fldChar w:fldCharType="separate"/>
            </w:r>
            <w:r w:rsidR="00453302">
              <w:rPr>
                <w:w w:val="0"/>
              </w:rPr>
              <w:t>6.2.7.10</w:t>
            </w:r>
            <w:r>
              <w:rPr>
                <w:w w:val="0"/>
              </w:rPr>
              <w:fldChar w:fldCharType="end"/>
            </w:r>
            <w:r>
              <w:rPr>
                <w:w w:val="0"/>
              </w:rPr>
              <w:t xml:space="preserve"> </w:t>
            </w:r>
            <w:r w:rsidRPr="00FA269B">
              <w:rPr>
                <w:w w:val="0"/>
              </w:rPr>
              <w:t>as an S&amp;Q Service</w:t>
            </w:r>
            <w:r>
              <w:rPr>
                <w:w w:val="0"/>
              </w:rPr>
              <w:t>.</w:t>
            </w:r>
            <w:bookmarkEnd w:id="86"/>
          </w:p>
        </w:tc>
      </w:tr>
    </w:tbl>
    <w:p w14:paraId="5ED7128B" w14:textId="77777777" w:rsidR="006D246D" w:rsidRDefault="006D246D" w:rsidP="006D246D">
      <w:pPr>
        <w:pStyle w:val="ASDEFCONOptionSpace"/>
        <w:rPr>
          <w:w w:val="0"/>
        </w:rPr>
      </w:pPr>
      <w:bookmarkStart w:id="87" w:name="_Ref447875248"/>
    </w:p>
    <w:p w14:paraId="207FD4BB" w14:textId="77777777" w:rsidR="00C40339" w:rsidRDefault="00C40339" w:rsidP="009D0633">
      <w:pPr>
        <w:pStyle w:val="SOWHL3-ASDEFCON"/>
      </w:pPr>
      <w:bookmarkStart w:id="88" w:name="_Ref521676524"/>
      <w:r w:rsidRPr="004C7EA0">
        <w:t>Supportability</w:t>
      </w:r>
      <w:r>
        <w:t xml:space="preserve"> and Engineering Analyses</w:t>
      </w:r>
      <w:bookmarkEnd w:id="82"/>
      <w:bookmarkEnd w:id="83"/>
      <w:bookmarkEnd w:id="87"/>
      <w:bookmarkEnd w:id="88"/>
    </w:p>
    <w:p w14:paraId="6310C340" w14:textId="77777777" w:rsidR="00C40339" w:rsidRDefault="00C40339" w:rsidP="00034BFB">
      <w:pPr>
        <w:pStyle w:val="NoteToDrafters-ASDEFCON"/>
      </w:pPr>
      <w:r>
        <w:t xml:space="preserve">Note to drafters:  </w:t>
      </w:r>
      <w:r w:rsidR="00D15349">
        <w:t xml:space="preserve">If on-going system supportability and related engineering analyses are </w:t>
      </w:r>
      <w:r>
        <w:t xml:space="preserve">not required, </w:t>
      </w:r>
      <w:r w:rsidR="00D15349">
        <w:t xml:space="preserve">the following clauses </w:t>
      </w:r>
      <w:r w:rsidR="006125D8">
        <w:t xml:space="preserve">may be </w:t>
      </w:r>
      <w:r w:rsidR="00D15349">
        <w:t>replace</w:t>
      </w:r>
      <w:r w:rsidR="006125D8">
        <w:t>d</w:t>
      </w:r>
      <w:r w:rsidR="00D15349">
        <w:t xml:space="preserve"> with a single</w:t>
      </w:r>
      <w:r>
        <w:t xml:space="preserve"> ‘Not </w:t>
      </w:r>
      <w:r w:rsidR="004517FF">
        <w:t>used’</w:t>
      </w:r>
      <w:r>
        <w:t>.</w:t>
      </w:r>
    </w:p>
    <w:p w14:paraId="151F6CBB" w14:textId="77777777" w:rsidR="00C40339" w:rsidRDefault="00D15349" w:rsidP="00034BFB">
      <w:pPr>
        <w:pStyle w:val="NoteToDrafters-ASDEFCON"/>
      </w:pPr>
      <w:r>
        <w:t xml:space="preserve">Delete </w:t>
      </w:r>
      <w:r w:rsidR="00C40339">
        <w:t xml:space="preserve">the following clause if </w:t>
      </w:r>
      <w:r w:rsidR="002A3922">
        <w:t xml:space="preserve">the Contractor is </w:t>
      </w:r>
      <w:r w:rsidR="00C40339">
        <w:t>not required</w:t>
      </w:r>
      <w:r w:rsidR="002A3922">
        <w:t xml:space="preserve"> to collect data for supportability and related engineering analyses</w:t>
      </w:r>
      <w:r w:rsidR="00C40339">
        <w:t xml:space="preserve">.  If </w:t>
      </w:r>
      <w:r>
        <w:t xml:space="preserve">the clause is </w:t>
      </w:r>
      <w:r w:rsidR="00C40339">
        <w:t>required</w:t>
      </w:r>
      <w:r w:rsidR="004C7EA0">
        <w:t xml:space="preserve"> </w:t>
      </w:r>
      <w:r w:rsidR="00C40339">
        <w:t xml:space="preserve">a DID will need to be created.  Refer to </w:t>
      </w:r>
      <w:r w:rsidR="004C7EA0">
        <w:t xml:space="preserve">the </w:t>
      </w:r>
      <w:r w:rsidR="00C40339">
        <w:t>tailoring guidance</w:t>
      </w:r>
      <w:r w:rsidR="004C7EA0">
        <w:t xml:space="preserve"> at the start of this DSD for</w:t>
      </w:r>
      <w:r>
        <w:t xml:space="preserve"> further</w:t>
      </w:r>
      <w:r w:rsidR="004C7EA0">
        <w:t xml:space="preserve"> </w:t>
      </w:r>
      <w:r>
        <w:t>information</w:t>
      </w:r>
      <w:r w:rsidR="00C40339">
        <w:t>.</w:t>
      </w:r>
    </w:p>
    <w:p w14:paraId="719B0CC9" w14:textId="77777777" w:rsidR="00C40339" w:rsidRDefault="00C40339" w:rsidP="00034BFB">
      <w:pPr>
        <w:pStyle w:val="SOWTL4-ASDEFCON"/>
      </w:pPr>
      <w:r>
        <w:t>The Contractor shall undertake the collection of data, to aid supportability and related engineering analyses, in accordance with CDRL Line Number ENG-200.</w:t>
      </w:r>
    </w:p>
    <w:p w14:paraId="64466677" w14:textId="77777777" w:rsidR="00C40339" w:rsidRDefault="00C40339" w:rsidP="00034BFB">
      <w:pPr>
        <w:pStyle w:val="NoteToDrafters-ASDEFCON"/>
      </w:pPr>
      <w:r>
        <w:t xml:space="preserve">Note to drafters:  </w:t>
      </w:r>
      <w:r w:rsidR="00D15349">
        <w:t>Delete both of the following options</w:t>
      </w:r>
      <w:r>
        <w:t xml:space="preserve"> if neither is required.  </w:t>
      </w:r>
      <w:r w:rsidR="00D15349">
        <w:t>Alternatively, t</w:t>
      </w:r>
      <w:r>
        <w:t>he drafter may wish to include one or both of, noting that option A requires development of an annex</w:t>
      </w:r>
      <w:r w:rsidR="003D4694">
        <w:t xml:space="preserve"> to this DSD</w:t>
      </w:r>
      <w:r>
        <w:t xml:space="preserve">.  Refer to </w:t>
      </w:r>
      <w:r w:rsidR="004C7EA0">
        <w:t xml:space="preserve">the </w:t>
      </w:r>
      <w:r>
        <w:t>tailoring guidance</w:t>
      </w:r>
      <w:r w:rsidR="004C7EA0" w:rsidRPr="004C7EA0">
        <w:t xml:space="preserve"> </w:t>
      </w:r>
      <w:r w:rsidR="004C7EA0">
        <w:t xml:space="preserve">for </w:t>
      </w:r>
      <w:r w:rsidR="00D15349">
        <w:t>additional information</w:t>
      </w:r>
      <w:r>
        <w:t>.</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800250" w14:paraId="42000236" w14:textId="77777777" w:rsidTr="003A510E">
        <w:tc>
          <w:tcPr>
            <w:tcW w:w="9209" w:type="dxa"/>
            <w:shd w:val="clear" w:color="auto" w:fill="auto"/>
          </w:tcPr>
          <w:p w14:paraId="7BD5CF59" w14:textId="77777777" w:rsidR="00800250" w:rsidRDefault="00800250" w:rsidP="009D0633">
            <w:pPr>
              <w:pStyle w:val="ASDEFCONOption"/>
            </w:pPr>
            <w:bookmarkStart w:id="89" w:name="_Ref232479108"/>
            <w:r>
              <w:t xml:space="preserve">Option A: </w:t>
            </w:r>
            <w:r w:rsidR="0044329A">
              <w:t xml:space="preserve"> </w:t>
            </w:r>
            <w:r>
              <w:t>For when routine s</w:t>
            </w:r>
            <w:r w:rsidRPr="002A3922">
              <w:t xml:space="preserve">upportability and </w:t>
            </w:r>
            <w:r>
              <w:t>e</w:t>
            </w:r>
            <w:r w:rsidRPr="002A3922">
              <w:t xml:space="preserve">ngineering </w:t>
            </w:r>
            <w:r>
              <w:t>analysis services will be required:</w:t>
            </w:r>
          </w:p>
          <w:p w14:paraId="54808DA8" w14:textId="1094F7FE" w:rsidR="00800250" w:rsidRPr="00543A9F" w:rsidRDefault="00800250" w:rsidP="00800250">
            <w:pPr>
              <w:pStyle w:val="SOWTL4-ASDEFCON"/>
            </w:pPr>
            <w:r w:rsidRPr="00543A9F">
              <w:t xml:space="preserve">The Contractor shall undertake supportability and related engineering analyses, evaluation and reporting, as defined in Annex </w:t>
            </w:r>
            <w:r w:rsidRPr="00543A9F">
              <w:fldChar w:fldCharType="begin">
                <w:ffData>
                  <w:name w:val="Text7"/>
                  <w:enabled/>
                  <w:calcOnExit w:val="0"/>
                  <w:textInput>
                    <w:default w:val="[…INSERT ANNEX…]"/>
                  </w:textInput>
                </w:ffData>
              </w:fldChar>
            </w:r>
            <w:r w:rsidRPr="00543A9F">
              <w:instrText xml:space="preserve"> FORMTEXT </w:instrText>
            </w:r>
            <w:r w:rsidRPr="00543A9F">
              <w:fldChar w:fldCharType="separate"/>
            </w:r>
            <w:r w:rsidR="00453302">
              <w:rPr>
                <w:noProof/>
              </w:rPr>
              <w:t>[…INSERT ANNEX…]</w:t>
            </w:r>
            <w:r w:rsidRPr="00543A9F">
              <w:fldChar w:fldCharType="end"/>
            </w:r>
            <w:r>
              <w:t xml:space="preserve"> to this DSD</w:t>
            </w:r>
            <w:r w:rsidRPr="00543A9F">
              <w:t>.</w:t>
            </w:r>
          </w:p>
          <w:p w14:paraId="62C7377A" w14:textId="77777777" w:rsidR="00800250" w:rsidRDefault="00800250" w:rsidP="009D0633">
            <w:pPr>
              <w:pStyle w:val="ASDEFCONOption"/>
            </w:pPr>
            <w:r>
              <w:t>Option B:</w:t>
            </w:r>
            <w:r w:rsidR="0044329A">
              <w:t xml:space="preserve"> </w:t>
            </w:r>
            <w:r>
              <w:t xml:space="preserve"> For when s</w:t>
            </w:r>
            <w:r w:rsidRPr="002A3922">
              <w:t xml:space="preserve">upportability and </w:t>
            </w:r>
            <w:r>
              <w:t>e</w:t>
            </w:r>
            <w:r w:rsidRPr="002A3922">
              <w:t xml:space="preserve">ngineering </w:t>
            </w:r>
            <w:r>
              <w:t>analysis services will be requested on an S&amp;Q basis:</w:t>
            </w:r>
          </w:p>
          <w:p w14:paraId="0FA82E2C" w14:textId="7B983216" w:rsidR="00800250" w:rsidRDefault="00800250" w:rsidP="00800250">
            <w:pPr>
              <w:pStyle w:val="SOWTL4-ASDEFCON"/>
              <w:jc w:val="left"/>
            </w:pPr>
            <w:r w:rsidRPr="00606A3F">
              <w:t xml:space="preserve">Subject </w:t>
            </w:r>
            <w:r>
              <w:t xml:space="preserve">to the funding arrangements for any potential or Approved </w:t>
            </w:r>
            <w:r w:rsidR="00DB1EBD">
              <w:t>Innovation</w:t>
            </w:r>
            <w:r w:rsidR="00F00293">
              <w:t> </w:t>
            </w:r>
            <w:r w:rsidR="00DB1EBD">
              <w:t>/</w:t>
            </w:r>
            <w:r w:rsidR="00F00293">
              <w:t xml:space="preserve"> </w:t>
            </w:r>
            <w:r>
              <w:t>Efficiency under the CIE Program, t</w:t>
            </w:r>
            <w:r w:rsidRPr="00543A9F">
              <w:t xml:space="preserve">he Contractor shall undertake supportability and related engineering analyses, evaluation and reporting, as requested in writing by the Commonwealth Representative, </w:t>
            </w:r>
            <w:r>
              <w:t>as</w:t>
            </w:r>
            <w:r w:rsidRPr="00543A9F">
              <w:t xml:space="preserve"> S&amp;Q </w:t>
            </w:r>
            <w:r>
              <w:t>Services.</w:t>
            </w:r>
          </w:p>
        </w:tc>
      </w:tr>
    </w:tbl>
    <w:p w14:paraId="22CBB7CF" w14:textId="77777777" w:rsidR="00A14964" w:rsidRDefault="00A14964" w:rsidP="00A14964">
      <w:pPr>
        <w:pStyle w:val="ASDEFCONOptionSpace"/>
      </w:pPr>
    </w:p>
    <w:p w14:paraId="15619C40" w14:textId="77777777" w:rsidR="00A37DAD" w:rsidRDefault="00A37DAD" w:rsidP="009D0633">
      <w:pPr>
        <w:pStyle w:val="SOWHL3-ASDEFCON"/>
      </w:pPr>
      <w:bookmarkStart w:id="90" w:name="_Ref447875277"/>
      <w:r>
        <w:t>Life Cycle Costing Analysis</w:t>
      </w:r>
      <w:bookmarkEnd w:id="89"/>
      <w:bookmarkEnd w:id="90"/>
    </w:p>
    <w:p w14:paraId="49AC306F" w14:textId="59BB1F4A" w:rsidR="00C002D9" w:rsidRDefault="00A37DAD" w:rsidP="00034BFB">
      <w:pPr>
        <w:pStyle w:val="NoteToDrafters-ASDEFCON"/>
      </w:pPr>
      <w:r>
        <w:t>Note to d</w:t>
      </w:r>
      <w:r w:rsidRPr="00526D32">
        <w:t xml:space="preserve">rafters: </w:t>
      </w:r>
      <w:r w:rsidR="0044329A">
        <w:t xml:space="preserve"> </w:t>
      </w:r>
      <w:r w:rsidRPr="00526D32">
        <w:t xml:space="preserve">Omit clause if not required, and mark as ‘Not </w:t>
      </w:r>
      <w:r w:rsidR="007E3662">
        <w:t>u</w:t>
      </w:r>
      <w:r w:rsidRPr="00526D32">
        <w:t xml:space="preserve">sed’. </w:t>
      </w:r>
      <w:r w:rsidR="00D14059">
        <w:t xml:space="preserve"> </w:t>
      </w:r>
      <w:r w:rsidRPr="00526D32">
        <w:t xml:space="preserve">Drafters are to ensure </w:t>
      </w:r>
      <w:r>
        <w:t xml:space="preserve">consistency between this clause and </w:t>
      </w:r>
      <w:r w:rsidRPr="00526D32">
        <w:t xml:space="preserve">SOW clause </w:t>
      </w:r>
      <w:r w:rsidR="00B62B79">
        <w:t>1</w:t>
      </w:r>
      <w:r w:rsidRPr="00526D32">
        <w:t>3.</w:t>
      </w:r>
      <w:r w:rsidR="00523502">
        <w:t>4</w:t>
      </w:r>
      <w:r>
        <w:t xml:space="preserve">, noting that SOW clause </w:t>
      </w:r>
      <w:r w:rsidR="00B62B79">
        <w:t>1</w:t>
      </w:r>
      <w:r>
        <w:t>3.</w:t>
      </w:r>
      <w:r w:rsidR="00523502">
        <w:t>4</w:t>
      </w:r>
      <w:r>
        <w:t xml:space="preserve"> is not a necessary prerequisite for the inclusion of this clause</w:t>
      </w:r>
      <w:r w:rsidRPr="00526D32">
        <w:t>.</w:t>
      </w:r>
      <w:bookmarkStart w:id="91" w:name="_Ref181185594"/>
    </w:p>
    <w:p w14:paraId="7E8E94EE" w14:textId="77777777" w:rsidR="00A37DAD" w:rsidRDefault="00A37DAD" w:rsidP="00034BFB">
      <w:pPr>
        <w:pStyle w:val="SOWTL4-ASDEFCON"/>
      </w:pPr>
      <w:bookmarkStart w:id="92" w:name="_Ref122588423"/>
      <w:r w:rsidRPr="00A11FF3">
        <w:t xml:space="preserve">When requested by the Commonwealth, </w:t>
      </w:r>
      <w:r w:rsidR="00B80471">
        <w:t xml:space="preserve">in writing, </w:t>
      </w:r>
      <w:r w:rsidRPr="00A11FF3">
        <w:t>the Contractor shall undertake</w:t>
      </w:r>
      <w:r>
        <w:t xml:space="preserve"> Life Cycle Costing Analysis (LCCA).</w:t>
      </w:r>
      <w:bookmarkEnd w:id="91"/>
      <w:bookmarkEnd w:id="92"/>
    </w:p>
    <w:p w14:paraId="3EF463B9" w14:textId="77777777" w:rsidR="00A37DAD" w:rsidRDefault="00A37DAD" w:rsidP="00034BFB">
      <w:pPr>
        <w:pStyle w:val="SOWTL4-ASDEFCON"/>
      </w:pPr>
      <w:bookmarkStart w:id="93" w:name="_Ref290970144"/>
      <w:r>
        <w:t>The Commonwealth’s request</w:t>
      </w:r>
      <w:r w:rsidRPr="00124A4B">
        <w:t xml:space="preserve"> </w:t>
      </w:r>
      <w:r>
        <w:t>for the conduct of LCCA shall detail:</w:t>
      </w:r>
      <w:bookmarkEnd w:id="93"/>
    </w:p>
    <w:p w14:paraId="40A29463" w14:textId="77777777" w:rsidR="00A37DAD" w:rsidRDefault="00A37DAD" w:rsidP="00A6484C">
      <w:pPr>
        <w:pStyle w:val="SOWSubL1-ASDEFCON"/>
      </w:pPr>
      <w:r>
        <w:t>the scope and objectives</w:t>
      </w:r>
      <w:r w:rsidRPr="00606A3F">
        <w:t xml:space="preserve"> </w:t>
      </w:r>
      <w:r>
        <w:t>of the analysis activity;</w:t>
      </w:r>
    </w:p>
    <w:p w14:paraId="38236E2F" w14:textId="77777777" w:rsidR="00A37DAD" w:rsidRDefault="00A37DAD" w:rsidP="00034BFB">
      <w:pPr>
        <w:pStyle w:val="SOWSubL1-ASDEFCON"/>
      </w:pPr>
      <w:r>
        <w:t>the estimated duration;</w:t>
      </w:r>
    </w:p>
    <w:p w14:paraId="4246E135" w14:textId="77777777" w:rsidR="00484460" w:rsidRDefault="00484460" w:rsidP="00034BFB">
      <w:pPr>
        <w:pStyle w:val="SOWSubL1-ASDEFCON"/>
      </w:pPr>
      <w:r>
        <w:t>the model to be used, where a pre-defined model is applicable;</w:t>
      </w:r>
    </w:p>
    <w:p w14:paraId="343A89D1" w14:textId="77777777" w:rsidR="00A37DAD" w:rsidRDefault="00A37DAD" w:rsidP="00034BFB">
      <w:pPr>
        <w:pStyle w:val="SOWSubL1-ASDEFCON"/>
      </w:pPr>
      <w:r>
        <w:t>the reporting requirements;</w:t>
      </w:r>
    </w:p>
    <w:p w14:paraId="44C5EF6B" w14:textId="77777777" w:rsidR="00A37DAD" w:rsidRDefault="00A37DAD" w:rsidP="00034BFB">
      <w:pPr>
        <w:pStyle w:val="SOWSubL1-ASDEFCON"/>
      </w:pPr>
      <w:r>
        <w:t>any deliverables</w:t>
      </w:r>
      <w:r w:rsidRPr="00F04CCC">
        <w:t xml:space="preserve"> </w:t>
      </w:r>
      <w:r>
        <w:t>in addition to the reporting requirements; and</w:t>
      </w:r>
    </w:p>
    <w:p w14:paraId="787EA333" w14:textId="77777777" w:rsidR="00A37DAD" w:rsidRDefault="00A37DAD" w:rsidP="00034BFB">
      <w:pPr>
        <w:pStyle w:val="SOWSubL1-ASDEFCON"/>
      </w:pPr>
      <w:r>
        <w:t>any other requirements</w:t>
      </w:r>
      <w:r w:rsidR="00484460">
        <w:t>, including necessary assumptions,</w:t>
      </w:r>
      <w:r>
        <w:t xml:space="preserve"> applicable to the analysis activity.</w:t>
      </w:r>
    </w:p>
    <w:p w14:paraId="2D47D8BC" w14:textId="77777777" w:rsidR="00773396" w:rsidRDefault="00773396" w:rsidP="00034BFB">
      <w:pPr>
        <w:pStyle w:val="NoteToDrafters-ASDEFCON"/>
      </w:pPr>
      <w:r>
        <w:t xml:space="preserve">Note to drafters: </w:t>
      </w:r>
      <w:r w:rsidR="0044329A">
        <w:t xml:space="preserve"> </w:t>
      </w:r>
      <w:r>
        <w:t>The following option may be included if a DID (</w:t>
      </w:r>
      <w:r w:rsidR="005D4BE4">
        <w:t>developed by the Drafter</w:t>
      </w:r>
      <w:r>
        <w:t>) will be used to describe the report and model to be delivered</w:t>
      </w:r>
      <w:r w:rsidR="00A2436C">
        <w:t>.  If using this option, drafters must add the data item to the CDRL.</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800250" w14:paraId="587198CF" w14:textId="77777777" w:rsidTr="003A510E">
        <w:tc>
          <w:tcPr>
            <w:tcW w:w="9209" w:type="dxa"/>
            <w:shd w:val="clear" w:color="auto" w:fill="auto"/>
          </w:tcPr>
          <w:p w14:paraId="27A4DF62" w14:textId="3CBF076B" w:rsidR="00C002D9" w:rsidRDefault="00800250" w:rsidP="0047263B">
            <w:pPr>
              <w:pStyle w:val="ASDEFCONOption"/>
              <w:keepNext w:val="0"/>
            </w:pPr>
            <w:bookmarkStart w:id="94" w:name="_Ref232479094"/>
            <w:r>
              <w:t xml:space="preserve">Option: </w:t>
            </w:r>
            <w:r w:rsidR="00683307">
              <w:t xml:space="preserve"> </w:t>
            </w:r>
            <w:r w:rsidR="00FE48F3">
              <w:t>F</w:t>
            </w:r>
            <w:r>
              <w:t>or when the Contractor results are to be provided in accordance with formally structured reports and LCC models, scoped to the request in the above clauses.</w:t>
            </w:r>
          </w:p>
          <w:p w14:paraId="4D0075F1" w14:textId="21E09E72" w:rsidR="00800250" w:rsidRDefault="00800250" w:rsidP="00800250">
            <w:pPr>
              <w:pStyle w:val="SOWTL4-ASDEFCON"/>
            </w:pPr>
            <w:r>
              <w:t xml:space="preserve">The Contractor shall develop, deliver and update, consistent with the request details at clauses </w:t>
            </w:r>
            <w:r w:rsidR="002315E7">
              <w:fldChar w:fldCharType="begin"/>
            </w:r>
            <w:r w:rsidR="002315E7">
              <w:instrText xml:space="preserve"> REF _Ref122588423 \r \h </w:instrText>
            </w:r>
            <w:r w:rsidR="002315E7">
              <w:fldChar w:fldCharType="separate"/>
            </w:r>
            <w:r w:rsidR="00453302">
              <w:t>6.2.9.1</w:t>
            </w:r>
            <w:r w:rsidR="002315E7">
              <w:fldChar w:fldCharType="end"/>
            </w:r>
            <w:r>
              <w:t xml:space="preserve"> and </w:t>
            </w:r>
            <w:r>
              <w:fldChar w:fldCharType="begin"/>
            </w:r>
            <w:r>
              <w:instrText xml:space="preserve"> REF _Ref290970144 \r \h </w:instrText>
            </w:r>
            <w:r w:rsidR="003A510E">
              <w:instrText xml:space="preserve"> \* MERGEFORMAT </w:instrText>
            </w:r>
            <w:r>
              <w:fldChar w:fldCharType="separate"/>
            </w:r>
            <w:r w:rsidR="00453302">
              <w:t>6.2.9.2</w:t>
            </w:r>
            <w:r>
              <w:fldChar w:fldCharType="end"/>
            </w:r>
            <w:r>
              <w:t>, a Life Cycle Cost Analysis Report, in accordance with CDRL Line Number ENG-</w:t>
            </w:r>
            <w:r>
              <w:fldChar w:fldCharType="begin">
                <w:ffData>
                  <w:name w:val="Text10"/>
                  <w:enabled/>
                  <w:calcOnExit w:val="0"/>
                  <w:textInput>
                    <w:default w:val="[...INSERT CDRL LINE NUMBER...]"/>
                  </w:textInput>
                </w:ffData>
              </w:fldChar>
            </w:r>
            <w:r>
              <w:instrText xml:space="preserve"> FORMTEXT </w:instrText>
            </w:r>
            <w:r>
              <w:fldChar w:fldCharType="separate"/>
            </w:r>
            <w:r w:rsidR="00453302">
              <w:rPr>
                <w:noProof/>
              </w:rPr>
              <w:t>[...INSERT CDRL LINE NUMBER...]</w:t>
            </w:r>
            <w:r>
              <w:fldChar w:fldCharType="end"/>
            </w:r>
            <w:r>
              <w:t>.</w:t>
            </w:r>
          </w:p>
          <w:p w14:paraId="25B98009" w14:textId="3333B5A9" w:rsidR="00800250" w:rsidRDefault="00800250" w:rsidP="00800250">
            <w:pPr>
              <w:pStyle w:val="SOWTL4-ASDEFCON"/>
            </w:pPr>
            <w:r w:rsidRPr="00606A3F">
              <w:t xml:space="preserve">Subject </w:t>
            </w:r>
            <w:r>
              <w:t xml:space="preserve">to the funding arrangements for any potential or Approved </w:t>
            </w:r>
            <w:r w:rsidR="00DB1EBD">
              <w:t>Innovation</w:t>
            </w:r>
            <w:r w:rsidR="00F00293">
              <w:t> </w:t>
            </w:r>
            <w:r w:rsidR="00DB1EBD">
              <w:t>/</w:t>
            </w:r>
            <w:r w:rsidR="00F00293">
              <w:t xml:space="preserve"> </w:t>
            </w:r>
            <w:r>
              <w:t>Efficiency under the CIE Program, the Contractor shall undertake the LCCA activities requested by the Commonwealth under</w:t>
            </w:r>
            <w:r w:rsidRPr="00606A3F">
              <w:t xml:space="preserve"> </w:t>
            </w:r>
            <w:r>
              <w:t xml:space="preserve">clause </w:t>
            </w:r>
            <w:r w:rsidR="002315E7">
              <w:fldChar w:fldCharType="begin"/>
            </w:r>
            <w:r w:rsidR="002315E7">
              <w:instrText xml:space="preserve"> REF _Ref122588423 \r \h </w:instrText>
            </w:r>
            <w:r w:rsidR="002315E7">
              <w:fldChar w:fldCharType="separate"/>
            </w:r>
            <w:r w:rsidR="00453302">
              <w:t>6.2.9.1</w:t>
            </w:r>
            <w:r w:rsidR="002315E7">
              <w:fldChar w:fldCharType="end"/>
            </w:r>
            <w:r>
              <w:t xml:space="preserve"> as</w:t>
            </w:r>
            <w:r w:rsidRPr="00606A3F">
              <w:t xml:space="preserve"> </w:t>
            </w:r>
            <w:r>
              <w:t>S&amp;Q</w:t>
            </w:r>
            <w:r w:rsidRPr="00606A3F">
              <w:t xml:space="preserve"> Services.</w:t>
            </w:r>
          </w:p>
        </w:tc>
      </w:tr>
    </w:tbl>
    <w:p w14:paraId="5E584679" w14:textId="77777777" w:rsidR="006C02A7" w:rsidRDefault="006C02A7" w:rsidP="00453302">
      <w:pPr>
        <w:pStyle w:val="ASDEFCONOptionSpace"/>
      </w:pPr>
    </w:p>
    <w:p w14:paraId="1900183D" w14:textId="77777777" w:rsidR="004C7EA0" w:rsidRDefault="004C7EA0" w:rsidP="009D0633">
      <w:pPr>
        <w:pStyle w:val="SOWHL3-ASDEFCON"/>
      </w:pPr>
      <w:bookmarkStart w:id="95" w:name="_Ref447875405"/>
      <w:r>
        <w:t>Conduct of System Reviews</w:t>
      </w:r>
      <w:bookmarkEnd w:id="94"/>
      <w:bookmarkEnd w:id="95"/>
    </w:p>
    <w:p w14:paraId="33AEAA3D" w14:textId="77777777" w:rsidR="00A10DFD" w:rsidRPr="00A10DFD" w:rsidRDefault="00A10DFD" w:rsidP="00034BFB">
      <w:pPr>
        <w:pStyle w:val="NoteToDrafters-ASDEFCON"/>
      </w:pPr>
      <w:r>
        <w:t xml:space="preserve">Note to drafters: </w:t>
      </w:r>
      <w:r w:rsidR="0044329A">
        <w:t xml:space="preserve"> </w:t>
      </w:r>
      <w:r>
        <w:t xml:space="preserve">Mandated System Reviews are conducted as part of </w:t>
      </w:r>
      <w:r w:rsidR="006125D8">
        <w:t>a Major Change program – refer to the tailoring guidance for details</w:t>
      </w:r>
      <w:r>
        <w:t>.</w:t>
      </w:r>
      <w:r w:rsidR="006125D8">
        <w:t xml:space="preserve">  </w:t>
      </w:r>
      <w:r>
        <w:t xml:space="preserve">These clauses provide the standard framework for these reviews wherever they </w:t>
      </w:r>
      <w:r w:rsidR="006125D8">
        <w:t xml:space="preserve">are </w:t>
      </w:r>
      <w:r>
        <w:t xml:space="preserve">be called up within the Contract (eg, as part of an S&amp;Q Service </w:t>
      </w:r>
      <w:r w:rsidR="006125D8">
        <w:t>to</w:t>
      </w:r>
      <w:r>
        <w:t xml:space="preserve"> develop an ECP</w:t>
      </w:r>
      <w:r w:rsidR="0098482A">
        <w:t xml:space="preserve"> or as part of a Training-development program under DSD-TNG-TMS</w:t>
      </w:r>
      <w:r>
        <w:t>).</w:t>
      </w:r>
    </w:p>
    <w:p w14:paraId="4EC5A3FA" w14:textId="0E0D2346" w:rsidR="004C7EA0" w:rsidRDefault="004C7EA0" w:rsidP="00034BFB">
      <w:pPr>
        <w:pStyle w:val="SOWTL4-ASDEFCON"/>
      </w:pPr>
      <w:r>
        <w:t xml:space="preserve">The Contractor shall conduct all Mandated System Reviews and all Internal System Reviews in accordance with the Approved </w:t>
      </w:r>
      <w:r w:rsidR="000B154F">
        <w:fldChar w:fldCharType="begin">
          <w:ffData>
            <w:name w:val=""/>
            <w:enabled/>
            <w:calcOnExit w:val="0"/>
            <w:textInput>
              <w:default w:val="[…INSERT THE APPLICABLE PLANS: 'CEMP', 'SEMP', 'CMP', 'TSP', ETC…]"/>
            </w:textInput>
          </w:ffData>
        </w:fldChar>
      </w:r>
      <w:r w:rsidR="000B154F">
        <w:instrText xml:space="preserve"> FORMTEXT </w:instrText>
      </w:r>
      <w:r w:rsidR="000B154F">
        <w:fldChar w:fldCharType="separate"/>
      </w:r>
      <w:r w:rsidR="00453302">
        <w:rPr>
          <w:noProof/>
        </w:rPr>
        <w:t>[…INSERT THE APPLICABLE PLANS: 'CEMP', 'SEMP', 'CMP', 'TSP', ETC…]</w:t>
      </w:r>
      <w:r w:rsidR="000B154F">
        <w:fldChar w:fldCharType="end"/>
      </w:r>
      <w:r>
        <w:t xml:space="preserve">, as applicable for the subject and objectives of the </w:t>
      </w:r>
      <w:r w:rsidR="00DE1ED6">
        <w:t>System R</w:t>
      </w:r>
      <w:r>
        <w:t>eview.</w:t>
      </w:r>
    </w:p>
    <w:p w14:paraId="0F30820B" w14:textId="77777777" w:rsidR="004C7EA0" w:rsidRDefault="004C7EA0" w:rsidP="00034BFB">
      <w:pPr>
        <w:pStyle w:val="SOWTL4-ASDEFCON"/>
      </w:pPr>
      <w:r>
        <w:t>The Contractor shall hold all Mandated System Reviews at the Contractor’s premises unless otherwise agreed by the Commonwealth Representative.</w:t>
      </w:r>
    </w:p>
    <w:p w14:paraId="52F999C4" w14:textId="77777777" w:rsidR="004C7EA0" w:rsidRDefault="004C7EA0" w:rsidP="00034BFB">
      <w:pPr>
        <w:pStyle w:val="NoteToDrafters-ASDEFCON"/>
      </w:pPr>
      <w:r>
        <w:t xml:space="preserve">Note to drafters:  If work on the Contract is being undertaken at a number of locations, consideration should be given to the most suitable location to </w:t>
      </w:r>
      <w:r w:rsidR="00B510BA">
        <w:t>meet the review objectives (eg,</w:t>
      </w:r>
      <w:r>
        <w:t xml:space="preserve"> Contractor or Subcontractor premises).</w:t>
      </w:r>
    </w:p>
    <w:p w14:paraId="4C8CCFC4" w14:textId="77777777" w:rsidR="004C7EA0" w:rsidRDefault="004C7EA0" w:rsidP="00034BFB">
      <w:pPr>
        <w:pStyle w:val="SOWTL4-ASDEFCON"/>
      </w:pPr>
      <w:r>
        <w:t>Unless otherwise agreed by the Commonwealth Representative, the Contractor shall not enter any Mandated System Review until:</w:t>
      </w:r>
    </w:p>
    <w:p w14:paraId="510B6AB1" w14:textId="77777777" w:rsidR="004C7EA0" w:rsidRDefault="004C7EA0" w:rsidP="00A6484C">
      <w:pPr>
        <w:pStyle w:val="SOWSubL1-ASDEFCON"/>
      </w:pPr>
      <w:r>
        <w:t xml:space="preserve">all </w:t>
      </w:r>
      <w:r w:rsidR="002068E9">
        <w:t>data</w:t>
      </w:r>
      <w:r>
        <w:t xml:space="preserve"> items </w:t>
      </w:r>
      <w:r w:rsidR="00A10DFD">
        <w:t xml:space="preserve">or other documents </w:t>
      </w:r>
      <w:r>
        <w:t xml:space="preserve">required to be delivered before the review have been delivered, and the Commonwealth Representative considers the </w:t>
      </w:r>
      <w:r w:rsidR="002068E9">
        <w:t>data</w:t>
      </w:r>
      <w:r>
        <w:t xml:space="preserve"> items </w:t>
      </w:r>
      <w:r w:rsidR="00A10DFD">
        <w:t xml:space="preserve">and other documents </w:t>
      </w:r>
      <w:r>
        <w:t>to be acceptable for the purposes of conducting the review;</w:t>
      </w:r>
    </w:p>
    <w:p w14:paraId="3E08F5FF" w14:textId="77777777" w:rsidR="004C7EA0" w:rsidRDefault="005936A3" w:rsidP="00034BFB">
      <w:pPr>
        <w:pStyle w:val="SOWSubL1-ASDEFCON"/>
      </w:pPr>
      <w:r>
        <w:t>all</w:t>
      </w:r>
      <w:r w:rsidR="004C7EA0">
        <w:t xml:space="preserve"> entry criteria defined in the governing plans for the review have been achieved;</w:t>
      </w:r>
    </w:p>
    <w:p w14:paraId="78D20E7A" w14:textId="77777777" w:rsidR="004C7EA0" w:rsidRDefault="004C7EA0" w:rsidP="00034BFB">
      <w:pPr>
        <w:pStyle w:val="SOWSubL1-ASDEFCON"/>
      </w:pPr>
      <w:r>
        <w:t>all action items from any previous reviews affecting this review have been successfully addressed or action plans agreed with the Commonwealth Representative; and</w:t>
      </w:r>
    </w:p>
    <w:p w14:paraId="2D824C2B" w14:textId="77777777" w:rsidR="004C7EA0" w:rsidRDefault="002068E9" w:rsidP="00034BFB">
      <w:pPr>
        <w:pStyle w:val="SOWSubL1-ASDEFCON"/>
      </w:pPr>
      <w:r>
        <w:t>any pre</w:t>
      </w:r>
      <w:r w:rsidR="004C7EA0">
        <w:t xml:space="preserve">requisite activities defined in the Contract </w:t>
      </w:r>
      <w:r>
        <w:t xml:space="preserve">or order for S&amp;Q Services </w:t>
      </w:r>
      <w:r w:rsidR="004C7EA0">
        <w:t>have been successfully conducted.</w:t>
      </w:r>
    </w:p>
    <w:p w14:paraId="7AB0CC2F" w14:textId="77777777" w:rsidR="004C7EA0" w:rsidRDefault="004C7EA0" w:rsidP="00034BFB">
      <w:pPr>
        <w:pStyle w:val="SOWTL4-ASDEFCON"/>
      </w:pPr>
      <w:r>
        <w:t>Prior to each Mandated System Review, the Contractor shall deliver the Agenda for that review in accordance with CDRL Line Number ENG-210.</w:t>
      </w:r>
    </w:p>
    <w:p w14:paraId="6B961A9C" w14:textId="77777777" w:rsidR="004C7EA0" w:rsidRDefault="004C7EA0" w:rsidP="00034BFB">
      <w:pPr>
        <w:pStyle w:val="SOWTL4-ASDEFCON"/>
      </w:pPr>
      <w:r>
        <w:t>Prior to each Mandated System Review, the Contractor shall deliver the Review Package for that review in accordance with CDRL Line Number ENG-220.</w:t>
      </w:r>
    </w:p>
    <w:p w14:paraId="7887D678" w14:textId="77777777" w:rsidR="004C7EA0" w:rsidRDefault="004C7EA0" w:rsidP="00034BFB">
      <w:pPr>
        <w:pStyle w:val="SOWTL4-ASDEFCON"/>
      </w:pPr>
      <w:r>
        <w:t>The Contractor shall ensure that Contractor representatives and Subcontractors' representatives participate in each Mandated System Review as appropriate to the subject and objectives of that Mandated System Review.</w:t>
      </w:r>
    </w:p>
    <w:p w14:paraId="0E3BA6EB" w14:textId="77777777" w:rsidR="004C7EA0" w:rsidRDefault="004C7EA0" w:rsidP="00034BFB">
      <w:pPr>
        <w:pStyle w:val="SOWTL4-ASDEFCON"/>
      </w:pPr>
      <w:r>
        <w:t>The Contractor and the Commonwealth Representative shall co-chair each Mandated System Review.</w:t>
      </w:r>
    </w:p>
    <w:p w14:paraId="217F3973" w14:textId="77777777" w:rsidR="004C7EA0" w:rsidRDefault="004C7EA0" w:rsidP="00034BFB">
      <w:pPr>
        <w:pStyle w:val="SOWTL4-ASDEFCON"/>
      </w:pPr>
      <w:r>
        <w:t xml:space="preserve">Following each Mandated System Review, the Contractor shall deliver </w:t>
      </w:r>
      <w:r w:rsidR="00D41288">
        <w:t>M</w:t>
      </w:r>
      <w:r>
        <w:t>inutes of that System Review in accordance with CDRL Line Number ENG-230.</w:t>
      </w:r>
    </w:p>
    <w:p w14:paraId="28CBAD79" w14:textId="77777777" w:rsidR="004C7EA0" w:rsidRDefault="004C7EA0" w:rsidP="00034BFB">
      <w:pPr>
        <w:pStyle w:val="SOWTL4-ASDEFCON"/>
      </w:pPr>
      <w:r>
        <w:t>Unless otherwise agreed by the Commonwealth Representative, the Contractor shall not exit any Mandated System Review until:</w:t>
      </w:r>
    </w:p>
    <w:p w14:paraId="28CAB361" w14:textId="77777777" w:rsidR="004C7EA0" w:rsidRDefault="00287668" w:rsidP="00A6484C">
      <w:pPr>
        <w:pStyle w:val="SOWSubL1-ASDEFCON"/>
      </w:pPr>
      <w:r>
        <w:t>all</w:t>
      </w:r>
      <w:r w:rsidR="004C7EA0">
        <w:t xml:space="preserve"> exit criteria defined in the governing plans for the </w:t>
      </w:r>
      <w:r w:rsidR="00A10DFD">
        <w:t>r</w:t>
      </w:r>
      <w:r w:rsidR="004C7EA0">
        <w:t>eview have been achieved;</w:t>
      </w:r>
    </w:p>
    <w:p w14:paraId="03506177" w14:textId="77777777" w:rsidR="004C7EA0" w:rsidRDefault="004C7EA0" w:rsidP="00034BFB">
      <w:pPr>
        <w:pStyle w:val="SOWSubL1-ASDEFCON"/>
      </w:pPr>
      <w:r>
        <w:t>the Minutes of the Mandated System Review have been Approved by the Commonwealth Representative;</w:t>
      </w:r>
    </w:p>
    <w:p w14:paraId="3DB7C1CF" w14:textId="77777777" w:rsidR="004C7EA0" w:rsidRDefault="004C7EA0" w:rsidP="00034BFB">
      <w:pPr>
        <w:pStyle w:val="SOWSubL1-ASDEFCON"/>
      </w:pPr>
      <w:r>
        <w:t xml:space="preserve">all plans, schedules, and activities for future phases </w:t>
      </w:r>
      <w:r w:rsidR="00A10DFD">
        <w:t>of the development program</w:t>
      </w:r>
      <w:r w:rsidR="002068E9">
        <w:t>, as required under the</w:t>
      </w:r>
      <w:r w:rsidR="00A10DFD">
        <w:t xml:space="preserve"> </w:t>
      </w:r>
      <w:r w:rsidR="002068E9">
        <w:t xml:space="preserve">Contract or the order for S&amp;Q Services, </w:t>
      </w:r>
      <w:r>
        <w:t>have been reviewed and confirmed as appropriate, realistic and achievable with acceptable risk;</w:t>
      </w:r>
    </w:p>
    <w:p w14:paraId="4D930927" w14:textId="77777777" w:rsidR="004C7EA0" w:rsidRDefault="004C7EA0" w:rsidP="00034BFB">
      <w:pPr>
        <w:pStyle w:val="SOWSubL1-ASDEFCON"/>
      </w:pPr>
      <w:r>
        <w:t xml:space="preserve">all major </w:t>
      </w:r>
      <w:r w:rsidR="00036D55">
        <w:t>a</w:t>
      </w:r>
      <w:r>
        <w:t xml:space="preserve">ction </w:t>
      </w:r>
      <w:r w:rsidR="00036D55">
        <w:t>i</w:t>
      </w:r>
      <w:r>
        <w:t>tems have been closed;</w:t>
      </w:r>
    </w:p>
    <w:p w14:paraId="1CD2FDAE" w14:textId="77777777" w:rsidR="004C7EA0" w:rsidRDefault="004C7EA0" w:rsidP="00034BFB">
      <w:pPr>
        <w:pStyle w:val="SOWSubL1-ASDEFCON"/>
      </w:pPr>
      <w:r>
        <w:t xml:space="preserve">all minor </w:t>
      </w:r>
      <w:r w:rsidR="00036D55">
        <w:t>a</w:t>
      </w:r>
      <w:r>
        <w:t xml:space="preserve">ction </w:t>
      </w:r>
      <w:r w:rsidR="00036D55">
        <w:t>i</w:t>
      </w:r>
      <w:r>
        <w:t>tems have agreed action plans; and</w:t>
      </w:r>
    </w:p>
    <w:p w14:paraId="655AADE3" w14:textId="77777777" w:rsidR="004C7EA0" w:rsidRDefault="004C7EA0" w:rsidP="00034BFB">
      <w:pPr>
        <w:pStyle w:val="SOWSubL1-ASDEFCON"/>
      </w:pPr>
      <w:r>
        <w:t>the Mandated System Review has achieved its objectives, as defined in the clause and the governing plans relating to that review.</w:t>
      </w:r>
    </w:p>
    <w:p w14:paraId="62CDC7B6" w14:textId="77777777" w:rsidR="004C7EA0" w:rsidRDefault="004C7EA0" w:rsidP="00034BFB">
      <w:pPr>
        <w:pStyle w:val="SOWTL4-ASDEFCON"/>
      </w:pPr>
      <w:r>
        <w:t>The Contractor shall not claim completion for a System Review until both the Commonwealth Representative and the Contractor are satisfied that all the exit criteria have been met.</w:t>
      </w:r>
    </w:p>
    <w:p w14:paraId="0B7380B0" w14:textId="77777777" w:rsidR="004C7EA0" w:rsidRDefault="004C7EA0" w:rsidP="00034BFB">
      <w:pPr>
        <w:pStyle w:val="NoteToDrafters-ASDEFCON"/>
      </w:pPr>
      <w:r>
        <w:t xml:space="preserve">Note to drafters:  </w:t>
      </w:r>
      <w:r w:rsidR="007E0CC9">
        <w:t>T</w:t>
      </w:r>
      <w:r>
        <w:t xml:space="preserve">he following options may be selected if the Commonwealth Representative </w:t>
      </w:r>
      <w:r w:rsidR="007E0CC9">
        <w:t xml:space="preserve">will </w:t>
      </w:r>
      <w:r>
        <w:t xml:space="preserve">require </w:t>
      </w:r>
      <w:r w:rsidR="007E0CC9">
        <w:t xml:space="preserve">additional </w:t>
      </w:r>
      <w:r>
        <w:t>visibility of the design process.</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800250" w14:paraId="1B5F9531" w14:textId="77777777" w:rsidTr="003A510E">
        <w:tc>
          <w:tcPr>
            <w:tcW w:w="9209" w:type="dxa"/>
            <w:shd w:val="clear" w:color="auto" w:fill="auto"/>
          </w:tcPr>
          <w:p w14:paraId="691CA52B" w14:textId="139BF6DA" w:rsidR="00800250" w:rsidRPr="004C7EA0" w:rsidRDefault="00800250" w:rsidP="009D0633">
            <w:pPr>
              <w:pStyle w:val="ASDEFCONOption"/>
            </w:pPr>
            <w:r w:rsidRPr="004C7EA0">
              <w:t xml:space="preserve">Option:  </w:t>
            </w:r>
            <w:r w:rsidR="005D6303">
              <w:t>Include if</w:t>
            </w:r>
            <w:r w:rsidRPr="004C7EA0">
              <w:t xml:space="preserve"> the Commonwealth </w:t>
            </w:r>
            <w:r w:rsidR="005D6303">
              <w:t>will</w:t>
            </w:r>
            <w:r w:rsidRPr="004C7EA0">
              <w:t xml:space="preserve"> attend the Contractor’s Internal System Reviews.</w:t>
            </w:r>
          </w:p>
          <w:p w14:paraId="0AF95C88" w14:textId="77777777" w:rsidR="00800250" w:rsidRDefault="00800250" w:rsidP="00800250">
            <w:pPr>
              <w:pStyle w:val="SOWTL4-ASDEFCON"/>
            </w:pPr>
            <w:r w:rsidRPr="004C7EA0">
              <w:t xml:space="preserve">The Contractor shall invite the Commonwealth </w:t>
            </w:r>
            <w:r>
              <w:t>to all Internal System Reviews.</w:t>
            </w:r>
          </w:p>
        </w:tc>
      </w:tr>
    </w:tbl>
    <w:p w14:paraId="3CEB2CBA" w14:textId="77777777" w:rsidR="00763560" w:rsidRPr="00763560" w:rsidRDefault="00763560" w:rsidP="009D0633">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7479C2" w14:paraId="774911E0" w14:textId="77777777" w:rsidTr="003A510E">
        <w:tc>
          <w:tcPr>
            <w:tcW w:w="9209" w:type="dxa"/>
            <w:shd w:val="clear" w:color="auto" w:fill="auto"/>
          </w:tcPr>
          <w:p w14:paraId="251FB0B1" w14:textId="6159BC12" w:rsidR="007479C2" w:rsidRPr="004C7EA0" w:rsidRDefault="007479C2" w:rsidP="009D0633">
            <w:pPr>
              <w:pStyle w:val="ASDEFCONOption"/>
            </w:pPr>
            <w:bookmarkStart w:id="96" w:name="_Ref326594276"/>
            <w:r w:rsidRPr="004C7EA0">
              <w:t xml:space="preserve">Option:  </w:t>
            </w:r>
            <w:r w:rsidR="005D6303">
              <w:t>Include if</w:t>
            </w:r>
            <w:r w:rsidRPr="004C7EA0">
              <w:t xml:space="preserve"> the Commonwealth </w:t>
            </w:r>
            <w:r w:rsidR="007E0CC9">
              <w:t xml:space="preserve">will </w:t>
            </w:r>
            <w:r w:rsidRPr="004C7EA0">
              <w:t>require visibility of the outcomes of the Contractor’s Internal Reviews.</w:t>
            </w:r>
          </w:p>
          <w:p w14:paraId="4BCA36F7" w14:textId="77777777" w:rsidR="007479C2" w:rsidRDefault="007479C2" w:rsidP="007479C2">
            <w:pPr>
              <w:pStyle w:val="SOWTL4-ASDEFCON"/>
            </w:pPr>
            <w:r w:rsidRPr="004C7EA0">
              <w:t xml:space="preserve">The Contractor shall provide the Commonwealth </w:t>
            </w:r>
            <w:r>
              <w:t xml:space="preserve">with </w:t>
            </w:r>
            <w:r w:rsidRPr="004C7EA0">
              <w:t>visibility of the outcomes of the Internal System Reviews</w:t>
            </w:r>
            <w:r>
              <w:t>.</w:t>
            </w:r>
          </w:p>
          <w:p w14:paraId="27AB7235" w14:textId="77777777" w:rsidR="007479C2" w:rsidRDefault="007479C2" w:rsidP="007479C2">
            <w:pPr>
              <w:pStyle w:val="SOWTL4-ASDEFCON"/>
            </w:pPr>
            <w:r>
              <w:t>When requested by the Commonwealth Representative, the Contractor shall promptly provide copies of any records associated with the reviews, including Minutes of meetings, presentation materials, and documents discussed.</w:t>
            </w:r>
          </w:p>
        </w:tc>
      </w:tr>
    </w:tbl>
    <w:p w14:paraId="493FA82C" w14:textId="77777777" w:rsidR="00E12EF4" w:rsidRDefault="00E12EF4" w:rsidP="009D0633">
      <w:pPr>
        <w:pStyle w:val="SOWHL3-ASDEFCON"/>
      </w:pPr>
      <w:bookmarkStart w:id="97" w:name="_Ref447876869"/>
      <w:r>
        <w:t>Use of Commonwealth Engineering Support Facility</w:t>
      </w:r>
      <w:bookmarkEnd w:id="96"/>
      <w:bookmarkEnd w:id="97"/>
    </w:p>
    <w:p w14:paraId="2A238C1C" w14:textId="77777777" w:rsidR="00E12EF4" w:rsidRDefault="00E12EF4" w:rsidP="00034BFB">
      <w:pPr>
        <w:pStyle w:val="NoteToDrafters-ASDEFCON"/>
      </w:pPr>
      <w:bookmarkStart w:id="98" w:name="_Ref319394510"/>
      <w:r>
        <w:t>Note to drafters:</w:t>
      </w:r>
      <w:r w:rsidR="00C47AAB">
        <w:t xml:space="preserve">  </w:t>
      </w:r>
      <w:r>
        <w:t>This clause is optional, depending upon whether or not the Commonwealth has a</w:t>
      </w:r>
      <w:r w:rsidR="00F20092">
        <w:t>n</w:t>
      </w:r>
      <w:r>
        <w:t xml:space="preserve"> </w:t>
      </w:r>
      <w:r w:rsidR="00F20092">
        <w:t>Engineering S</w:t>
      </w:r>
      <w:r>
        <w:t xml:space="preserve">upport facility that the Contractor will be required to use.  </w:t>
      </w:r>
      <w:r w:rsidR="007E0CC9">
        <w:t>Refer to the guidance section for an explanation</w:t>
      </w:r>
      <w:r>
        <w:t>.  If not required, the following clauses should be replaced with</w:t>
      </w:r>
      <w:r w:rsidR="007E0CC9">
        <w:t xml:space="preserve"> a single</w:t>
      </w:r>
      <w:r>
        <w:t xml:space="preserve"> ‘Not used’.</w:t>
      </w:r>
    </w:p>
    <w:p w14:paraId="30C2C5C5" w14:textId="77777777" w:rsidR="00E12EF4" w:rsidRDefault="00E12EF4" w:rsidP="00034BFB">
      <w:pPr>
        <w:pStyle w:val="NoteToDrafters-ASDEFCON"/>
      </w:pPr>
      <w:r>
        <w:t xml:space="preserve">If required, the following clauses </w:t>
      </w:r>
      <w:r w:rsidR="003531FE">
        <w:t>should</w:t>
      </w:r>
      <w:r>
        <w:t xml:space="preserve"> be amended to set out particular requirements and/or constraints associated with the use of the </w:t>
      </w:r>
      <w:r w:rsidR="00F20092">
        <w:t>Engineering S</w:t>
      </w:r>
      <w:r>
        <w:t xml:space="preserve">upport facility.  Refer to the guidance section for </w:t>
      </w:r>
      <w:r w:rsidR="00F20092">
        <w:t xml:space="preserve">a list of </w:t>
      </w:r>
      <w:r>
        <w:t>typical considerations.</w:t>
      </w:r>
    </w:p>
    <w:p w14:paraId="3B29E7DD" w14:textId="73D68E7E" w:rsidR="00A43274" w:rsidRDefault="0036798A" w:rsidP="00034BFB">
      <w:pPr>
        <w:pStyle w:val="SOWTL4-ASDEFCON"/>
      </w:pPr>
      <w:bookmarkStart w:id="99" w:name="_Ref356204947"/>
      <w:bookmarkStart w:id="100" w:name="_Ref326643879"/>
      <w:r>
        <w:t>F</w:t>
      </w:r>
      <w:r w:rsidRPr="001D1D94">
        <w:t xml:space="preserve">or the purposes of providing </w:t>
      </w:r>
      <w:r>
        <w:t xml:space="preserve">the Engineering </w:t>
      </w:r>
      <w:r w:rsidRPr="001D1D94">
        <w:t>Services</w:t>
      </w:r>
      <w:r w:rsidR="00C41C90">
        <w:t xml:space="preserve"> identified in clause </w:t>
      </w:r>
      <w:r w:rsidR="00C47AAB">
        <w:fldChar w:fldCharType="begin"/>
      </w:r>
      <w:r w:rsidR="00C47AAB">
        <w:instrText xml:space="preserve"> REF _Ref372106717 \r \h </w:instrText>
      </w:r>
      <w:r w:rsidR="00C47AAB">
        <w:fldChar w:fldCharType="separate"/>
      </w:r>
      <w:r w:rsidR="00453302">
        <w:t>6.2.11.2</w:t>
      </w:r>
      <w:r w:rsidR="00C47AAB">
        <w:fldChar w:fldCharType="end"/>
      </w:r>
      <w:r w:rsidR="00E12EF4" w:rsidRPr="001D1D94">
        <w:t xml:space="preserve">, the Commonwealth </w:t>
      </w:r>
      <w:r w:rsidR="00E12EF4">
        <w:t>shall</w:t>
      </w:r>
      <w:r w:rsidR="00E12EF4" w:rsidRPr="001D1D94">
        <w:t xml:space="preserve"> provide to the Contractor</w:t>
      </w:r>
      <w:r w:rsidR="00A43274">
        <w:t>:</w:t>
      </w:r>
      <w:bookmarkEnd w:id="99"/>
    </w:p>
    <w:bookmarkStart w:id="101" w:name="_Ref356205015"/>
    <w:p w14:paraId="51B0E632" w14:textId="3CD21638" w:rsidR="00A66D33" w:rsidRDefault="00A43274" w:rsidP="00A6484C">
      <w:pPr>
        <w:pStyle w:val="SOWSubL1-ASDEFCON"/>
      </w:pPr>
      <w:r>
        <w:fldChar w:fldCharType="begin">
          <w:ffData>
            <w:name w:val=""/>
            <w:enabled/>
            <w:calcOnExit w:val="0"/>
            <w:textInput>
              <w:default w:val="[…DRAFTER TO INSERT FACILITY DETAILS / NAME…]"/>
            </w:textInput>
          </w:ffData>
        </w:fldChar>
      </w:r>
      <w:r>
        <w:instrText xml:space="preserve"> FORMTEXT </w:instrText>
      </w:r>
      <w:r>
        <w:fldChar w:fldCharType="separate"/>
      </w:r>
      <w:r w:rsidR="00453302">
        <w:rPr>
          <w:noProof/>
        </w:rPr>
        <w:t>[…DRAFTER TO INSERT FACILITY DETAILS / NAME…]</w:t>
      </w:r>
      <w:r>
        <w:fldChar w:fldCharType="end"/>
      </w:r>
      <w:r w:rsidR="00E12EF4" w:rsidRPr="001D1D94">
        <w:t xml:space="preserve"> as Government Furnished Facilities (GFF)</w:t>
      </w:r>
      <w:r w:rsidR="00A66D33">
        <w:t>;</w:t>
      </w:r>
    </w:p>
    <w:p w14:paraId="14DC34E8" w14:textId="6A0BDC1B" w:rsidR="00C002D9" w:rsidRDefault="00E12EF4" w:rsidP="00034BFB">
      <w:pPr>
        <w:pStyle w:val="SOWSubL1-ASDEFCON"/>
      </w:pPr>
      <w:r w:rsidRPr="001D1D94">
        <w:t xml:space="preserve">certain items of Government Furnished </w:t>
      </w:r>
      <w:r w:rsidR="00A66D33">
        <w:t>Material</w:t>
      </w:r>
      <w:r w:rsidR="00A66D33" w:rsidRPr="001D1D94">
        <w:t xml:space="preserve"> </w:t>
      </w:r>
      <w:r w:rsidRPr="001D1D94">
        <w:t>(GF</w:t>
      </w:r>
      <w:r w:rsidR="00A66D33">
        <w:t>M</w:t>
      </w:r>
      <w:r w:rsidRPr="001D1D94">
        <w:t>)</w:t>
      </w:r>
      <w:r w:rsidR="00A43274">
        <w:t>;</w:t>
      </w:r>
      <w:r w:rsidR="0036798A">
        <w:t xml:space="preserve"> and</w:t>
      </w:r>
      <w:bookmarkEnd w:id="101"/>
    </w:p>
    <w:p w14:paraId="4F8C7684" w14:textId="77777777" w:rsidR="00A66D33" w:rsidRDefault="0036798A" w:rsidP="00034BFB">
      <w:pPr>
        <w:pStyle w:val="SOWSubL1-ASDEFCON"/>
      </w:pPr>
      <w:r>
        <w:t>Government Furnished Services (GFS)</w:t>
      </w:r>
      <w:r w:rsidRPr="0036798A">
        <w:t xml:space="preserve"> </w:t>
      </w:r>
      <w:r>
        <w:t>associated with the operation of the</w:t>
      </w:r>
      <w:r w:rsidR="00635A1F">
        <w:t xml:space="preserve"> </w:t>
      </w:r>
      <w:r>
        <w:t>facilit</w:t>
      </w:r>
      <w:r w:rsidR="00A43274">
        <w:t>y</w:t>
      </w:r>
      <w:r w:rsidR="00A66D33">
        <w:t xml:space="preserve"> and equipment,</w:t>
      </w:r>
    </w:p>
    <w:p w14:paraId="5AAB838A" w14:textId="77777777" w:rsidR="00E12EF4" w:rsidRDefault="00A66D33" w:rsidP="009D0633">
      <w:pPr>
        <w:pStyle w:val="SOWTL4NONUM-ASDEFCON"/>
      </w:pPr>
      <w:r>
        <w:t>(‘</w:t>
      </w:r>
      <w:r w:rsidRPr="00A66D33">
        <w:t>Commonwealth Engineering Support Facility</w:t>
      </w:r>
      <w:r>
        <w:t>’)</w:t>
      </w:r>
      <w:r w:rsidR="00E12EF4" w:rsidRPr="001D1D94">
        <w:t>.</w:t>
      </w:r>
      <w:bookmarkEnd w:id="98"/>
      <w:bookmarkEnd w:id="100"/>
    </w:p>
    <w:p w14:paraId="00E219F5" w14:textId="77777777" w:rsidR="004C26D6" w:rsidRDefault="004C26D6" w:rsidP="00034BFB">
      <w:pPr>
        <w:pStyle w:val="SOWTL4-ASDEFCON"/>
      </w:pPr>
      <w:bookmarkStart w:id="102" w:name="_Ref372106717"/>
      <w:r>
        <w:t>The Contractor shall use the</w:t>
      </w:r>
      <w:r w:rsidR="00A66D33">
        <w:t xml:space="preserve"> Commonwealth Engineering Support Facility to</w:t>
      </w:r>
      <w:r w:rsidR="00A66D33" w:rsidRPr="00A66D33">
        <w:t xml:space="preserve"> </w:t>
      </w:r>
      <w:r w:rsidR="00A66D33">
        <w:t>undertake</w:t>
      </w:r>
      <w:r>
        <w:t>:</w:t>
      </w:r>
      <w:bookmarkEnd w:id="102"/>
    </w:p>
    <w:p w14:paraId="7D0A70CA" w14:textId="6483BD28" w:rsidR="004C26D6" w:rsidRDefault="00736425" w:rsidP="00A6484C">
      <w:pPr>
        <w:pStyle w:val="SOWSubL1-ASDEFCON"/>
      </w:pPr>
      <w:r>
        <w:fldChar w:fldCharType="begin">
          <w:ffData>
            <w:name w:val=""/>
            <w:enabled/>
            <w:calcOnExit w:val="0"/>
            <w:textInput>
              <w:default w:val="[... INSERT DESCRIPTION OF SERVICES, EG, 'Software change development Services' ...]"/>
            </w:textInput>
          </w:ffData>
        </w:fldChar>
      </w:r>
      <w:r>
        <w:instrText xml:space="preserve"> FORMTEXT </w:instrText>
      </w:r>
      <w:r>
        <w:fldChar w:fldCharType="separate"/>
      </w:r>
      <w:r w:rsidR="00453302">
        <w:rPr>
          <w:noProof/>
        </w:rPr>
        <w:t>[... INSERT DESCRIPTION OF SERVICES, EG, 'Software change development Services' ...]</w:t>
      </w:r>
      <w:r>
        <w:fldChar w:fldCharType="end"/>
      </w:r>
      <w:r w:rsidR="004C26D6" w:rsidRPr="00537F6A">
        <w:t xml:space="preserve">, in accordance with </w:t>
      </w:r>
      <w:r w:rsidR="008E4026">
        <w:fldChar w:fldCharType="begin">
          <w:ffData>
            <w:name w:val=""/>
            <w:enabled/>
            <w:calcOnExit w:val="0"/>
            <w:textInput>
              <w:default w:val="[... INSERT REFERENCE EG, 'DSD-ENG-SW' ...]"/>
            </w:textInput>
          </w:ffData>
        </w:fldChar>
      </w:r>
      <w:r w:rsidR="008E4026">
        <w:instrText xml:space="preserve"> FORMTEXT </w:instrText>
      </w:r>
      <w:r w:rsidR="008E4026">
        <w:fldChar w:fldCharType="separate"/>
      </w:r>
      <w:r w:rsidR="00453302">
        <w:rPr>
          <w:noProof/>
        </w:rPr>
        <w:t>[... INSERT REFERENCE EG, 'DSD-ENG-SW' ...]</w:t>
      </w:r>
      <w:r w:rsidR="008E4026">
        <w:fldChar w:fldCharType="end"/>
      </w:r>
      <w:r w:rsidR="004C26D6">
        <w:t>; and</w:t>
      </w:r>
    </w:p>
    <w:p w14:paraId="1495FCB5" w14:textId="6B27A7E9" w:rsidR="004C26D6" w:rsidRDefault="004F6D9B" w:rsidP="00034BFB">
      <w:pPr>
        <w:pStyle w:val="SOWSubL1-ASDEFCON"/>
      </w:pPr>
      <w:r>
        <w:fldChar w:fldCharType="begin">
          <w:ffData>
            <w:name w:val=""/>
            <w:enabled/>
            <w:calcOnExit w:val="0"/>
            <w:textInput>
              <w:default w:val="[... INSERT DESCRIPTION OF SERVICES, EG, 'Verification and Validation of all hardware and Software changes' ...]"/>
            </w:textInput>
          </w:ffData>
        </w:fldChar>
      </w:r>
      <w:r>
        <w:instrText xml:space="preserve"> FORMTEXT </w:instrText>
      </w:r>
      <w:r>
        <w:fldChar w:fldCharType="separate"/>
      </w:r>
      <w:r w:rsidR="00453302">
        <w:rPr>
          <w:noProof/>
        </w:rPr>
        <w:t>[... INSERT DESCRIPTION OF SERVICES, EG, 'Verification and Validation of all hardware and Software changes' ...]</w:t>
      </w:r>
      <w:r>
        <w:fldChar w:fldCharType="end"/>
      </w:r>
      <w:r w:rsidR="004C26D6">
        <w:t xml:space="preserve"> in accordance with clause </w:t>
      </w:r>
      <w:r w:rsidR="008E4026">
        <w:fldChar w:fldCharType="begin">
          <w:ffData>
            <w:name w:val=""/>
            <w:enabled/>
            <w:calcOnExit w:val="0"/>
            <w:textInput>
              <w:default w:val="[... INSERT REFERENCE EG, '6.2.5' ...]"/>
            </w:textInput>
          </w:ffData>
        </w:fldChar>
      </w:r>
      <w:r w:rsidR="008E4026">
        <w:instrText xml:space="preserve"> FORMTEXT </w:instrText>
      </w:r>
      <w:r w:rsidR="008E4026">
        <w:fldChar w:fldCharType="separate"/>
      </w:r>
      <w:r w:rsidR="00453302">
        <w:rPr>
          <w:noProof/>
        </w:rPr>
        <w:t>[... INSERT REFERENCE EG, '6.2.5' ...]</w:t>
      </w:r>
      <w:r w:rsidR="008E4026">
        <w:fldChar w:fldCharType="end"/>
      </w:r>
      <w:r w:rsidR="004C26D6">
        <w:t>.</w:t>
      </w:r>
    </w:p>
    <w:p w14:paraId="590C6C6A" w14:textId="185727D2" w:rsidR="00E12EF4" w:rsidRDefault="00E12EF4" w:rsidP="00034BFB">
      <w:pPr>
        <w:pStyle w:val="SOWTL4-ASDEFCON"/>
      </w:pPr>
      <w:r>
        <w:t xml:space="preserve">The Contractor shall </w:t>
      </w:r>
      <w:r w:rsidRPr="00AD59F0">
        <w:t xml:space="preserve">provide all </w:t>
      </w:r>
      <w:r>
        <w:t>Items</w:t>
      </w:r>
      <w:r w:rsidRPr="00AD59F0">
        <w:t xml:space="preserve"> required </w:t>
      </w:r>
      <w:r w:rsidR="00A66D33">
        <w:t>to undertake the activities identified under</w:t>
      </w:r>
      <w:r>
        <w:t xml:space="preserve"> clause </w:t>
      </w:r>
      <w:r w:rsidR="00A66D33">
        <w:fldChar w:fldCharType="begin"/>
      </w:r>
      <w:r w:rsidR="00A66D33">
        <w:instrText xml:space="preserve"> REF _Ref372106717 \r \h </w:instrText>
      </w:r>
      <w:r w:rsidR="00A66D33">
        <w:fldChar w:fldCharType="separate"/>
      </w:r>
      <w:r w:rsidR="00453302">
        <w:t>6.2.11.2</w:t>
      </w:r>
      <w:r w:rsidR="00A66D33">
        <w:fldChar w:fldCharType="end"/>
      </w:r>
      <w:r w:rsidR="00A66D33">
        <w:t xml:space="preserve">, with the exception of the </w:t>
      </w:r>
      <w:r w:rsidR="00E2217C">
        <w:t>GFM and GFS</w:t>
      </w:r>
      <w:r w:rsidR="00A66D33">
        <w:t xml:space="preserve"> detailed at</w:t>
      </w:r>
      <w:r w:rsidR="00693671">
        <w:t xml:space="preserve"> Attachment E</w:t>
      </w:r>
      <w:r w:rsidR="00E2217C">
        <w:t xml:space="preserve"> and GFF detailed at Attachment O</w:t>
      </w:r>
      <w:r w:rsidR="00693671">
        <w:t>.</w:t>
      </w:r>
    </w:p>
    <w:p w14:paraId="27EAD441" w14:textId="77777777" w:rsidR="0012582D" w:rsidRDefault="0012582D" w:rsidP="0012582D">
      <w:pPr>
        <w:pStyle w:val="SOWHL3-ASDEFCON"/>
      </w:pPr>
      <w:bookmarkStart w:id="103" w:name="_Ref76459709"/>
      <w:r>
        <w:t>Research and Development (Optional)</w:t>
      </w:r>
      <w:bookmarkEnd w:id="103"/>
    </w:p>
    <w:p w14:paraId="76DD85CC" w14:textId="19DC5E8A" w:rsidR="0012582D" w:rsidRDefault="0012582D" w:rsidP="0012582D">
      <w:pPr>
        <w:pStyle w:val="NoteToDrafters-ASDEFCON"/>
      </w:pPr>
      <w:r>
        <w:t xml:space="preserve">Note to drafters:  </w:t>
      </w:r>
      <w:r w:rsidR="00E0114D">
        <w:t xml:space="preserve">This clause is included </w:t>
      </w:r>
      <w:r w:rsidR="003D1487">
        <w:t>when</w:t>
      </w:r>
      <w:r>
        <w:t xml:space="preserve"> the </w:t>
      </w:r>
      <w:r w:rsidR="00F46CBD">
        <w:t xml:space="preserve">Commonwealth </w:t>
      </w:r>
      <w:r w:rsidR="00F00293">
        <w:t>wishes</w:t>
      </w:r>
      <w:r w:rsidR="00F46CBD">
        <w:t xml:space="preserve"> to</w:t>
      </w:r>
      <w:r>
        <w:t xml:space="preserve"> include (</w:t>
      </w:r>
      <w:r w:rsidR="0052113F">
        <w:t xml:space="preserve">or </w:t>
      </w:r>
      <w:r>
        <w:t>sponsor) on-going R&amp;D activities</w:t>
      </w:r>
      <w:r w:rsidR="00F00293">
        <w:t xml:space="preserve"> </w:t>
      </w:r>
      <w:r w:rsidR="00E0114D">
        <w:t>in Australia</w:t>
      </w:r>
      <w:r w:rsidR="00F00293">
        <w:t xml:space="preserve"> (eg, to promote the AIC Objectives)</w:t>
      </w:r>
      <w:r>
        <w:t xml:space="preserve">.  </w:t>
      </w:r>
      <w:r w:rsidR="00FA70FE">
        <w:t xml:space="preserve">R&amp;D </w:t>
      </w:r>
      <w:r>
        <w:t>ou</w:t>
      </w:r>
      <w:r w:rsidR="00E0114D">
        <w:t>tcomes</w:t>
      </w:r>
      <w:r w:rsidR="00FA70FE">
        <w:t>, if achieved,</w:t>
      </w:r>
      <w:r w:rsidR="00E0114D">
        <w:t xml:space="preserve"> may</w:t>
      </w:r>
      <w:r>
        <w:t xml:space="preserve"> be incorporat</w:t>
      </w:r>
      <w:r w:rsidR="00F46CBD">
        <w:t>ed</w:t>
      </w:r>
      <w:r w:rsidR="007E126B">
        <w:t xml:space="preserve"> </w:t>
      </w:r>
      <w:r w:rsidR="00E0114D">
        <w:t>as</w:t>
      </w:r>
      <w:r w:rsidR="007E126B">
        <w:t xml:space="preserve"> a </w:t>
      </w:r>
      <w:r w:rsidR="00F00293">
        <w:t xml:space="preserve">Major Change </w:t>
      </w:r>
      <w:r w:rsidR="007E126B">
        <w:t xml:space="preserve">activity under clauses </w:t>
      </w:r>
      <w:r w:rsidR="007E126B">
        <w:fldChar w:fldCharType="begin"/>
      </w:r>
      <w:r w:rsidR="007E126B">
        <w:instrText xml:space="preserve"> REF _Ref232383090 \r \h </w:instrText>
      </w:r>
      <w:r w:rsidR="007E126B">
        <w:fldChar w:fldCharType="separate"/>
      </w:r>
      <w:r w:rsidR="00453302">
        <w:t>6.2.4</w:t>
      </w:r>
      <w:r w:rsidR="007E126B">
        <w:fldChar w:fldCharType="end"/>
      </w:r>
      <w:r w:rsidR="007E126B">
        <w:t xml:space="preserve"> and </w:t>
      </w:r>
      <w:r w:rsidR="007E126B">
        <w:fldChar w:fldCharType="begin"/>
      </w:r>
      <w:r w:rsidR="007E126B">
        <w:instrText xml:space="preserve"> REF _Ref232382883 \r \h </w:instrText>
      </w:r>
      <w:r w:rsidR="007E126B">
        <w:fldChar w:fldCharType="separate"/>
      </w:r>
      <w:r w:rsidR="00453302">
        <w:t>6.2.5</w:t>
      </w:r>
      <w:r w:rsidR="007E126B">
        <w:fldChar w:fldCharType="end"/>
      </w:r>
      <w:r>
        <w:t>.</w:t>
      </w:r>
    </w:p>
    <w:p w14:paraId="2B62C830" w14:textId="0BF9D02C" w:rsidR="0012582D" w:rsidRDefault="0012582D" w:rsidP="0012582D">
      <w:pPr>
        <w:pStyle w:val="NoteToDrafters-ASDEFCON"/>
      </w:pPr>
      <w:r>
        <w:t xml:space="preserve">As R&amp;D </w:t>
      </w:r>
      <w:r w:rsidR="00931769">
        <w:t>may</w:t>
      </w:r>
      <w:r>
        <w:t xml:space="preserve"> involve complex IP </w:t>
      </w:r>
      <w:r w:rsidR="00F46CBD">
        <w:t>rights</w:t>
      </w:r>
      <w:r>
        <w:t>, non-standard commercial considerations</w:t>
      </w:r>
      <w:r w:rsidR="00D514A2">
        <w:t>,</w:t>
      </w:r>
      <w:r>
        <w:t xml:space="preserve"> and </w:t>
      </w:r>
      <w:r w:rsidR="00D514A2">
        <w:t>involve</w:t>
      </w:r>
      <w:r>
        <w:t xml:space="preserve"> third parties, commercial / legal advice should be sought when including this clause.</w:t>
      </w:r>
    </w:p>
    <w:p w14:paraId="07A6B4A1" w14:textId="0B97C30A" w:rsidR="0012582D" w:rsidRDefault="00D514A2" w:rsidP="0012582D">
      <w:pPr>
        <w:pStyle w:val="NoteToDrafters-ASDEFCON"/>
      </w:pPr>
      <w:r>
        <w:t>If</w:t>
      </w:r>
      <w:r w:rsidR="00F46CBD">
        <w:t xml:space="preserve"> the Commonwealth is seeking specific R&amp;D activities</w:t>
      </w:r>
      <w:r w:rsidR="005D6303">
        <w:t>,</w:t>
      </w:r>
      <w:r>
        <w:t xml:space="preserve"> these </w:t>
      </w:r>
      <w:r w:rsidR="007118C9">
        <w:t xml:space="preserve">can </w:t>
      </w:r>
      <w:r>
        <w:t xml:space="preserve">be </w:t>
      </w:r>
      <w:r w:rsidR="007118C9">
        <w:t>described in</w:t>
      </w:r>
      <w:r>
        <w:t xml:space="preserve"> an annex to the DSD and referenced in clause </w:t>
      </w:r>
      <w:r>
        <w:fldChar w:fldCharType="begin"/>
      </w:r>
      <w:r>
        <w:instrText xml:space="preserve"> REF _Ref76454830 \r \h </w:instrText>
      </w:r>
      <w:r>
        <w:fldChar w:fldCharType="separate"/>
      </w:r>
      <w:r w:rsidR="00453302">
        <w:t>6.2.12.1</w:t>
      </w:r>
      <w:r>
        <w:fldChar w:fldCharType="end"/>
      </w:r>
      <w:r>
        <w:t xml:space="preserve">.  </w:t>
      </w:r>
      <w:r w:rsidR="00BA75EF">
        <w:t xml:space="preserve">If there are no requirements for R&amp;D, the clauses </w:t>
      </w:r>
      <w:r w:rsidR="005D6303">
        <w:t xml:space="preserve">can </w:t>
      </w:r>
      <w:r w:rsidR="00BA75EF">
        <w:t xml:space="preserve">be deleted and replaced with ‘Not used’.  </w:t>
      </w:r>
      <w:r>
        <w:t xml:space="preserve">If </w:t>
      </w:r>
      <w:r w:rsidR="0012582D">
        <w:t xml:space="preserve">unsure about </w:t>
      </w:r>
      <w:r w:rsidR="00E0114D">
        <w:t>the need for R&amp;D</w:t>
      </w:r>
      <w:r w:rsidR="0012582D">
        <w:t xml:space="preserve">, a note to tenderers may be inserted to include the clause pending </w:t>
      </w:r>
      <w:r w:rsidR="00E0114D">
        <w:t>a review of tender responses.</w:t>
      </w:r>
    </w:p>
    <w:p w14:paraId="4FFF2CA7" w14:textId="487B2652" w:rsidR="0012582D" w:rsidRDefault="0012582D" w:rsidP="0012582D">
      <w:pPr>
        <w:pStyle w:val="SOWTL4-ASDEFCON"/>
      </w:pPr>
      <w:bookmarkStart w:id="104" w:name="_Ref76454830"/>
      <w:r>
        <w:t xml:space="preserve">The parties acknowledge that the objectives of the research and development (R&amp;D) program are to conduct and promote </w:t>
      </w:r>
      <w:r w:rsidR="00650E89">
        <w:t>Capability-related</w:t>
      </w:r>
      <w:r w:rsidR="003F23EE">
        <w:t xml:space="preserve"> </w:t>
      </w:r>
      <w:r>
        <w:t xml:space="preserve">R&amp;D activities </w:t>
      </w:r>
      <w:r w:rsidR="001E2468">
        <w:t xml:space="preserve">with the Commonwealth and third parties </w:t>
      </w:r>
      <w:r>
        <w:t>within Australia</w:t>
      </w:r>
      <w:r w:rsidR="00931769">
        <w:t xml:space="preserve"> </w:t>
      </w:r>
      <w:r>
        <w:t>to:</w:t>
      </w:r>
      <w:bookmarkEnd w:id="104"/>
    </w:p>
    <w:p w14:paraId="0B60D7A4" w14:textId="7B4A2E76" w:rsidR="0012582D" w:rsidRDefault="0012582D" w:rsidP="0012582D">
      <w:pPr>
        <w:pStyle w:val="SOWSubL1-ASDEFCON"/>
      </w:pPr>
      <w:r>
        <w:t>drive capability improvement</w:t>
      </w:r>
      <w:r w:rsidR="00567B19">
        <w:t>s</w:t>
      </w:r>
      <w:r>
        <w:t xml:space="preserve"> over the life of the </w:t>
      </w:r>
      <w:r w:rsidR="00650E89">
        <w:t>Capability</w:t>
      </w:r>
      <w:r>
        <w:t xml:space="preserve"> to:</w:t>
      </w:r>
    </w:p>
    <w:p w14:paraId="27B49426" w14:textId="3B27603E" w:rsidR="003F23EE" w:rsidRDefault="003F23EE" w:rsidP="0012582D">
      <w:pPr>
        <w:pStyle w:val="SOWSubL2-ASDEFCON"/>
      </w:pPr>
      <w:r>
        <w:t>address emergent threats;</w:t>
      </w:r>
    </w:p>
    <w:p w14:paraId="56CAC60D" w14:textId="3B077231" w:rsidR="0012582D" w:rsidRDefault="0012582D" w:rsidP="0012582D">
      <w:pPr>
        <w:pStyle w:val="SOWSubL2-ASDEFCON"/>
      </w:pPr>
      <w:r>
        <w:t>exploit emergent technology and other innovations as appropriate; and</w:t>
      </w:r>
    </w:p>
    <w:p w14:paraId="3C1CBCF6" w14:textId="2B46F8BA" w:rsidR="0012582D" w:rsidRDefault="00EA1CAB" w:rsidP="0012582D">
      <w:pPr>
        <w:pStyle w:val="SOWSubL2-ASDEFCON"/>
      </w:pPr>
      <w:r>
        <w:fldChar w:fldCharType="begin">
          <w:ffData>
            <w:name w:val="Text32"/>
            <w:enabled/>
            <w:calcOnExit w:val="0"/>
            <w:textInput>
              <w:default w:val="[…DRAFTER TO INSERT…]"/>
            </w:textInput>
          </w:ffData>
        </w:fldChar>
      </w:r>
      <w:r>
        <w:instrText xml:space="preserve"> FORMTEXT </w:instrText>
      </w:r>
      <w:r>
        <w:fldChar w:fldCharType="separate"/>
      </w:r>
      <w:r w:rsidR="00453302">
        <w:rPr>
          <w:noProof/>
        </w:rPr>
        <w:t>[…DRAFTER TO INSERT…]</w:t>
      </w:r>
      <w:r>
        <w:fldChar w:fldCharType="end"/>
      </w:r>
      <w:r w:rsidR="0012582D">
        <w:t>;</w:t>
      </w:r>
    </w:p>
    <w:p w14:paraId="3589F3D9" w14:textId="38C0FAAD" w:rsidR="0012582D" w:rsidRDefault="0012582D" w:rsidP="0012582D">
      <w:pPr>
        <w:pStyle w:val="SOWSubL1-ASDEFCON"/>
      </w:pPr>
      <w:r>
        <w:t xml:space="preserve">enable the </w:t>
      </w:r>
      <w:r w:rsidR="003F23EE">
        <w:t>Commonwealth</w:t>
      </w:r>
      <w:r w:rsidR="003D1487">
        <w:t xml:space="preserve"> </w:t>
      </w:r>
      <w:r>
        <w:t xml:space="preserve">to continue to meet operational needs over </w:t>
      </w:r>
      <w:r w:rsidR="003F23EE">
        <w:t>the</w:t>
      </w:r>
      <w:r>
        <w:t xml:space="preserve"> life</w:t>
      </w:r>
      <w:r w:rsidR="003F23EE">
        <w:t xml:space="preserve"> of the </w:t>
      </w:r>
      <w:r w:rsidR="00650E89">
        <w:t>Capability</w:t>
      </w:r>
      <w:r>
        <w:t>; and</w:t>
      </w:r>
    </w:p>
    <w:p w14:paraId="085C9471" w14:textId="77777777" w:rsidR="0012582D" w:rsidRDefault="0012582D" w:rsidP="0012582D">
      <w:pPr>
        <w:pStyle w:val="SOWSubL1-ASDEFCON"/>
      </w:pPr>
      <w:r>
        <w:t>as part of the AIC program:</w:t>
      </w:r>
    </w:p>
    <w:p w14:paraId="62B766E6" w14:textId="758432C0" w:rsidR="0012582D" w:rsidRDefault="009427D8" w:rsidP="0012582D">
      <w:pPr>
        <w:pStyle w:val="SOWSubL2-ASDEFCON"/>
      </w:pPr>
      <w:r>
        <w:t>establish</w:t>
      </w:r>
      <w:r w:rsidR="0012582D">
        <w:t xml:space="preserve"> </w:t>
      </w:r>
      <w:r w:rsidR="00931769">
        <w:t xml:space="preserve">or expand </w:t>
      </w:r>
      <w:r w:rsidR="0012582D">
        <w:t>ANZ Industr</w:t>
      </w:r>
      <w:r w:rsidR="00F917EC">
        <w:t>ial</w:t>
      </w:r>
      <w:r w:rsidR="0012582D">
        <w:t xml:space="preserve"> Capabilities </w:t>
      </w:r>
      <w:r>
        <w:t>that</w:t>
      </w:r>
      <w:r w:rsidR="0012582D">
        <w:t xml:space="preserve"> </w:t>
      </w:r>
      <w:r w:rsidR="00931769">
        <w:t xml:space="preserve">enhance </w:t>
      </w:r>
      <w:r w:rsidR="0012582D">
        <w:t xml:space="preserve">Sovereignty </w:t>
      </w:r>
      <w:r w:rsidR="003F23EE">
        <w:t>in relation to</w:t>
      </w:r>
      <w:r>
        <w:t xml:space="preserve"> </w:t>
      </w:r>
      <w:r w:rsidR="00931769">
        <w:t xml:space="preserve">the evolution and </w:t>
      </w:r>
      <w:r>
        <w:t xml:space="preserve">support </w:t>
      </w:r>
      <w:r w:rsidR="00931769">
        <w:t>of</w:t>
      </w:r>
      <w:r w:rsidR="0012582D" w:rsidRPr="002C5CAD">
        <w:t xml:space="preserve"> the M</w:t>
      </w:r>
      <w:r w:rsidR="0012582D">
        <w:t>ateriel System; and</w:t>
      </w:r>
    </w:p>
    <w:p w14:paraId="30F37A12" w14:textId="397329C7" w:rsidR="0012582D" w:rsidRDefault="0012582D" w:rsidP="0012582D">
      <w:pPr>
        <w:pStyle w:val="SOWSubL2-ASDEFCON"/>
      </w:pPr>
      <w:r w:rsidRPr="00E752EC">
        <w:t xml:space="preserve">involve Australian Industry in </w:t>
      </w:r>
      <w:r w:rsidR="003F23EE">
        <w:t xml:space="preserve">innovation and </w:t>
      </w:r>
      <w:r>
        <w:t>R&amp;D</w:t>
      </w:r>
      <w:r w:rsidR="00650E89">
        <w:t>, particularly to enhance and expand the products available from the Australian industrial base, which can then be used to meet</w:t>
      </w:r>
      <w:r>
        <w:t xml:space="preserve"> the objectives </w:t>
      </w:r>
      <w:r w:rsidR="00650E89">
        <w:t>identified at</w:t>
      </w:r>
      <w:r>
        <w:t xml:space="preserve"> </w:t>
      </w:r>
      <w:r w:rsidR="006A3867">
        <w:t>subclauses</w:t>
      </w:r>
      <w:r>
        <w:t> a and b</w:t>
      </w:r>
      <w:r w:rsidR="00650E89">
        <w:t xml:space="preserve"> above</w:t>
      </w:r>
      <w:r>
        <w:t xml:space="preserve">, </w:t>
      </w:r>
      <w:r w:rsidR="00FC1234">
        <w:t xml:space="preserve">and </w:t>
      </w:r>
      <w:r>
        <w:t xml:space="preserve">support other Defence </w:t>
      </w:r>
      <w:r w:rsidR="00FC1234">
        <w:t xml:space="preserve">and international </w:t>
      </w:r>
      <w:r>
        <w:t>programs.</w:t>
      </w:r>
    </w:p>
    <w:p w14:paraId="5FD388C2" w14:textId="6A4B908A" w:rsidR="0012582D" w:rsidRDefault="0012582D" w:rsidP="0012582D">
      <w:pPr>
        <w:pStyle w:val="SOWTL4-ASDEFCON"/>
      </w:pPr>
      <w:r w:rsidRPr="006F2FFD">
        <w:t xml:space="preserve">The Contractor shall implement </w:t>
      </w:r>
      <w:r>
        <w:t>and manage the</w:t>
      </w:r>
      <w:r w:rsidRPr="006F2FFD">
        <w:t xml:space="preserve"> R&amp;D program in accordance with the </w:t>
      </w:r>
      <w:r>
        <w:t xml:space="preserve">Approved </w:t>
      </w:r>
      <w:r w:rsidR="0081369A">
        <w:t>CEMP</w:t>
      </w:r>
      <w:r>
        <w:t>,</w:t>
      </w:r>
      <w:r w:rsidRPr="004134DD">
        <w:t xml:space="preserve"> this clause</w:t>
      </w:r>
      <w:r w:rsidR="003F23EE">
        <w:t xml:space="preserve"> </w:t>
      </w:r>
      <w:r w:rsidR="003F23EE">
        <w:fldChar w:fldCharType="begin"/>
      </w:r>
      <w:r w:rsidR="003F23EE">
        <w:instrText xml:space="preserve"> REF _Ref76459709 \w \h </w:instrText>
      </w:r>
      <w:r w:rsidR="003F23EE">
        <w:fldChar w:fldCharType="separate"/>
      </w:r>
      <w:r w:rsidR="00453302">
        <w:t>6.2.12</w:t>
      </w:r>
      <w:r w:rsidR="003F23EE">
        <w:fldChar w:fldCharType="end"/>
      </w:r>
      <w:r>
        <w:t>, and the Approved</w:t>
      </w:r>
      <w:r w:rsidR="0081369A" w:rsidRPr="0081369A">
        <w:t xml:space="preserve"> </w:t>
      </w:r>
      <w:r w:rsidR="0081369A">
        <w:t>AIC Plan</w:t>
      </w:r>
      <w:r w:rsidRPr="006F2FFD">
        <w:t>.</w:t>
      </w:r>
    </w:p>
    <w:p w14:paraId="31E794F0" w14:textId="2C693A56" w:rsidR="008A5676" w:rsidRDefault="008A5676" w:rsidP="008A5676">
      <w:pPr>
        <w:pStyle w:val="NoteToDrafters-ASDEFCON"/>
      </w:pPr>
      <w:r>
        <w:t xml:space="preserve">Note to drafters:  The following clause provides the framework for setting out any known R&amp;D </w:t>
      </w:r>
      <w:r w:rsidR="00AC3591">
        <w:t>opportunities</w:t>
      </w:r>
      <w:r w:rsidR="0047207C">
        <w:t xml:space="preserve"> (at Annex A to this DSD)</w:t>
      </w:r>
      <w:r>
        <w:t xml:space="preserve">, which the Commonwealth wishes to pursue </w:t>
      </w:r>
      <w:r w:rsidR="0047207C">
        <w:t>under the Contract</w:t>
      </w:r>
      <w:r w:rsidR="002A23EA">
        <w:t xml:space="preserve">.  The description </w:t>
      </w:r>
      <w:r w:rsidR="0047207C">
        <w:t>of</w:t>
      </w:r>
      <w:r w:rsidR="002A23EA">
        <w:t xml:space="preserve"> each R&amp;D opportunity should be sufficient to enable both parties to understand the scope of the activity and the outcomes being sought</w:t>
      </w:r>
      <w:r w:rsidR="0047207C">
        <w:t xml:space="preserve">, including </w:t>
      </w:r>
      <w:r w:rsidR="0047207C" w:rsidRPr="004020CF">
        <w:t>tasks to be undertaken</w:t>
      </w:r>
      <w:r w:rsidR="0047207C">
        <w:t>,</w:t>
      </w:r>
      <w:r w:rsidR="0047207C" w:rsidRPr="004020CF">
        <w:t xml:space="preserve"> reports to be delivered</w:t>
      </w:r>
      <w:r w:rsidR="0047207C">
        <w:t>, and stakeholders to be engaged, including</w:t>
      </w:r>
      <w:r w:rsidR="0047207C" w:rsidRPr="004020CF">
        <w:t xml:space="preserve">, where </w:t>
      </w:r>
      <w:r w:rsidR="0047207C">
        <w:t>required</w:t>
      </w:r>
      <w:r w:rsidR="0047207C" w:rsidRPr="004020CF">
        <w:t>, a specification</w:t>
      </w:r>
      <w:r w:rsidR="002A23EA">
        <w:t xml:space="preserve">.  By its nature, R&amp;D </w:t>
      </w:r>
      <w:r w:rsidR="00AC3591">
        <w:t>opportunities</w:t>
      </w:r>
      <w:r w:rsidR="002A23EA">
        <w:t xml:space="preserve"> may not produce any tangible outcomes of utility to Defence.  If there are no known R&amp;D </w:t>
      </w:r>
      <w:r w:rsidR="00AC3591">
        <w:t>opportunities</w:t>
      </w:r>
      <w:r w:rsidR="002A23EA">
        <w:t xml:space="preserve"> when the RFT is being drafted, but the Capability Manager wishes to retain the R&amp;D framework in the Contract, drafters should either delete the following clause or amend it accordingly.</w:t>
      </w:r>
    </w:p>
    <w:p w14:paraId="65AB6450" w14:textId="503E1660" w:rsidR="008A5676" w:rsidRDefault="008A5676" w:rsidP="0012582D">
      <w:pPr>
        <w:pStyle w:val="SOWTL4-ASDEFCON"/>
      </w:pPr>
      <w:bookmarkStart w:id="105" w:name="_Ref81460569"/>
      <w:r>
        <w:t>The Contractor shall:</w:t>
      </w:r>
      <w:bookmarkEnd w:id="105"/>
    </w:p>
    <w:p w14:paraId="693D0AF4" w14:textId="15FF46A2" w:rsidR="008A5676" w:rsidRDefault="00233367" w:rsidP="008A5676">
      <w:pPr>
        <w:pStyle w:val="SOWSubL1-ASDEFCON"/>
      </w:pPr>
      <w:r>
        <w:t xml:space="preserve">undertake </w:t>
      </w:r>
      <w:r w:rsidR="00A53277">
        <w:t>the R&amp;D opportunities identified at Annex A to this DSD; and</w:t>
      </w:r>
    </w:p>
    <w:p w14:paraId="4A3D2E4C" w14:textId="2501B897" w:rsidR="008A5676" w:rsidRDefault="00233367" w:rsidP="008A5676">
      <w:pPr>
        <w:pStyle w:val="SOWSubL1-ASDEFCON"/>
      </w:pPr>
      <w:bookmarkStart w:id="106" w:name="_Ref81910981"/>
      <w:r>
        <w:t xml:space="preserve">investigate and pursue </w:t>
      </w:r>
      <w:r w:rsidR="008A5676">
        <w:t xml:space="preserve">other </w:t>
      </w:r>
      <w:r>
        <w:t xml:space="preserve">potential </w:t>
      </w:r>
      <w:r w:rsidR="008A5676">
        <w:t xml:space="preserve">R&amp;D opportunities, as may be identified from time-to-time in accordance with clause </w:t>
      </w:r>
      <w:r w:rsidR="002315E7">
        <w:fldChar w:fldCharType="begin"/>
      </w:r>
      <w:r w:rsidR="002315E7">
        <w:instrText xml:space="preserve"> REF _Ref122588527 \r \h </w:instrText>
      </w:r>
      <w:r w:rsidR="002315E7">
        <w:fldChar w:fldCharType="separate"/>
      </w:r>
      <w:r w:rsidR="00453302">
        <w:t>6.2.12.4</w:t>
      </w:r>
      <w:r w:rsidR="002315E7">
        <w:fldChar w:fldCharType="end"/>
      </w:r>
      <w:r w:rsidR="0031077A">
        <w:t xml:space="preserve"> or otherwise by the Commonwealth</w:t>
      </w:r>
      <w:r w:rsidR="008A5676">
        <w:t>.</w:t>
      </w:r>
      <w:bookmarkEnd w:id="106"/>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22411" w14:paraId="47F971A5" w14:textId="77777777" w:rsidTr="00622411">
        <w:tc>
          <w:tcPr>
            <w:tcW w:w="9072" w:type="dxa"/>
            <w:shd w:val="clear" w:color="auto" w:fill="auto"/>
          </w:tcPr>
          <w:p w14:paraId="4789B3BD" w14:textId="6C588C44" w:rsidR="00622411" w:rsidRDefault="00622411" w:rsidP="00042497">
            <w:pPr>
              <w:pStyle w:val="ASDEFCONOption"/>
              <w:keepNext w:val="0"/>
            </w:pPr>
            <w:bookmarkStart w:id="107" w:name="_Ref81461112"/>
            <w:bookmarkStart w:id="108" w:name="_Ref491692194"/>
            <w:r>
              <w:t xml:space="preserve">Option: </w:t>
            </w:r>
            <w:r w:rsidR="0006331E">
              <w:t xml:space="preserve"> Include the following clauses if the Capability Manager wishes </w:t>
            </w:r>
            <w:r w:rsidR="00D83595">
              <w:t xml:space="preserve">the Contractor </w:t>
            </w:r>
            <w:r w:rsidR="0006331E">
              <w:t xml:space="preserve">to </w:t>
            </w:r>
            <w:r w:rsidR="00D83595">
              <w:t xml:space="preserve">identify and </w:t>
            </w:r>
            <w:r w:rsidR="0006331E">
              <w:t>pursue additional R&amp;D opportunities during the Term.</w:t>
            </w:r>
          </w:p>
          <w:p w14:paraId="08C1299D" w14:textId="77777777" w:rsidR="00622411" w:rsidRDefault="00622411" w:rsidP="00622411">
            <w:pPr>
              <w:pStyle w:val="SOWTL4-ASDEFCON"/>
            </w:pPr>
            <w:bookmarkStart w:id="109" w:name="_Ref122588527"/>
            <w:r>
              <w:t>The Contractor shall use its best endeavours to identify potential R&amp;D opportunities and shall actively consult with the Commonwealth, its Approved Subcontractors and third parties (including industry, academia and other</w:t>
            </w:r>
            <w:r w:rsidRPr="00A33E77">
              <w:t xml:space="preserve"> Commonwealth organisation</w:t>
            </w:r>
            <w:r>
              <w:t>s) to identify potential R&amp;D opportunities for consideration.</w:t>
            </w:r>
            <w:bookmarkEnd w:id="107"/>
            <w:bookmarkEnd w:id="109"/>
          </w:p>
          <w:p w14:paraId="7566183D" w14:textId="22D1CD9C" w:rsidR="00622411" w:rsidRDefault="00622411" w:rsidP="00622411">
            <w:pPr>
              <w:pStyle w:val="SOWTL4-ASDEFCON"/>
            </w:pPr>
            <w:bookmarkStart w:id="110" w:name="_Ref81464805"/>
            <w:r>
              <w:t xml:space="preserve">For each of the potential R&amp;D opportunities identified by either party and, except where otherwise notified in writing by the Commonwealth in relation to a potential R&amp;D opportunity identified by the Contractor pursuant to clause </w:t>
            </w:r>
            <w:r w:rsidR="002315E7">
              <w:fldChar w:fldCharType="begin"/>
            </w:r>
            <w:r w:rsidR="002315E7">
              <w:instrText xml:space="preserve"> REF _Ref122588527 \r \h </w:instrText>
            </w:r>
            <w:r w:rsidR="002315E7">
              <w:fldChar w:fldCharType="separate"/>
            </w:r>
            <w:r w:rsidR="00453302">
              <w:t>6.2.12.4</w:t>
            </w:r>
            <w:r w:rsidR="002315E7">
              <w:fldChar w:fldCharType="end"/>
            </w:r>
            <w:r>
              <w:t xml:space="preserve">, the Contractor shall prepare and submit to the Commonwealth Representative an initial assessment of each potential R&amp;D opportunity in accordance with clause </w:t>
            </w:r>
            <w:r>
              <w:fldChar w:fldCharType="begin"/>
            </w:r>
            <w:r>
              <w:instrText xml:space="preserve"> REF _Ref491692010 \r \h </w:instrText>
            </w:r>
            <w:r>
              <w:fldChar w:fldCharType="separate"/>
            </w:r>
            <w:r w:rsidR="00453302">
              <w:t>6.2.12.6</w:t>
            </w:r>
            <w:r>
              <w:fldChar w:fldCharType="end"/>
            </w:r>
            <w:r>
              <w:t>.</w:t>
            </w:r>
          </w:p>
          <w:p w14:paraId="68BCE2CE" w14:textId="77777777" w:rsidR="00622411" w:rsidRDefault="00622411" w:rsidP="00622411">
            <w:pPr>
              <w:pStyle w:val="SOWTL4-ASDEFCON"/>
              <w:keepNext/>
            </w:pPr>
            <w:bookmarkStart w:id="111" w:name="_Ref491692010"/>
            <w:r>
              <w:t>An initial assessment of a potential R&amp;D opportunity shall include the following:</w:t>
            </w:r>
            <w:bookmarkEnd w:id="111"/>
          </w:p>
          <w:p w14:paraId="3155E269" w14:textId="77777777" w:rsidR="00622411" w:rsidRDefault="00622411" w:rsidP="00622411">
            <w:pPr>
              <w:pStyle w:val="SOWSubL1-ASDEFCON"/>
            </w:pPr>
            <w:r>
              <w:t>an outline of the nature and scope of the potential R&amp;D opportunity;</w:t>
            </w:r>
          </w:p>
          <w:p w14:paraId="46DBAD5C" w14:textId="77777777" w:rsidR="00622411" w:rsidRDefault="00622411" w:rsidP="00622411">
            <w:pPr>
              <w:pStyle w:val="SOWSubL1-ASDEFCON"/>
            </w:pPr>
            <w:r>
              <w:t>an indication of the effort required to implement the potential R&amp;D opportunity, including the implications for the Commonwealth, Contractor, Subcontractors and third parties (as applicable);</w:t>
            </w:r>
          </w:p>
          <w:p w14:paraId="74968CBE" w14:textId="77777777" w:rsidR="00622411" w:rsidRDefault="00622411" w:rsidP="00622411">
            <w:pPr>
              <w:pStyle w:val="SOWSubL1-ASDEFCON"/>
            </w:pPr>
            <w:r>
              <w:t>an outline of the costs, benefits and risks of implementing the potential R&amp;D opportunity; and</w:t>
            </w:r>
          </w:p>
          <w:p w14:paraId="4EA24B8F" w14:textId="77777777" w:rsidR="00622411" w:rsidRDefault="00622411" w:rsidP="00622411">
            <w:pPr>
              <w:pStyle w:val="SOWSubL1-ASDEFCON"/>
            </w:pPr>
            <w:r>
              <w:t>any other information that assists with understanding the potential R&amp;D opportunity and its implications for the Commonwealth, the Products Being Supported, or the Capability or Capabilities to which those Products relate.</w:t>
            </w:r>
          </w:p>
          <w:p w14:paraId="43399493" w14:textId="77777777" w:rsidR="00622411" w:rsidRDefault="00622411" w:rsidP="00622411">
            <w:pPr>
              <w:pStyle w:val="SOWTL4-ASDEFCON"/>
            </w:pPr>
            <w:bookmarkStart w:id="112" w:name="_Ref42533669"/>
            <w:bookmarkEnd w:id="108"/>
            <w:bookmarkEnd w:id="110"/>
            <w:r>
              <w:t>The Commonwealth shall, as applicable:</w:t>
            </w:r>
            <w:bookmarkEnd w:id="112"/>
          </w:p>
          <w:p w14:paraId="1305AD43" w14:textId="77777777" w:rsidR="00622411" w:rsidRDefault="00622411" w:rsidP="00622411">
            <w:pPr>
              <w:pStyle w:val="SOWSubL1-ASDEFCON"/>
            </w:pPr>
            <w:r>
              <w:t>advise the Contractor of its priorities in relation to any potential R&amp;D opportunities;</w:t>
            </w:r>
          </w:p>
          <w:p w14:paraId="5BD49F5B" w14:textId="3FB9CE55" w:rsidR="00622411" w:rsidRDefault="00622411" w:rsidP="00622411">
            <w:pPr>
              <w:pStyle w:val="SOWSubL1-ASDEFCON"/>
            </w:pPr>
            <w:bookmarkStart w:id="113" w:name="_Ref122588663"/>
            <w:r>
              <w:t xml:space="preserve">provide Approval or otherwise of any potential R&amp;D opportunities using the information provided by the Contractor under clauses </w:t>
            </w:r>
            <w:r>
              <w:fldChar w:fldCharType="begin"/>
            </w:r>
            <w:r>
              <w:instrText xml:space="preserve"> REF _Ref81464805 \r \h </w:instrText>
            </w:r>
            <w:r>
              <w:fldChar w:fldCharType="separate"/>
            </w:r>
            <w:r w:rsidR="00453302">
              <w:t>6.2.12.5</w:t>
            </w:r>
            <w:r>
              <w:fldChar w:fldCharType="end"/>
            </w:r>
            <w:r>
              <w:t xml:space="preserve"> and </w:t>
            </w:r>
            <w:r>
              <w:fldChar w:fldCharType="begin"/>
            </w:r>
            <w:r>
              <w:instrText xml:space="preserve"> REF _Ref491692010 \r \h </w:instrText>
            </w:r>
            <w:r>
              <w:fldChar w:fldCharType="separate"/>
            </w:r>
            <w:r w:rsidR="00453302">
              <w:t>6.2.12.6</w:t>
            </w:r>
            <w:r>
              <w:fldChar w:fldCharType="end"/>
            </w:r>
            <w:r>
              <w:t xml:space="preserve">; </w:t>
            </w:r>
            <w:r w:rsidR="00D83595">
              <w:t>and</w:t>
            </w:r>
            <w:bookmarkEnd w:id="113"/>
          </w:p>
          <w:p w14:paraId="19616B82" w14:textId="7AAB4786" w:rsidR="00622411" w:rsidRDefault="00622411" w:rsidP="00D83595">
            <w:pPr>
              <w:pStyle w:val="SOWSubL1-ASDEFCON"/>
            </w:pPr>
            <w:bookmarkStart w:id="114" w:name="_Ref47240569"/>
            <w:r>
              <w:t>where additional funding is required to continue to pursue a potential R&amp;D opportunity, or to change an Approved R&amp;D opportunity, advise the Contractor as to the likely timeframes when this funding may be available</w:t>
            </w:r>
            <w:bookmarkEnd w:id="114"/>
            <w:r>
              <w:t>.</w:t>
            </w:r>
          </w:p>
          <w:p w14:paraId="49662CCC" w14:textId="77777777" w:rsidR="00622411" w:rsidRDefault="00622411" w:rsidP="00622411">
            <w:pPr>
              <w:pStyle w:val="SOWTL4-ASDEFCON"/>
            </w:pPr>
            <w:bookmarkStart w:id="115" w:name="_Ref42533767"/>
            <w:r>
              <w:t>In those circumstances where the Commonwealth is required to provide additional funding under the Contract to pursue or amend an R&amp;D opportunity:</w:t>
            </w:r>
          </w:p>
          <w:p w14:paraId="6FD16E64" w14:textId="77777777" w:rsidR="00622411" w:rsidRDefault="00622411" w:rsidP="00622411">
            <w:pPr>
              <w:pStyle w:val="SOWSubL1-ASDEFCON"/>
            </w:pPr>
            <w:r>
              <w:t>the Commonwealth will notify the Contractor whether it wishes to undertake the R&amp;D opportunity under a CCP to the Contract or as an S&amp;Q Service; and</w:t>
            </w:r>
          </w:p>
          <w:p w14:paraId="5084DBD4" w14:textId="51F53324" w:rsidR="00622411" w:rsidRDefault="00622411" w:rsidP="00622411">
            <w:pPr>
              <w:pStyle w:val="SOWSubL1-ASDEFCON"/>
            </w:pPr>
            <w:r>
              <w:t xml:space="preserve">the Contractor shall, within 20 Working Days (or such longer period agreed between the parties) after the Contractor has been notified of the Commonwealth’s Approval under clause </w:t>
            </w:r>
            <w:r w:rsidR="002315E7">
              <w:fldChar w:fldCharType="begin"/>
            </w:r>
            <w:r w:rsidR="002315E7">
              <w:instrText xml:space="preserve"> REF _Ref122588663 \w \h </w:instrText>
            </w:r>
            <w:r w:rsidR="002315E7">
              <w:fldChar w:fldCharType="separate"/>
            </w:r>
            <w:r w:rsidR="00453302">
              <w:t>6.2.12.7b</w:t>
            </w:r>
            <w:r w:rsidR="002315E7">
              <w:fldChar w:fldCharType="end"/>
            </w:r>
            <w:r>
              <w:t>, either</w:t>
            </w:r>
            <w:r w:rsidRPr="007D0B62">
              <w:t xml:space="preserve"> </w:t>
            </w:r>
            <w:r>
              <w:t>prepare and submit to the Commonwealth (as applicable):</w:t>
            </w:r>
          </w:p>
          <w:p w14:paraId="13F22444" w14:textId="77777777" w:rsidR="00622411" w:rsidRDefault="00622411" w:rsidP="00622411">
            <w:pPr>
              <w:pStyle w:val="SOWSubL2-ASDEFCON"/>
            </w:pPr>
            <w:r>
              <w:t>a CCP in accordance with clause 11.1 of the COC; or</w:t>
            </w:r>
          </w:p>
          <w:p w14:paraId="4B660CC9" w14:textId="77777777" w:rsidR="00622411" w:rsidRDefault="00622411" w:rsidP="00622411">
            <w:pPr>
              <w:pStyle w:val="SOWSubL2-ASDEFCON"/>
            </w:pPr>
            <w:r>
              <w:t>an S&amp;Q Quote in accordance with clause 3.15 of the COC.</w:t>
            </w:r>
            <w:bookmarkEnd w:id="115"/>
          </w:p>
          <w:p w14:paraId="25054AD2" w14:textId="77777777" w:rsidR="00622411" w:rsidRDefault="00622411" w:rsidP="00622411">
            <w:pPr>
              <w:pStyle w:val="SOWTL4-ASDEFCON"/>
            </w:pPr>
            <w:bookmarkStart w:id="116" w:name="_Ref42533812"/>
            <w:r>
              <w:t xml:space="preserve">The Contractor shall not commence the implementation of an Approved R&amp;D opportunity </w:t>
            </w:r>
            <w:r w:rsidRPr="008A1B94">
              <w:t xml:space="preserve">and neither party will be under an obligation to agree to implement an Approved </w:t>
            </w:r>
            <w:r>
              <w:t>R&amp;D opportunity until</w:t>
            </w:r>
            <w:r w:rsidRPr="00C1753A">
              <w:t xml:space="preserve"> </w:t>
            </w:r>
            <w:r>
              <w:t>either (as applicable):</w:t>
            </w:r>
          </w:p>
          <w:p w14:paraId="57141EEC" w14:textId="06FA3178" w:rsidR="00622411" w:rsidRDefault="00622411" w:rsidP="00622411">
            <w:pPr>
              <w:pStyle w:val="SOWSubL1-ASDEFCON"/>
            </w:pPr>
            <w:r>
              <w:t xml:space="preserve">the CCP </w:t>
            </w:r>
            <w:r w:rsidRPr="008A1B94">
              <w:t xml:space="preserve">to implement the Approved </w:t>
            </w:r>
            <w:r>
              <w:t xml:space="preserve">R&amp;D opportunity under clause </w:t>
            </w:r>
            <w:r>
              <w:fldChar w:fldCharType="begin"/>
            </w:r>
            <w:r>
              <w:instrText xml:space="preserve"> REF _Ref42533767 \r \h </w:instrText>
            </w:r>
            <w:r>
              <w:fldChar w:fldCharType="separate"/>
            </w:r>
            <w:r w:rsidR="00453302">
              <w:t>6.2.12.8</w:t>
            </w:r>
            <w:r>
              <w:fldChar w:fldCharType="end"/>
            </w:r>
            <w:r>
              <w:t xml:space="preserve"> is signed by both parties; or</w:t>
            </w:r>
          </w:p>
          <w:p w14:paraId="39F32C43" w14:textId="455632FC" w:rsidR="00622411" w:rsidRDefault="00622411" w:rsidP="00622411">
            <w:pPr>
              <w:pStyle w:val="SOWSubL1-ASDEFCON"/>
            </w:pPr>
            <w:r>
              <w:t xml:space="preserve">the S&amp;Q Order </w:t>
            </w:r>
            <w:r w:rsidRPr="008A1B94">
              <w:t xml:space="preserve">to implement the Approved </w:t>
            </w:r>
            <w:r>
              <w:t xml:space="preserve">R&amp;D opportunity under clause </w:t>
            </w:r>
            <w:r>
              <w:fldChar w:fldCharType="begin"/>
            </w:r>
            <w:r>
              <w:instrText xml:space="preserve"> REF _Ref42533767 \r \h </w:instrText>
            </w:r>
            <w:r>
              <w:fldChar w:fldCharType="separate"/>
            </w:r>
            <w:r w:rsidR="00453302">
              <w:t>6.2.12.8</w:t>
            </w:r>
            <w:r>
              <w:fldChar w:fldCharType="end"/>
            </w:r>
            <w:r>
              <w:t xml:space="preserve"> is executed by the Commonwealth.</w:t>
            </w:r>
            <w:bookmarkEnd w:id="116"/>
          </w:p>
          <w:p w14:paraId="2CD6D015" w14:textId="6E2939A9" w:rsidR="00622411" w:rsidRDefault="00622411" w:rsidP="00622411">
            <w:pPr>
              <w:pStyle w:val="SOWTL4-ASDEFCON"/>
            </w:pPr>
            <w:r>
              <w:t xml:space="preserve">Subject to clause </w:t>
            </w:r>
            <w:r>
              <w:fldChar w:fldCharType="begin"/>
            </w:r>
            <w:r>
              <w:instrText xml:space="preserve"> REF _Ref42533812 \r \h </w:instrText>
            </w:r>
            <w:r>
              <w:fldChar w:fldCharType="separate"/>
            </w:r>
            <w:r w:rsidR="00453302">
              <w:t>6.2.12.9</w:t>
            </w:r>
            <w:r>
              <w:fldChar w:fldCharType="end"/>
            </w:r>
            <w:r>
              <w:t>, the Contractor shall implement each Approved R&amp;D opportunity in accordance with the Contract (as amended by the CCP or the S&amp;Q Order (as applicable)).</w:t>
            </w:r>
          </w:p>
        </w:tc>
      </w:tr>
    </w:tbl>
    <w:p w14:paraId="6B51E455" w14:textId="77777777" w:rsidR="00F60398" w:rsidRDefault="00F60398" w:rsidP="00F60398">
      <w:pPr>
        <w:pStyle w:val="ASDEFCONOptionSpace"/>
      </w:pPr>
    </w:p>
    <w:p w14:paraId="54FFCB2F" w14:textId="2E0E07E7" w:rsidR="00E42456" w:rsidRDefault="00E42456" w:rsidP="00E42456">
      <w:pPr>
        <w:pStyle w:val="SOWTL4-ASDEFCON"/>
      </w:pPr>
      <w:r w:rsidRPr="006F2FFD">
        <w:t xml:space="preserve">The Contractor shall report </w:t>
      </w:r>
      <w:r>
        <w:t>on the</w:t>
      </w:r>
      <w:r w:rsidRPr="006F2FFD">
        <w:t xml:space="preserve"> R&amp;D program</w:t>
      </w:r>
      <w:r>
        <w:t xml:space="preserve"> and each </w:t>
      </w:r>
      <w:r w:rsidR="00F10EE8">
        <w:t xml:space="preserve">R&amp;D opportunity at Annex A to this DSD and each subsequently </w:t>
      </w:r>
      <w:r>
        <w:t xml:space="preserve">Approved R&amp;D </w:t>
      </w:r>
      <w:r w:rsidR="006B0C45">
        <w:t>opportunity</w:t>
      </w:r>
      <w:r>
        <w:t>:</w:t>
      </w:r>
    </w:p>
    <w:p w14:paraId="7422B542" w14:textId="7100A330" w:rsidR="00E42456" w:rsidRDefault="00E42456" w:rsidP="00E42456">
      <w:pPr>
        <w:pStyle w:val="SOWSubL1-ASDEFCON"/>
      </w:pPr>
      <w:r>
        <w:t xml:space="preserve">in accordance with the </w:t>
      </w:r>
      <w:r w:rsidR="007B3816">
        <w:t xml:space="preserve">implementation plan for the R&amp;D opportunity </w:t>
      </w:r>
      <w:r w:rsidR="00F10EE8">
        <w:t>(if applicable)</w:t>
      </w:r>
      <w:r>
        <w:t>;</w:t>
      </w:r>
    </w:p>
    <w:p w14:paraId="72908BC7" w14:textId="54DDFFFE" w:rsidR="00E42456" w:rsidRDefault="007B3816" w:rsidP="00E42456">
      <w:pPr>
        <w:pStyle w:val="SOWSubL1-ASDEFCON"/>
      </w:pPr>
      <w:r>
        <w:t>as part of</w:t>
      </w:r>
      <w:r w:rsidR="00E42456" w:rsidRPr="006F2FFD">
        <w:t xml:space="preserve"> the </w:t>
      </w:r>
      <w:r w:rsidR="00E42456">
        <w:t xml:space="preserve">Engineering Support reporting </w:t>
      </w:r>
      <w:r w:rsidR="00E42456" w:rsidRPr="0090011B">
        <w:t xml:space="preserve">required </w:t>
      </w:r>
      <w:r w:rsidR="00E42456">
        <w:t>under</w:t>
      </w:r>
      <w:r w:rsidR="00E42456" w:rsidRPr="0090011B">
        <w:t xml:space="preserve"> clause </w:t>
      </w:r>
      <w:r w:rsidR="00E42456">
        <w:t>5.2</w:t>
      </w:r>
      <w:r w:rsidR="00E42456" w:rsidRPr="0090011B">
        <w:t xml:space="preserve"> of the SOW</w:t>
      </w:r>
      <w:r w:rsidR="00E42456">
        <w:t>;</w:t>
      </w:r>
    </w:p>
    <w:p w14:paraId="3834786A" w14:textId="77777777" w:rsidR="007B3816" w:rsidRDefault="00E42456" w:rsidP="00E42456">
      <w:pPr>
        <w:pStyle w:val="SOWSubL1-ASDEFCON"/>
      </w:pPr>
      <w:r>
        <w:t xml:space="preserve">as part of the Engineering Support reviews </w:t>
      </w:r>
      <w:r w:rsidRPr="0090011B">
        <w:t xml:space="preserve">required </w:t>
      </w:r>
      <w:r>
        <w:t>under</w:t>
      </w:r>
      <w:r w:rsidRPr="0090011B">
        <w:t xml:space="preserve"> clause </w:t>
      </w:r>
      <w:r>
        <w:t>5.3</w:t>
      </w:r>
      <w:r w:rsidRPr="0090011B">
        <w:t xml:space="preserve"> of the SOW</w:t>
      </w:r>
      <w:r w:rsidR="007B3816">
        <w:t>; and</w:t>
      </w:r>
    </w:p>
    <w:p w14:paraId="2E4F333A" w14:textId="4B1B60EB" w:rsidR="00E42456" w:rsidRDefault="007B3816" w:rsidP="00E42456">
      <w:pPr>
        <w:pStyle w:val="SOWSubL1-ASDEFCON"/>
      </w:pPr>
      <w:r>
        <w:t>within the CSR</w:t>
      </w:r>
      <w:r w:rsidR="00E42456" w:rsidRPr="006F2FFD">
        <w:t>.</w:t>
      </w:r>
    </w:p>
    <w:p w14:paraId="3D057F10" w14:textId="024E2CC8" w:rsidR="00B33ABC" w:rsidRDefault="00E42456" w:rsidP="008228BA">
      <w:pPr>
        <w:pStyle w:val="SOWTL4-ASDEFCON"/>
      </w:pPr>
      <w:r>
        <w:t xml:space="preserve">Where an R&amp;D </w:t>
      </w:r>
      <w:r w:rsidR="006B0C45">
        <w:t>opportunity</w:t>
      </w:r>
      <w:r>
        <w:t xml:space="preserve"> has achieved </w:t>
      </w:r>
      <w:r w:rsidR="00E96B70">
        <w:t xml:space="preserve">a </w:t>
      </w:r>
      <w:r w:rsidR="00E71071">
        <w:t xml:space="preserve">potential </w:t>
      </w:r>
      <w:r w:rsidR="00F46A9E">
        <w:t xml:space="preserve">design </w:t>
      </w:r>
      <w:r w:rsidR="00E96B70">
        <w:t>solution</w:t>
      </w:r>
      <w:r w:rsidR="00E71071">
        <w:t>, developed</w:t>
      </w:r>
      <w:r w:rsidR="00E96B70">
        <w:t xml:space="preserve"> to </w:t>
      </w:r>
      <w:r w:rsidR="00124F8A">
        <w:t xml:space="preserve">a level of maturity </w:t>
      </w:r>
      <w:r w:rsidR="00F46A9E">
        <w:t xml:space="preserve">that is </w:t>
      </w:r>
      <w:r>
        <w:t xml:space="preserve">considered </w:t>
      </w:r>
      <w:r w:rsidR="00124F8A">
        <w:t xml:space="preserve">by the parties </w:t>
      </w:r>
      <w:r w:rsidR="00E96B70">
        <w:t>of being</w:t>
      </w:r>
      <w:r w:rsidR="00124F8A">
        <w:t xml:space="preserve"> </w:t>
      </w:r>
      <w:r w:rsidR="00E96B70">
        <w:t>capable of implementation</w:t>
      </w:r>
      <w:r w:rsidR="00E71071">
        <w:t>,</w:t>
      </w:r>
      <w:r w:rsidR="00124F8A">
        <w:t xml:space="preserve"> </w:t>
      </w:r>
      <w:r w:rsidR="00E96B70">
        <w:t>then</w:t>
      </w:r>
      <w:r w:rsidR="00124F8A">
        <w:t>,</w:t>
      </w:r>
      <w:r>
        <w:t xml:space="preserve"> </w:t>
      </w:r>
      <w:r w:rsidR="00E96B70">
        <w:t xml:space="preserve">when requested </w:t>
      </w:r>
      <w:r w:rsidR="007B3816">
        <w:t xml:space="preserve">in writing </w:t>
      </w:r>
      <w:r w:rsidR="00E96B70">
        <w:t xml:space="preserve">by the Commonwealth, </w:t>
      </w:r>
      <w:r w:rsidR="0012582D">
        <w:t xml:space="preserve">the Contractor shall </w:t>
      </w:r>
      <w:r w:rsidR="006B0C45">
        <w:t>undertake the further development of</w:t>
      </w:r>
      <w:r w:rsidR="00E96B70">
        <w:t xml:space="preserve"> the </w:t>
      </w:r>
      <w:r w:rsidR="00E71071">
        <w:t xml:space="preserve">potential design </w:t>
      </w:r>
      <w:r w:rsidR="00F46A9E">
        <w:t>solution</w:t>
      </w:r>
      <w:r w:rsidR="00E96B70">
        <w:t xml:space="preserve"> as an engineering change </w:t>
      </w:r>
      <w:r w:rsidR="00124F8A">
        <w:t>in accordance with clause</w:t>
      </w:r>
      <w:r w:rsidR="006B0C45">
        <w:t>s</w:t>
      </w:r>
      <w:r w:rsidR="00124F8A">
        <w:t xml:space="preserve"> </w:t>
      </w:r>
      <w:r w:rsidR="00124F8A">
        <w:fldChar w:fldCharType="begin"/>
      </w:r>
      <w:r w:rsidR="00124F8A">
        <w:instrText xml:space="preserve"> REF _Ref232383090 \r \h </w:instrText>
      </w:r>
      <w:r w:rsidR="00124F8A">
        <w:fldChar w:fldCharType="separate"/>
      </w:r>
      <w:r w:rsidR="00453302">
        <w:t>6.2.4</w:t>
      </w:r>
      <w:r w:rsidR="00124F8A">
        <w:fldChar w:fldCharType="end"/>
      </w:r>
      <w:r w:rsidR="006B0C45">
        <w:t xml:space="preserve"> and </w:t>
      </w:r>
      <w:r w:rsidR="006B0C45">
        <w:fldChar w:fldCharType="begin"/>
      </w:r>
      <w:r w:rsidR="006B0C45">
        <w:instrText xml:space="preserve"> REF _Ref232382883 \r \h </w:instrText>
      </w:r>
      <w:r w:rsidR="006B0C45">
        <w:fldChar w:fldCharType="separate"/>
      </w:r>
      <w:r w:rsidR="00453302">
        <w:t>6.2.5</w:t>
      </w:r>
      <w:r w:rsidR="006B0C45">
        <w:fldChar w:fldCharType="end"/>
      </w:r>
      <w:r w:rsidR="006B0C45">
        <w:t>, as applicable</w:t>
      </w:r>
      <w:r w:rsidR="00124F8A">
        <w:t>.</w:t>
      </w:r>
    </w:p>
    <w:p w14:paraId="452B398F" w14:textId="41204427" w:rsidR="00D83595" w:rsidRDefault="00D83595" w:rsidP="008228BA">
      <w:pPr>
        <w:pStyle w:val="SOWTL4-ASDEFCON"/>
      </w:pPr>
      <w:r>
        <w:t>The Contractor:</w:t>
      </w:r>
    </w:p>
    <w:p w14:paraId="0D2C4225" w14:textId="7F6B25A1" w:rsidR="00D83595" w:rsidRDefault="005D1355" w:rsidP="00D83595">
      <w:pPr>
        <w:pStyle w:val="SOWSubL1-ASDEFCON"/>
      </w:pPr>
      <w:bookmarkStart w:id="117" w:name="_Ref82791901"/>
      <w:r>
        <w:t xml:space="preserve">acknowledges that </w:t>
      </w:r>
      <w:r w:rsidR="00D83595">
        <w:t>the Commonwealth may decide to discontinue the R&amp;D program or require the work on a particular R&amp;D opportunity to be changed or ceased either permanently or temporarily</w:t>
      </w:r>
      <w:r>
        <w:t>;</w:t>
      </w:r>
      <w:bookmarkEnd w:id="117"/>
    </w:p>
    <w:p w14:paraId="3473EDB5" w14:textId="293ECECB" w:rsidR="005D1355" w:rsidRDefault="005D1355" w:rsidP="00D83595">
      <w:pPr>
        <w:pStyle w:val="SOWSubL1-ASDEFCON"/>
      </w:pPr>
      <w:r>
        <w:t>shall immediately comply with any notice provided to the Contractor by the Commonwealth pursuant to subclause </w:t>
      </w:r>
      <w:r>
        <w:fldChar w:fldCharType="begin"/>
      </w:r>
      <w:r>
        <w:instrText xml:space="preserve"> REF _Ref82791901 \r \h </w:instrText>
      </w:r>
      <w:r>
        <w:fldChar w:fldCharType="separate"/>
      </w:r>
      <w:r w:rsidR="00453302">
        <w:t>a</w:t>
      </w:r>
      <w:r>
        <w:fldChar w:fldCharType="end"/>
      </w:r>
      <w:r>
        <w:t xml:space="preserve"> above; and</w:t>
      </w:r>
    </w:p>
    <w:p w14:paraId="6267E91F" w14:textId="75A29767" w:rsidR="0012582D" w:rsidRPr="00DB369B" w:rsidRDefault="00FF3A7D" w:rsidP="00F60398">
      <w:pPr>
        <w:pStyle w:val="SOWSubL1-ASDEFCON"/>
      </w:pPr>
      <w:r>
        <w:t xml:space="preserve">where the Commonwealth’s notice results in a change to the Contract, shall </w:t>
      </w:r>
      <w:r w:rsidR="00D5184F">
        <w:t>raise a CCP in accordance with clause 11.1 of the COC.</w:t>
      </w:r>
    </w:p>
    <w:sectPr w:rsidR="0012582D" w:rsidRPr="00DB369B" w:rsidSect="00793606">
      <w:headerReference w:type="default" r:id="rId10"/>
      <w:footerReference w:type="default" r:id="rId11"/>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AA10D" w14:textId="77777777" w:rsidR="008B30A0" w:rsidRDefault="008B30A0">
      <w:r>
        <w:separator/>
      </w:r>
    </w:p>
  </w:endnote>
  <w:endnote w:type="continuationSeparator" w:id="0">
    <w:p w14:paraId="317391F4" w14:textId="77777777" w:rsidR="008B30A0" w:rsidRDefault="008B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8B30A0" w14:paraId="64678F0F" w14:textId="77777777" w:rsidTr="00CC2C3C">
      <w:tc>
        <w:tcPr>
          <w:tcW w:w="2500" w:type="pct"/>
        </w:tcPr>
        <w:p w14:paraId="71374E1C" w14:textId="0ED1EFEC" w:rsidR="008B30A0" w:rsidRDefault="008B30A0" w:rsidP="00CC2C3C">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end"/>
          </w:r>
        </w:p>
      </w:tc>
      <w:tc>
        <w:tcPr>
          <w:tcW w:w="2500" w:type="pct"/>
        </w:tcPr>
        <w:p w14:paraId="71BC6B26" w14:textId="5CA504E2" w:rsidR="008B30A0" w:rsidRPr="002954CA" w:rsidRDefault="008B30A0" w:rsidP="00CC2C3C">
          <w:pPr>
            <w:pStyle w:val="ASDEFCONHeaderFooterRight"/>
            <w:rPr>
              <w:rStyle w:val="PageNumber"/>
              <w:szCs w:val="16"/>
            </w:rPr>
          </w:pPr>
          <w:r w:rsidRPr="002954CA">
            <w:rPr>
              <w:rStyle w:val="PageNumber"/>
              <w:color w:val="auto"/>
              <w:szCs w:val="16"/>
            </w:rPr>
            <w:fldChar w:fldCharType="begin"/>
          </w:r>
          <w:r w:rsidRPr="002954CA">
            <w:rPr>
              <w:rStyle w:val="PageNumber"/>
              <w:color w:val="auto"/>
              <w:szCs w:val="16"/>
            </w:rPr>
            <w:instrText xml:space="preserve"> PAGE </w:instrText>
          </w:r>
          <w:r w:rsidRPr="002954CA">
            <w:rPr>
              <w:rStyle w:val="PageNumber"/>
              <w:color w:val="auto"/>
              <w:szCs w:val="16"/>
            </w:rPr>
            <w:fldChar w:fldCharType="separate"/>
          </w:r>
          <w:r w:rsidR="00453302">
            <w:rPr>
              <w:rStyle w:val="PageNumber"/>
              <w:noProof/>
              <w:color w:val="auto"/>
              <w:szCs w:val="16"/>
            </w:rPr>
            <w:t>i</w:t>
          </w:r>
          <w:r w:rsidRPr="002954CA">
            <w:rPr>
              <w:rStyle w:val="PageNumber"/>
              <w:color w:val="auto"/>
              <w:szCs w:val="16"/>
            </w:rPr>
            <w:fldChar w:fldCharType="end"/>
          </w:r>
        </w:p>
      </w:tc>
    </w:tr>
    <w:tr w:rsidR="008B30A0" w14:paraId="288E0029" w14:textId="77777777" w:rsidTr="00CC2C3C">
      <w:tc>
        <w:tcPr>
          <w:tcW w:w="5000" w:type="pct"/>
          <w:gridSpan w:val="2"/>
        </w:tcPr>
        <w:p w14:paraId="73E80ED5" w14:textId="4DBC147D" w:rsidR="008B30A0" w:rsidRDefault="008B30A0" w:rsidP="00C002D9">
          <w:pPr>
            <w:pStyle w:val="ASDEFCONHeaderFooterClassification"/>
            <w:rPr>
              <w:rStyle w:val="PageNumber"/>
            </w:rPr>
          </w:pPr>
          <w:r>
            <w:rPr>
              <w:b w:val="0"/>
              <w:szCs w:val="20"/>
            </w:rPr>
            <w:fldChar w:fldCharType="begin"/>
          </w:r>
          <w:r>
            <w:rPr>
              <w:b w:val="0"/>
              <w:szCs w:val="20"/>
            </w:rPr>
            <w:instrText xml:space="preserve"> DOCPROPERTY  Classification  \* MERGEFORMAT </w:instrText>
          </w:r>
          <w:r>
            <w:rPr>
              <w:b w:val="0"/>
              <w:szCs w:val="20"/>
            </w:rPr>
            <w:fldChar w:fldCharType="separate"/>
          </w:r>
          <w:r w:rsidR="00453302">
            <w:rPr>
              <w:b w:val="0"/>
              <w:szCs w:val="20"/>
            </w:rPr>
            <w:t>OFFICIAL</w:t>
          </w:r>
          <w:r>
            <w:rPr>
              <w:b w:val="0"/>
              <w:szCs w:val="20"/>
            </w:rPr>
            <w:fldChar w:fldCharType="end"/>
          </w:r>
        </w:p>
      </w:tc>
    </w:tr>
  </w:tbl>
  <w:p w14:paraId="6AA8E541" w14:textId="77777777" w:rsidR="008B30A0" w:rsidRPr="00CC2C3C" w:rsidRDefault="008B30A0" w:rsidP="00CC2C3C">
    <w:pPr>
      <w:pStyle w:val="Foo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8B30A0" w14:paraId="2DB3BE73" w14:textId="77777777" w:rsidTr="00CC2C3C">
      <w:tc>
        <w:tcPr>
          <w:tcW w:w="2500" w:type="pct"/>
        </w:tcPr>
        <w:p w14:paraId="501F84FD" w14:textId="77F72CCC" w:rsidR="008B30A0" w:rsidRDefault="008B30A0" w:rsidP="00CC2C3C">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end"/>
          </w:r>
        </w:p>
      </w:tc>
      <w:tc>
        <w:tcPr>
          <w:tcW w:w="2500" w:type="pct"/>
        </w:tcPr>
        <w:p w14:paraId="643DB0C7" w14:textId="7109D189" w:rsidR="008B30A0" w:rsidRPr="002954CA" w:rsidRDefault="008B30A0" w:rsidP="00CC2C3C">
          <w:pPr>
            <w:pStyle w:val="ASDEFCONHeaderFooterRight"/>
            <w:rPr>
              <w:rStyle w:val="PageNumber"/>
              <w:szCs w:val="16"/>
            </w:rPr>
          </w:pPr>
          <w:r w:rsidRPr="002954CA">
            <w:rPr>
              <w:rStyle w:val="PageNumber"/>
              <w:color w:val="auto"/>
              <w:szCs w:val="16"/>
            </w:rPr>
            <w:fldChar w:fldCharType="begin"/>
          </w:r>
          <w:r w:rsidRPr="002954CA">
            <w:rPr>
              <w:rStyle w:val="PageNumber"/>
              <w:color w:val="auto"/>
              <w:szCs w:val="16"/>
            </w:rPr>
            <w:instrText xml:space="preserve"> PAGE </w:instrText>
          </w:r>
          <w:r w:rsidRPr="002954CA">
            <w:rPr>
              <w:rStyle w:val="PageNumber"/>
              <w:color w:val="auto"/>
              <w:szCs w:val="16"/>
            </w:rPr>
            <w:fldChar w:fldCharType="separate"/>
          </w:r>
          <w:r w:rsidR="00453302">
            <w:rPr>
              <w:rStyle w:val="PageNumber"/>
              <w:noProof/>
              <w:color w:val="auto"/>
              <w:szCs w:val="16"/>
            </w:rPr>
            <w:t>2</w:t>
          </w:r>
          <w:r w:rsidRPr="002954CA">
            <w:rPr>
              <w:rStyle w:val="PageNumber"/>
              <w:color w:val="auto"/>
              <w:szCs w:val="16"/>
            </w:rPr>
            <w:fldChar w:fldCharType="end"/>
          </w:r>
        </w:p>
      </w:tc>
    </w:tr>
    <w:tr w:rsidR="008B30A0" w14:paraId="4376AF7E" w14:textId="77777777" w:rsidTr="00CC2C3C">
      <w:tc>
        <w:tcPr>
          <w:tcW w:w="5000" w:type="pct"/>
          <w:gridSpan w:val="2"/>
        </w:tcPr>
        <w:p w14:paraId="639E1ACA" w14:textId="5D417F3D" w:rsidR="008B30A0" w:rsidRDefault="008B30A0" w:rsidP="00C002D9">
          <w:pPr>
            <w:pStyle w:val="ASDEFCONHeaderFooterClassification"/>
            <w:rPr>
              <w:rStyle w:val="PageNumber"/>
            </w:rPr>
          </w:pPr>
          <w:r>
            <w:rPr>
              <w:b w:val="0"/>
              <w:szCs w:val="20"/>
            </w:rPr>
            <w:fldChar w:fldCharType="begin"/>
          </w:r>
          <w:r>
            <w:rPr>
              <w:b w:val="0"/>
              <w:szCs w:val="20"/>
            </w:rPr>
            <w:instrText xml:space="preserve"> DOCPROPERTY  Classification  \* MERGEFORMAT </w:instrText>
          </w:r>
          <w:r>
            <w:rPr>
              <w:b w:val="0"/>
              <w:szCs w:val="20"/>
            </w:rPr>
            <w:fldChar w:fldCharType="separate"/>
          </w:r>
          <w:r w:rsidR="00453302">
            <w:rPr>
              <w:b w:val="0"/>
              <w:szCs w:val="20"/>
            </w:rPr>
            <w:t>OFFICIAL</w:t>
          </w:r>
          <w:r>
            <w:rPr>
              <w:b w:val="0"/>
              <w:szCs w:val="20"/>
            </w:rPr>
            <w:fldChar w:fldCharType="end"/>
          </w:r>
        </w:p>
      </w:tc>
    </w:tr>
  </w:tbl>
  <w:p w14:paraId="3B375522" w14:textId="77777777" w:rsidR="008B30A0" w:rsidRPr="00CC2C3C" w:rsidRDefault="008B30A0" w:rsidP="00CC2C3C">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12A9C" w14:textId="77777777" w:rsidR="008B30A0" w:rsidRDefault="008B30A0">
      <w:r>
        <w:separator/>
      </w:r>
    </w:p>
  </w:footnote>
  <w:footnote w:type="continuationSeparator" w:id="0">
    <w:p w14:paraId="7CD66B9A" w14:textId="77777777" w:rsidR="008B30A0" w:rsidRDefault="008B30A0">
      <w:r>
        <w:continuationSeparator/>
      </w:r>
    </w:p>
  </w:footnote>
  <w:footnote w:id="1">
    <w:p w14:paraId="7A02AE4E" w14:textId="77777777" w:rsidR="008B30A0" w:rsidRDefault="008B30A0" w:rsidP="00770898">
      <w:pPr>
        <w:pStyle w:val="ASDEFCONHeaderFooterLeft"/>
      </w:pPr>
      <w:r>
        <w:rPr>
          <w:rStyle w:val="FootnoteReference"/>
        </w:rPr>
        <w:footnoteRef/>
      </w:r>
      <w:r>
        <w:t xml:space="preserve"> The system safety program is a management and engineering program that ensures the Materiel Safety of Products.</w:t>
      </w:r>
    </w:p>
  </w:footnote>
  <w:footnote w:id="2">
    <w:p w14:paraId="53E5D8FA" w14:textId="77777777" w:rsidR="008B30A0" w:rsidRDefault="008B30A0" w:rsidP="00770898">
      <w:pPr>
        <w:pStyle w:val="ASDEFCONHeaderFooterLeft"/>
      </w:pPr>
      <w:r>
        <w:rPr>
          <w:rStyle w:val="FootnoteReference"/>
        </w:rPr>
        <w:footnoteRef/>
      </w:r>
      <w:r>
        <w:t xml:space="preserve"> Unlike the other DSDs, DSD-ENG-CSC provides a pool of Contractor staff to perform the Services that are designated as S&amp;Q Services within other DSDs (including engineering and other Services), without suffering from the poor continuity that is often consequential to S&amp;Q Services.  The CSC pool can also undertake other work that is not identified elsewhere in the Contract provided that the work is consistent with the scope of the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8B30A0" w14:paraId="464D733A" w14:textId="77777777" w:rsidTr="00CC2C3C">
      <w:tc>
        <w:tcPr>
          <w:tcW w:w="5000" w:type="pct"/>
          <w:gridSpan w:val="2"/>
        </w:tcPr>
        <w:p w14:paraId="136C8C42" w14:textId="4BF83AB0" w:rsidR="008B30A0" w:rsidRDefault="008B30A0" w:rsidP="00C002D9">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453302">
            <w:rPr>
              <w:b w:val="0"/>
              <w:szCs w:val="20"/>
            </w:rPr>
            <w:t>OFFICIAL</w:t>
          </w:r>
          <w:r>
            <w:rPr>
              <w:b w:val="0"/>
              <w:szCs w:val="20"/>
            </w:rPr>
            <w:fldChar w:fldCharType="end"/>
          </w:r>
        </w:p>
      </w:tc>
    </w:tr>
    <w:tr w:rsidR="008B30A0" w14:paraId="469A2C42" w14:textId="77777777" w:rsidTr="00CC2C3C">
      <w:tc>
        <w:tcPr>
          <w:tcW w:w="2500" w:type="pct"/>
        </w:tcPr>
        <w:p w14:paraId="244A5B34" w14:textId="7BD6C919" w:rsidR="008B30A0" w:rsidRDefault="001D6262" w:rsidP="00CC2C3C">
          <w:pPr>
            <w:pStyle w:val="ASDEFCONHeaderFooterLeft"/>
          </w:pPr>
          <w:r>
            <w:fldChar w:fldCharType="begin"/>
          </w:r>
          <w:r>
            <w:instrText xml:space="preserve"> DOCPROPERTY Header_Left </w:instrText>
          </w:r>
          <w:r>
            <w:fldChar w:fldCharType="separate"/>
          </w:r>
          <w:r w:rsidR="00453302">
            <w:t>ASDEFCON (Support)</w:t>
          </w:r>
          <w:r>
            <w:fldChar w:fldCharType="end"/>
          </w:r>
        </w:p>
      </w:tc>
      <w:tc>
        <w:tcPr>
          <w:tcW w:w="2500" w:type="pct"/>
        </w:tcPr>
        <w:p w14:paraId="53999947" w14:textId="55E7CF49" w:rsidR="008B30A0" w:rsidRDefault="001D6262" w:rsidP="00CC2C3C">
          <w:pPr>
            <w:pStyle w:val="ASDEFCONHeaderFooterRight"/>
          </w:pPr>
          <w:r>
            <w:fldChar w:fldCharType="begin"/>
          </w:r>
          <w:r>
            <w:instrText xml:space="preserve"> DOCPROPERTY  Title  \* MERGEFORMAT </w:instrText>
          </w:r>
          <w:r>
            <w:fldChar w:fldCharType="separate"/>
          </w:r>
          <w:r w:rsidR="00453302">
            <w:t>DSD-ENG-SERV</w:t>
          </w:r>
          <w:r>
            <w:fldChar w:fldCharType="end"/>
          </w:r>
          <w:r w:rsidR="008B30A0">
            <w:t>-</w:t>
          </w:r>
          <w:r>
            <w:fldChar w:fldCharType="begin"/>
          </w:r>
          <w:r>
            <w:instrText xml:space="preserve"> DOCPROPERTY  Version  \* MERGEFORMAT </w:instrText>
          </w:r>
          <w:r>
            <w:fldChar w:fldCharType="separate"/>
          </w:r>
          <w:r w:rsidR="00453302">
            <w:t>V5.3</w:t>
          </w:r>
          <w:r>
            <w:fldChar w:fldCharType="end"/>
          </w:r>
        </w:p>
      </w:tc>
    </w:tr>
  </w:tbl>
  <w:p w14:paraId="23A0B64C" w14:textId="77777777" w:rsidR="008B30A0" w:rsidRPr="00CC2C3C" w:rsidRDefault="008B30A0" w:rsidP="00CC2C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8B30A0" w14:paraId="56169068" w14:textId="77777777" w:rsidTr="00CC2C3C">
      <w:tc>
        <w:tcPr>
          <w:tcW w:w="5000" w:type="pct"/>
          <w:gridSpan w:val="2"/>
        </w:tcPr>
        <w:p w14:paraId="1D54B7A9" w14:textId="1D6FAE96" w:rsidR="008B30A0" w:rsidRDefault="008B30A0" w:rsidP="00C002D9">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453302">
            <w:rPr>
              <w:b w:val="0"/>
              <w:szCs w:val="20"/>
            </w:rPr>
            <w:t>OFFICIAL</w:t>
          </w:r>
          <w:r>
            <w:rPr>
              <w:b w:val="0"/>
              <w:szCs w:val="20"/>
            </w:rPr>
            <w:fldChar w:fldCharType="end"/>
          </w:r>
        </w:p>
      </w:tc>
    </w:tr>
    <w:tr w:rsidR="008B30A0" w14:paraId="18B5C44C" w14:textId="77777777" w:rsidTr="00CC2C3C">
      <w:tc>
        <w:tcPr>
          <w:tcW w:w="2500" w:type="pct"/>
        </w:tcPr>
        <w:p w14:paraId="3AAEC098" w14:textId="14A4320D" w:rsidR="008B30A0" w:rsidRDefault="001D6262" w:rsidP="00CC2C3C">
          <w:pPr>
            <w:pStyle w:val="ASDEFCONHeaderFooterLeft"/>
          </w:pPr>
          <w:r>
            <w:fldChar w:fldCharType="begin"/>
          </w:r>
          <w:r>
            <w:instrText xml:space="preserve"> DOCPROPERTY Header_Left </w:instrText>
          </w:r>
          <w:r>
            <w:fldChar w:fldCharType="separate"/>
          </w:r>
          <w:r w:rsidR="00453302">
            <w:t>ASDEFCON (Support)</w:t>
          </w:r>
          <w:r>
            <w:fldChar w:fldCharType="end"/>
          </w:r>
        </w:p>
      </w:tc>
      <w:tc>
        <w:tcPr>
          <w:tcW w:w="2500" w:type="pct"/>
        </w:tcPr>
        <w:p w14:paraId="5D1F66C0" w14:textId="10D91E80" w:rsidR="008B30A0" w:rsidRDefault="001D6262" w:rsidP="00C664D5">
          <w:pPr>
            <w:pStyle w:val="ASDEFCONHeaderFooterRight"/>
          </w:pPr>
          <w:r>
            <w:fldChar w:fldCharType="begin"/>
          </w:r>
          <w:r>
            <w:instrText xml:space="preserve"> DOCPROPERTY  Title  \* MERGEFORMAT </w:instrText>
          </w:r>
          <w:r>
            <w:fldChar w:fldCharType="separate"/>
          </w:r>
          <w:r w:rsidR="00453302">
            <w:t>DSD-ENG-SERV</w:t>
          </w:r>
          <w:r>
            <w:fldChar w:fldCharType="end"/>
          </w:r>
          <w:r w:rsidR="008B30A0">
            <w:t>-</w:t>
          </w:r>
          <w:r>
            <w:fldChar w:fldCharType="begin"/>
          </w:r>
          <w:r>
            <w:instrText xml:space="preserve"> DOCPROPERTY Version </w:instrText>
          </w:r>
          <w:r>
            <w:fldChar w:fldCharType="separate"/>
          </w:r>
          <w:r w:rsidR="00453302">
            <w:t>V5.3</w:t>
          </w:r>
          <w:r>
            <w:fldChar w:fldCharType="end"/>
          </w:r>
          <w:r w:rsidR="008B30A0">
            <w:fldChar w:fldCharType="begin"/>
          </w:r>
          <w:r w:rsidR="008B30A0">
            <w:instrText xml:space="preserve"> DOCPROPERTY Header_Right </w:instrText>
          </w:r>
          <w:r w:rsidR="008B30A0">
            <w:fldChar w:fldCharType="end"/>
          </w:r>
        </w:p>
      </w:tc>
    </w:tr>
  </w:tbl>
  <w:p w14:paraId="10384458" w14:textId="77777777" w:rsidR="008B30A0" w:rsidRPr="00CC2C3C" w:rsidRDefault="008B30A0" w:rsidP="00CC2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pStyle w:val="Heading9"/>
      <w:lvlText w:val="%9."/>
      <w:lvlJc w:val="right"/>
      <w:pPr>
        <w:tabs>
          <w:tab w:val="num" w:pos="6480"/>
        </w:tabs>
        <w:ind w:left="6480" w:hanging="180"/>
      </w:p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BBB116F"/>
    <w:multiLevelType w:val="multilevel"/>
    <w:tmpl w:val="AAA07154"/>
    <w:lvl w:ilvl="0">
      <w:start w:val="6"/>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007"/>
        </w:tabs>
        <w:ind w:left="2007" w:hanging="567"/>
      </w:pPr>
      <w:rPr>
        <w:rFonts w:hint="default"/>
      </w:rPr>
    </w:lvl>
    <w:lvl w:ilvl="8">
      <w:start w:val="1"/>
      <w:numFmt w:val="decimal"/>
      <w:pStyle w:val="TextLevel5"/>
      <w:lvlText w:val="%1.%2.%4.%8.%9"/>
      <w:lvlJc w:val="left"/>
      <w:pPr>
        <w:tabs>
          <w:tab w:val="num" w:pos="907"/>
        </w:tabs>
        <w:ind w:left="907" w:hanging="907"/>
      </w:pPr>
      <w:rPr>
        <w:rFonts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24"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44734B"/>
    <w:multiLevelType w:val="multilevel"/>
    <w:tmpl w:val="B5AE70AE"/>
    <w:lvl w:ilvl="0">
      <w:start w:val="6"/>
      <w:numFmt w:val="decimal"/>
      <w:lvlText w:val="%1."/>
      <w:lvlJc w:val="left"/>
      <w:pPr>
        <w:tabs>
          <w:tab w:val="num" w:pos="907"/>
        </w:tabs>
        <w:ind w:left="907" w:hanging="907"/>
      </w:pPr>
      <w:rPr>
        <w:rFonts w:hint="default"/>
      </w:rPr>
    </w:lvl>
    <w:lvl w:ilvl="1">
      <w:start w:val="2"/>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2"/>
      <w:numFmt w:val="decimal"/>
      <w:lvlText w:val="%1.%2.%4"/>
      <w:lvlJc w:val="left"/>
      <w:pPr>
        <w:tabs>
          <w:tab w:val="num" w:pos="907"/>
        </w:tabs>
        <w:ind w:left="907" w:hanging="907"/>
      </w:pPr>
      <w:rPr>
        <w:rFonts w:hint="default"/>
      </w:rPr>
    </w:lvl>
    <w:lvl w:ilvl="4">
      <w:start w:val="1"/>
      <w:numFmt w:val="decimal"/>
      <w:lvlRestart w:val="0"/>
      <w:pStyle w:val="TextLevel3"/>
      <w:lvlText w:val="%1.%2.%5"/>
      <w:lvlJc w:val="left"/>
      <w:pPr>
        <w:tabs>
          <w:tab w:val="num" w:pos="907"/>
        </w:tabs>
        <w:ind w:left="907" w:hanging="907"/>
      </w:pPr>
      <w:rPr>
        <w:rFonts w:hint="default"/>
      </w:rPr>
    </w:lvl>
    <w:lvl w:ilvl="5">
      <w:start w:val="1"/>
      <w:numFmt w:val="decimal"/>
      <w:lvlText w:val="%1.%2.%4.%6"/>
      <w:lvlJc w:val="left"/>
      <w:pPr>
        <w:tabs>
          <w:tab w:val="num" w:pos="907"/>
        </w:tabs>
        <w:ind w:left="907" w:hanging="907"/>
      </w:pPr>
      <w:rPr>
        <w:rFonts w:hint="default"/>
      </w:rPr>
    </w:lvl>
    <w:lvl w:ilvl="6">
      <w:start w:val="1"/>
      <w:numFmt w:val="lowerLetter"/>
      <w:pStyle w:val="Para"/>
      <w:lvlText w:val="%7."/>
      <w:lvlJc w:val="left"/>
      <w:pPr>
        <w:tabs>
          <w:tab w:val="num" w:pos="1440"/>
        </w:tabs>
        <w:ind w:left="1440" w:hanging="533"/>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6" w15:restartNumberingAfterBreak="0">
    <w:nsid w:val="6BF73F28"/>
    <w:multiLevelType w:val="singleLevel"/>
    <w:tmpl w:val="039CF56C"/>
    <w:lvl w:ilvl="0">
      <w:start w:val="1"/>
      <w:numFmt w:val="bullet"/>
      <w:pStyle w:val="Bullettext2"/>
      <w:lvlText w:val=""/>
      <w:lvlJc w:val="left"/>
      <w:pPr>
        <w:tabs>
          <w:tab w:val="num" w:pos="2268"/>
        </w:tabs>
        <w:ind w:left="2268" w:hanging="567"/>
      </w:pPr>
      <w:rPr>
        <w:rFonts w:ascii="Symbol" w:hAnsi="Symbol"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6DD3F01"/>
    <w:multiLevelType w:val="multilevel"/>
    <w:tmpl w:val="2BA0FA54"/>
    <w:lvl w:ilvl="0">
      <w:start w:val="6"/>
      <w:numFmt w:val="decimal"/>
      <w:lvlText w:val="%1."/>
      <w:lvlJc w:val="left"/>
      <w:pPr>
        <w:tabs>
          <w:tab w:val="num" w:pos="907"/>
        </w:tabs>
        <w:ind w:left="907" w:hanging="907"/>
      </w:pPr>
      <w:rPr>
        <w:rFonts w:hint="default"/>
      </w:rPr>
    </w:lvl>
    <w:lvl w:ilvl="1">
      <w:start w:val="2"/>
      <w:numFmt w:val="decimal"/>
      <w:lvlText w:val="%1.%2"/>
      <w:lvlJc w:val="left"/>
      <w:pPr>
        <w:tabs>
          <w:tab w:val="num" w:pos="907"/>
        </w:tabs>
        <w:ind w:left="907" w:hanging="907"/>
      </w:pPr>
      <w:rPr>
        <w:rFonts w:hint="default"/>
      </w:rPr>
    </w:lvl>
    <w:lvl w:ilvl="2">
      <w:start w:val="1"/>
      <w:numFmt w:val="decimal"/>
      <w:lvlText w:val="%1.%3"/>
      <w:lvlJc w:val="left"/>
      <w:pPr>
        <w:tabs>
          <w:tab w:val="num" w:pos="907"/>
        </w:tabs>
        <w:ind w:left="907" w:hanging="907"/>
      </w:pPr>
      <w:rPr>
        <w:rFonts w:hint="default"/>
      </w:rPr>
    </w:lvl>
    <w:lvl w:ilvl="3">
      <w:start w:val="2"/>
      <w:numFmt w:val="decimal"/>
      <w:lvlText w:val="%1.%2.%4"/>
      <w:lvlJc w:val="left"/>
      <w:pPr>
        <w:tabs>
          <w:tab w:val="num" w:pos="907"/>
        </w:tabs>
        <w:ind w:left="907" w:hanging="907"/>
      </w:pPr>
      <w:rPr>
        <w:rFonts w:hint="default"/>
      </w:rPr>
    </w:lvl>
    <w:lvl w:ilvl="4">
      <w:start w:val="1"/>
      <w:numFmt w:val="decimal"/>
      <w:lvlText w:val="%1.%2.%5"/>
      <w:lvlJc w:val="left"/>
      <w:pPr>
        <w:tabs>
          <w:tab w:val="num" w:pos="907"/>
        </w:tabs>
        <w:ind w:left="907" w:hanging="907"/>
      </w:pPr>
      <w:rPr>
        <w:rFonts w:hint="default"/>
      </w:rPr>
    </w:lvl>
    <w:lvl w:ilvl="5">
      <w:start w:val="1"/>
      <w:numFmt w:val="decimal"/>
      <w:lvlText w:val="%1.%2.%4.%6"/>
      <w:lvlJc w:val="left"/>
      <w:pPr>
        <w:tabs>
          <w:tab w:val="num" w:pos="907"/>
        </w:tabs>
        <w:ind w:left="907" w:hanging="907"/>
      </w:pPr>
      <w:rPr>
        <w:rFonts w:hint="default"/>
      </w:rPr>
    </w:lvl>
    <w:lvl w:ilvl="6">
      <w:start w:val="1"/>
      <w:numFmt w:val="lowerLetter"/>
      <w:lvlText w:val="%7."/>
      <w:lvlJc w:val="left"/>
      <w:pPr>
        <w:tabs>
          <w:tab w:val="num" w:pos="1440"/>
        </w:tabs>
        <w:ind w:left="1440" w:hanging="533"/>
      </w:pPr>
      <w:rPr>
        <w:rFonts w:hint="default"/>
      </w:rPr>
    </w:lvl>
    <w:lvl w:ilvl="7">
      <w:start w:val="1"/>
      <w:numFmt w:val="lowerRoman"/>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39"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6"/>
  </w:num>
  <w:num w:numId="3">
    <w:abstractNumId w:val="38"/>
  </w:num>
  <w:num w:numId="4">
    <w:abstractNumId w:val="20"/>
  </w:num>
  <w:num w:numId="5">
    <w:abstractNumId w:val="35"/>
  </w:num>
  <w:num w:numId="6">
    <w:abstractNumId w:val="1"/>
  </w:num>
  <w:num w:numId="7">
    <w:abstractNumId w:val="17"/>
  </w:num>
  <w:num w:numId="8">
    <w:abstractNumId w:val="23"/>
  </w:num>
  <w:num w:numId="9">
    <w:abstractNumId w:val="6"/>
  </w:num>
  <w:num w:numId="10">
    <w:abstractNumId w:val="39"/>
  </w:num>
  <w:num w:numId="11">
    <w:abstractNumId w:val="24"/>
    <w:lvlOverride w:ilvl="0">
      <w:startOverride w:val="1"/>
    </w:lvlOverride>
  </w:num>
  <w:num w:numId="12">
    <w:abstractNumId w:val="30"/>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1"/>
  </w:num>
  <w:num w:numId="16">
    <w:abstractNumId w:val="32"/>
  </w:num>
  <w:num w:numId="17">
    <w:abstractNumId w:val="18"/>
  </w:num>
  <w:num w:numId="18">
    <w:abstractNumId w:val="40"/>
  </w:num>
  <w:num w:numId="19">
    <w:abstractNumId w:val="12"/>
  </w:num>
  <w:num w:numId="20">
    <w:abstractNumId w:val="15"/>
  </w:num>
  <w:num w:numId="21">
    <w:abstractNumId w:val="42"/>
  </w:num>
  <w:num w:numId="22">
    <w:abstractNumId w:val="9"/>
  </w:num>
  <w:num w:numId="23">
    <w:abstractNumId w:val="7"/>
  </w:num>
  <w:num w:numId="24">
    <w:abstractNumId w:val="2"/>
  </w:num>
  <w:num w:numId="25">
    <w:abstractNumId w:val="4"/>
  </w:num>
  <w:num w:numId="26">
    <w:abstractNumId w:val="14"/>
  </w:num>
  <w:num w:numId="27">
    <w:abstractNumId w:val="0"/>
  </w:num>
  <w:num w:numId="28">
    <w:abstractNumId w:val="21"/>
  </w:num>
  <w:num w:numId="29">
    <w:abstractNumId w:val="34"/>
  </w:num>
  <w:num w:numId="30">
    <w:abstractNumId w:val="31"/>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7"/>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33"/>
  </w:num>
  <w:num w:numId="43">
    <w:abstractNumId w:val="5"/>
  </w:num>
  <w:num w:numId="44">
    <w:abstractNumId w:val="41"/>
  </w:num>
  <w:num w:numId="45">
    <w:abstractNumId w:val="13"/>
  </w:num>
  <w:num w:numId="46">
    <w:abstractNumId w:val="22"/>
  </w:num>
  <w:num w:numId="47">
    <w:abstractNumId w:val="8"/>
  </w:num>
  <w:num w:numId="48">
    <w:abstractNumId w:val="3"/>
  </w:num>
  <w:num w:numId="49">
    <w:abstractNumId w:val="27"/>
  </w:num>
  <w:num w:numId="50">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fr-FR" w:vendorID="64" w:dllVersion="131078" w:nlCheck="1" w:checkStyle="0"/>
  <w:activeWritingStyle w:appName="MSWord" w:lang="en-AU" w:vendorID="64" w:dllVersion="131078" w:nlCheck="1" w:checkStyle="0"/>
  <w:activeWritingStyle w:appName="MSWord" w:lang="en-US" w:vendorID="64" w:dllVersion="131078"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32B"/>
    <w:rsid w:val="000026C0"/>
    <w:rsid w:val="00004A1F"/>
    <w:rsid w:val="000054E3"/>
    <w:rsid w:val="00006CCA"/>
    <w:rsid w:val="00006E42"/>
    <w:rsid w:val="000118F4"/>
    <w:rsid w:val="00012109"/>
    <w:rsid w:val="00012AB7"/>
    <w:rsid w:val="000139D7"/>
    <w:rsid w:val="0001627A"/>
    <w:rsid w:val="00016B10"/>
    <w:rsid w:val="00017229"/>
    <w:rsid w:val="00017826"/>
    <w:rsid w:val="00017FCF"/>
    <w:rsid w:val="00021988"/>
    <w:rsid w:val="0002320E"/>
    <w:rsid w:val="000237EF"/>
    <w:rsid w:val="00024993"/>
    <w:rsid w:val="00025773"/>
    <w:rsid w:val="000277CE"/>
    <w:rsid w:val="00030CF7"/>
    <w:rsid w:val="0003139B"/>
    <w:rsid w:val="00032A30"/>
    <w:rsid w:val="00034BFB"/>
    <w:rsid w:val="00036D55"/>
    <w:rsid w:val="00042497"/>
    <w:rsid w:val="000441E8"/>
    <w:rsid w:val="000456A5"/>
    <w:rsid w:val="00051F86"/>
    <w:rsid w:val="00052D25"/>
    <w:rsid w:val="0005756B"/>
    <w:rsid w:val="0006331E"/>
    <w:rsid w:val="00063CDF"/>
    <w:rsid w:val="0006430F"/>
    <w:rsid w:val="00065DB7"/>
    <w:rsid w:val="0006690B"/>
    <w:rsid w:val="000702F8"/>
    <w:rsid w:val="000710DA"/>
    <w:rsid w:val="00073653"/>
    <w:rsid w:val="000748AB"/>
    <w:rsid w:val="00074BA8"/>
    <w:rsid w:val="000761E6"/>
    <w:rsid w:val="000812AF"/>
    <w:rsid w:val="00082126"/>
    <w:rsid w:val="000849DA"/>
    <w:rsid w:val="00090744"/>
    <w:rsid w:val="00095391"/>
    <w:rsid w:val="00097875"/>
    <w:rsid w:val="00097FCB"/>
    <w:rsid w:val="000A019D"/>
    <w:rsid w:val="000A0C09"/>
    <w:rsid w:val="000A2307"/>
    <w:rsid w:val="000A53F3"/>
    <w:rsid w:val="000B154F"/>
    <w:rsid w:val="000B414B"/>
    <w:rsid w:val="000C068C"/>
    <w:rsid w:val="000C1F52"/>
    <w:rsid w:val="000C69A6"/>
    <w:rsid w:val="000C6FA6"/>
    <w:rsid w:val="000D049A"/>
    <w:rsid w:val="000D3D22"/>
    <w:rsid w:val="000E0C51"/>
    <w:rsid w:val="000E1402"/>
    <w:rsid w:val="000E2325"/>
    <w:rsid w:val="000E4CDD"/>
    <w:rsid w:val="000E4D3E"/>
    <w:rsid w:val="000E514B"/>
    <w:rsid w:val="000E5AB7"/>
    <w:rsid w:val="000E67D1"/>
    <w:rsid w:val="000E6CE2"/>
    <w:rsid w:val="000F0793"/>
    <w:rsid w:val="000F290C"/>
    <w:rsid w:val="000F4CA2"/>
    <w:rsid w:val="0010163D"/>
    <w:rsid w:val="00101AA9"/>
    <w:rsid w:val="00111AED"/>
    <w:rsid w:val="00114CAD"/>
    <w:rsid w:val="00121090"/>
    <w:rsid w:val="00121B6B"/>
    <w:rsid w:val="001222E4"/>
    <w:rsid w:val="00124A4B"/>
    <w:rsid w:val="00124F8A"/>
    <w:rsid w:val="0012582D"/>
    <w:rsid w:val="00127AB6"/>
    <w:rsid w:val="00133ECE"/>
    <w:rsid w:val="0013404E"/>
    <w:rsid w:val="001358F4"/>
    <w:rsid w:val="00137DAE"/>
    <w:rsid w:val="00137FEA"/>
    <w:rsid w:val="001415E6"/>
    <w:rsid w:val="001415F8"/>
    <w:rsid w:val="00142BC5"/>
    <w:rsid w:val="00144B5B"/>
    <w:rsid w:val="00144C4D"/>
    <w:rsid w:val="00150C39"/>
    <w:rsid w:val="00153976"/>
    <w:rsid w:val="00155778"/>
    <w:rsid w:val="00155913"/>
    <w:rsid w:val="001619DC"/>
    <w:rsid w:val="00162B5E"/>
    <w:rsid w:val="00166210"/>
    <w:rsid w:val="00166FB5"/>
    <w:rsid w:val="00176FCD"/>
    <w:rsid w:val="001807F0"/>
    <w:rsid w:val="00183B68"/>
    <w:rsid w:val="001852FF"/>
    <w:rsid w:val="00190178"/>
    <w:rsid w:val="001910F1"/>
    <w:rsid w:val="00192C93"/>
    <w:rsid w:val="00192CA5"/>
    <w:rsid w:val="00195136"/>
    <w:rsid w:val="001A0FD7"/>
    <w:rsid w:val="001A45AE"/>
    <w:rsid w:val="001B0C0A"/>
    <w:rsid w:val="001B36BF"/>
    <w:rsid w:val="001B379E"/>
    <w:rsid w:val="001B54C5"/>
    <w:rsid w:val="001B692E"/>
    <w:rsid w:val="001B6D76"/>
    <w:rsid w:val="001B7DB2"/>
    <w:rsid w:val="001C061A"/>
    <w:rsid w:val="001C1A7B"/>
    <w:rsid w:val="001C28B1"/>
    <w:rsid w:val="001C4F53"/>
    <w:rsid w:val="001C5733"/>
    <w:rsid w:val="001C6CB3"/>
    <w:rsid w:val="001C71AB"/>
    <w:rsid w:val="001C7F93"/>
    <w:rsid w:val="001D0AA9"/>
    <w:rsid w:val="001D0DA2"/>
    <w:rsid w:val="001D41D6"/>
    <w:rsid w:val="001D6262"/>
    <w:rsid w:val="001E0569"/>
    <w:rsid w:val="001E11FD"/>
    <w:rsid w:val="001E2468"/>
    <w:rsid w:val="001E4A1C"/>
    <w:rsid w:val="001E6987"/>
    <w:rsid w:val="001E74EF"/>
    <w:rsid w:val="001F67D0"/>
    <w:rsid w:val="001F73A3"/>
    <w:rsid w:val="002064A0"/>
    <w:rsid w:val="002068E9"/>
    <w:rsid w:val="00206BFB"/>
    <w:rsid w:val="002122D3"/>
    <w:rsid w:val="00212401"/>
    <w:rsid w:val="00213F5D"/>
    <w:rsid w:val="00215EBC"/>
    <w:rsid w:val="0021746E"/>
    <w:rsid w:val="00223A4E"/>
    <w:rsid w:val="00225563"/>
    <w:rsid w:val="002315E7"/>
    <w:rsid w:val="00231F65"/>
    <w:rsid w:val="00233367"/>
    <w:rsid w:val="00234B42"/>
    <w:rsid w:val="00240538"/>
    <w:rsid w:val="00240C8B"/>
    <w:rsid w:val="0024398B"/>
    <w:rsid w:val="00244DF6"/>
    <w:rsid w:val="002458EC"/>
    <w:rsid w:val="002472DA"/>
    <w:rsid w:val="0025422F"/>
    <w:rsid w:val="00254CB8"/>
    <w:rsid w:val="002560E3"/>
    <w:rsid w:val="00257D55"/>
    <w:rsid w:val="002623C8"/>
    <w:rsid w:val="00262CBB"/>
    <w:rsid w:val="00263E33"/>
    <w:rsid w:val="00266A6E"/>
    <w:rsid w:val="00270336"/>
    <w:rsid w:val="00274931"/>
    <w:rsid w:val="00275C03"/>
    <w:rsid w:val="00276BED"/>
    <w:rsid w:val="00277C2D"/>
    <w:rsid w:val="00281737"/>
    <w:rsid w:val="002859A6"/>
    <w:rsid w:val="0028612D"/>
    <w:rsid w:val="00286B43"/>
    <w:rsid w:val="00287668"/>
    <w:rsid w:val="00291B55"/>
    <w:rsid w:val="0029262C"/>
    <w:rsid w:val="002953DD"/>
    <w:rsid w:val="002954CA"/>
    <w:rsid w:val="0029550F"/>
    <w:rsid w:val="002A0C5E"/>
    <w:rsid w:val="002A23EA"/>
    <w:rsid w:val="002A3922"/>
    <w:rsid w:val="002A3C44"/>
    <w:rsid w:val="002A66F6"/>
    <w:rsid w:val="002A6BAB"/>
    <w:rsid w:val="002B0423"/>
    <w:rsid w:val="002B08DC"/>
    <w:rsid w:val="002B18FB"/>
    <w:rsid w:val="002B3DA3"/>
    <w:rsid w:val="002B7416"/>
    <w:rsid w:val="002B78E5"/>
    <w:rsid w:val="002C58CC"/>
    <w:rsid w:val="002D0148"/>
    <w:rsid w:val="002D4C2A"/>
    <w:rsid w:val="002D51AD"/>
    <w:rsid w:val="002E1ED3"/>
    <w:rsid w:val="002E4734"/>
    <w:rsid w:val="002E55B2"/>
    <w:rsid w:val="002E591E"/>
    <w:rsid w:val="002E6789"/>
    <w:rsid w:val="002F0436"/>
    <w:rsid w:val="002F09B6"/>
    <w:rsid w:val="002F15DD"/>
    <w:rsid w:val="002F6770"/>
    <w:rsid w:val="002F724F"/>
    <w:rsid w:val="0030029A"/>
    <w:rsid w:val="00300673"/>
    <w:rsid w:val="0030220F"/>
    <w:rsid w:val="00303A6C"/>
    <w:rsid w:val="003044CA"/>
    <w:rsid w:val="003047AE"/>
    <w:rsid w:val="00306863"/>
    <w:rsid w:val="00310645"/>
    <w:rsid w:val="0031077A"/>
    <w:rsid w:val="00310BE0"/>
    <w:rsid w:val="00314870"/>
    <w:rsid w:val="003153C4"/>
    <w:rsid w:val="003165AF"/>
    <w:rsid w:val="00316BDF"/>
    <w:rsid w:val="0031771B"/>
    <w:rsid w:val="003200FC"/>
    <w:rsid w:val="00322FD6"/>
    <w:rsid w:val="003237BA"/>
    <w:rsid w:val="00324799"/>
    <w:rsid w:val="003268BB"/>
    <w:rsid w:val="0033062E"/>
    <w:rsid w:val="0033119C"/>
    <w:rsid w:val="00333751"/>
    <w:rsid w:val="003368BD"/>
    <w:rsid w:val="00337402"/>
    <w:rsid w:val="00341346"/>
    <w:rsid w:val="00341EF3"/>
    <w:rsid w:val="00346B86"/>
    <w:rsid w:val="00347398"/>
    <w:rsid w:val="003531FE"/>
    <w:rsid w:val="00355766"/>
    <w:rsid w:val="00355BA9"/>
    <w:rsid w:val="003566EB"/>
    <w:rsid w:val="00357118"/>
    <w:rsid w:val="00360E19"/>
    <w:rsid w:val="00364BA6"/>
    <w:rsid w:val="00364FE0"/>
    <w:rsid w:val="0036798A"/>
    <w:rsid w:val="00371853"/>
    <w:rsid w:val="00371BB6"/>
    <w:rsid w:val="00371FB7"/>
    <w:rsid w:val="00373E49"/>
    <w:rsid w:val="00374D03"/>
    <w:rsid w:val="00381F21"/>
    <w:rsid w:val="0038310F"/>
    <w:rsid w:val="0038369F"/>
    <w:rsid w:val="00384D79"/>
    <w:rsid w:val="00386239"/>
    <w:rsid w:val="00394721"/>
    <w:rsid w:val="00395685"/>
    <w:rsid w:val="003956AE"/>
    <w:rsid w:val="00396B46"/>
    <w:rsid w:val="003A15B8"/>
    <w:rsid w:val="003A24E0"/>
    <w:rsid w:val="003A293B"/>
    <w:rsid w:val="003A2A07"/>
    <w:rsid w:val="003A2B26"/>
    <w:rsid w:val="003A3054"/>
    <w:rsid w:val="003A3F68"/>
    <w:rsid w:val="003A40F4"/>
    <w:rsid w:val="003A510E"/>
    <w:rsid w:val="003A70EC"/>
    <w:rsid w:val="003B14E6"/>
    <w:rsid w:val="003B33F3"/>
    <w:rsid w:val="003B551B"/>
    <w:rsid w:val="003B78A3"/>
    <w:rsid w:val="003C5FA1"/>
    <w:rsid w:val="003D0951"/>
    <w:rsid w:val="003D1487"/>
    <w:rsid w:val="003D1AD4"/>
    <w:rsid w:val="003D2449"/>
    <w:rsid w:val="003D4694"/>
    <w:rsid w:val="003D4C79"/>
    <w:rsid w:val="003D74EE"/>
    <w:rsid w:val="003D7B0B"/>
    <w:rsid w:val="003E0C1F"/>
    <w:rsid w:val="003E12DD"/>
    <w:rsid w:val="003E7DA3"/>
    <w:rsid w:val="003F02AE"/>
    <w:rsid w:val="003F168B"/>
    <w:rsid w:val="003F23EE"/>
    <w:rsid w:val="0040059C"/>
    <w:rsid w:val="004025EB"/>
    <w:rsid w:val="00405443"/>
    <w:rsid w:val="00405ADC"/>
    <w:rsid w:val="00405CA1"/>
    <w:rsid w:val="00405CB3"/>
    <w:rsid w:val="004070D2"/>
    <w:rsid w:val="004075CC"/>
    <w:rsid w:val="00407779"/>
    <w:rsid w:val="004113BB"/>
    <w:rsid w:val="00412849"/>
    <w:rsid w:val="00415309"/>
    <w:rsid w:val="004154BA"/>
    <w:rsid w:val="00415686"/>
    <w:rsid w:val="00417592"/>
    <w:rsid w:val="00417ADF"/>
    <w:rsid w:val="00420A84"/>
    <w:rsid w:val="00421440"/>
    <w:rsid w:val="00422506"/>
    <w:rsid w:val="00423F91"/>
    <w:rsid w:val="00431F81"/>
    <w:rsid w:val="004327BF"/>
    <w:rsid w:val="00432F88"/>
    <w:rsid w:val="004366C4"/>
    <w:rsid w:val="0044329A"/>
    <w:rsid w:val="0044383D"/>
    <w:rsid w:val="00443A2B"/>
    <w:rsid w:val="004441F6"/>
    <w:rsid w:val="00444D48"/>
    <w:rsid w:val="0044571A"/>
    <w:rsid w:val="0044721F"/>
    <w:rsid w:val="00450BC6"/>
    <w:rsid w:val="004517FF"/>
    <w:rsid w:val="00453302"/>
    <w:rsid w:val="00453342"/>
    <w:rsid w:val="0045691D"/>
    <w:rsid w:val="00456D6C"/>
    <w:rsid w:val="0045777C"/>
    <w:rsid w:val="00457BF8"/>
    <w:rsid w:val="00460549"/>
    <w:rsid w:val="0046140E"/>
    <w:rsid w:val="00462769"/>
    <w:rsid w:val="0047079A"/>
    <w:rsid w:val="00470E42"/>
    <w:rsid w:val="00470F86"/>
    <w:rsid w:val="0047207C"/>
    <w:rsid w:val="0047263B"/>
    <w:rsid w:val="00474359"/>
    <w:rsid w:val="004773BD"/>
    <w:rsid w:val="0048035D"/>
    <w:rsid w:val="00482680"/>
    <w:rsid w:val="00484460"/>
    <w:rsid w:val="00484D32"/>
    <w:rsid w:val="00485C41"/>
    <w:rsid w:val="004861D7"/>
    <w:rsid w:val="00486285"/>
    <w:rsid w:val="004911DE"/>
    <w:rsid w:val="004916AC"/>
    <w:rsid w:val="0049370E"/>
    <w:rsid w:val="00494152"/>
    <w:rsid w:val="00496A43"/>
    <w:rsid w:val="00496D82"/>
    <w:rsid w:val="004A08BC"/>
    <w:rsid w:val="004A753E"/>
    <w:rsid w:val="004A79AD"/>
    <w:rsid w:val="004C0202"/>
    <w:rsid w:val="004C1789"/>
    <w:rsid w:val="004C26D6"/>
    <w:rsid w:val="004C2BA2"/>
    <w:rsid w:val="004C4144"/>
    <w:rsid w:val="004C7EA0"/>
    <w:rsid w:val="004D0D15"/>
    <w:rsid w:val="004E5751"/>
    <w:rsid w:val="004F0284"/>
    <w:rsid w:val="004F26AF"/>
    <w:rsid w:val="004F6D9B"/>
    <w:rsid w:val="00500E3F"/>
    <w:rsid w:val="005040BB"/>
    <w:rsid w:val="00504CB8"/>
    <w:rsid w:val="00505C99"/>
    <w:rsid w:val="00507B6C"/>
    <w:rsid w:val="00507F00"/>
    <w:rsid w:val="0051050B"/>
    <w:rsid w:val="00511888"/>
    <w:rsid w:val="0051214B"/>
    <w:rsid w:val="005131C1"/>
    <w:rsid w:val="00514998"/>
    <w:rsid w:val="00520E82"/>
    <w:rsid w:val="0052113B"/>
    <w:rsid w:val="0052113F"/>
    <w:rsid w:val="005225CD"/>
    <w:rsid w:val="00523502"/>
    <w:rsid w:val="00523FBA"/>
    <w:rsid w:val="00526086"/>
    <w:rsid w:val="005266CC"/>
    <w:rsid w:val="00526D32"/>
    <w:rsid w:val="00537F6A"/>
    <w:rsid w:val="005408C0"/>
    <w:rsid w:val="00543A9F"/>
    <w:rsid w:val="00543E10"/>
    <w:rsid w:val="005458E6"/>
    <w:rsid w:val="00546647"/>
    <w:rsid w:val="00551793"/>
    <w:rsid w:val="00552528"/>
    <w:rsid w:val="00556694"/>
    <w:rsid w:val="00563DF1"/>
    <w:rsid w:val="00565183"/>
    <w:rsid w:val="00565CDF"/>
    <w:rsid w:val="00566040"/>
    <w:rsid w:val="0056683C"/>
    <w:rsid w:val="005675E7"/>
    <w:rsid w:val="00567B19"/>
    <w:rsid w:val="00567CA2"/>
    <w:rsid w:val="00570EEC"/>
    <w:rsid w:val="00574E6E"/>
    <w:rsid w:val="00576BD5"/>
    <w:rsid w:val="0057720E"/>
    <w:rsid w:val="00581C2D"/>
    <w:rsid w:val="00583848"/>
    <w:rsid w:val="00584B60"/>
    <w:rsid w:val="00587ECE"/>
    <w:rsid w:val="00590350"/>
    <w:rsid w:val="0059092D"/>
    <w:rsid w:val="005936A3"/>
    <w:rsid w:val="005949AD"/>
    <w:rsid w:val="00595C69"/>
    <w:rsid w:val="005969C5"/>
    <w:rsid w:val="00596B66"/>
    <w:rsid w:val="005A06F1"/>
    <w:rsid w:val="005A0797"/>
    <w:rsid w:val="005A1522"/>
    <w:rsid w:val="005A15F4"/>
    <w:rsid w:val="005A1700"/>
    <w:rsid w:val="005A70C1"/>
    <w:rsid w:val="005A70E5"/>
    <w:rsid w:val="005B026F"/>
    <w:rsid w:val="005B1F08"/>
    <w:rsid w:val="005B50C0"/>
    <w:rsid w:val="005B6342"/>
    <w:rsid w:val="005C0454"/>
    <w:rsid w:val="005C20C3"/>
    <w:rsid w:val="005C2B41"/>
    <w:rsid w:val="005C2D5F"/>
    <w:rsid w:val="005C31CA"/>
    <w:rsid w:val="005C380D"/>
    <w:rsid w:val="005C4052"/>
    <w:rsid w:val="005C41E2"/>
    <w:rsid w:val="005C4543"/>
    <w:rsid w:val="005C4EF7"/>
    <w:rsid w:val="005C5410"/>
    <w:rsid w:val="005C5742"/>
    <w:rsid w:val="005C7576"/>
    <w:rsid w:val="005D02FD"/>
    <w:rsid w:val="005D1355"/>
    <w:rsid w:val="005D401B"/>
    <w:rsid w:val="005D44B8"/>
    <w:rsid w:val="005D4BE4"/>
    <w:rsid w:val="005D5C9F"/>
    <w:rsid w:val="005D5DB3"/>
    <w:rsid w:val="005D61F2"/>
    <w:rsid w:val="005D6303"/>
    <w:rsid w:val="005D75E8"/>
    <w:rsid w:val="005E0C35"/>
    <w:rsid w:val="005E1916"/>
    <w:rsid w:val="005E1E00"/>
    <w:rsid w:val="005E3044"/>
    <w:rsid w:val="005E36D0"/>
    <w:rsid w:val="005E3E73"/>
    <w:rsid w:val="005F5849"/>
    <w:rsid w:val="005F7D9F"/>
    <w:rsid w:val="00602308"/>
    <w:rsid w:val="00604D03"/>
    <w:rsid w:val="00606A3F"/>
    <w:rsid w:val="00611023"/>
    <w:rsid w:val="00611B60"/>
    <w:rsid w:val="00611D4B"/>
    <w:rsid w:val="006125D8"/>
    <w:rsid w:val="006137A7"/>
    <w:rsid w:val="00621C97"/>
    <w:rsid w:val="00622411"/>
    <w:rsid w:val="0062430A"/>
    <w:rsid w:val="00625FAC"/>
    <w:rsid w:val="00626C17"/>
    <w:rsid w:val="00627AB6"/>
    <w:rsid w:val="006304BB"/>
    <w:rsid w:val="00630E6A"/>
    <w:rsid w:val="00633D72"/>
    <w:rsid w:val="006341E7"/>
    <w:rsid w:val="00635A1F"/>
    <w:rsid w:val="006401D9"/>
    <w:rsid w:val="0064356B"/>
    <w:rsid w:val="00643DD2"/>
    <w:rsid w:val="00645664"/>
    <w:rsid w:val="00645824"/>
    <w:rsid w:val="006465A3"/>
    <w:rsid w:val="00646786"/>
    <w:rsid w:val="00650E89"/>
    <w:rsid w:val="006510EC"/>
    <w:rsid w:val="006537B4"/>
    <w:rsid w:val="00653CA7"/>
    <w:rsid w:val="006545CA"/>
    <w:rsid w:val="00654CEB"/>
    <w:rsid w:val="00656385"/>
    <w:rsid w:val="00657C8B"/>
    <w:rsid w:val="00657CDA"/>
    <w:rsid w:val="00657D3B"/>
    <w:rsid w:val="006613C8"/>
    <w:rsid w:val="006615B8"/>
    <w:rsid w:val="0066168B"/>
    <w:rsid w:val="0066346D"/>
    <w:rsid w:val="00673EBE"/>
    <w:rsid w:val="0067744A"/>
    <w:rsid w:val="00680756"/>
    <w:rsid w:val="00682394"/>
    <w:rsid w:val="00683307"/>
    <w:rsid w:val="00685BF1"/>
    <w:rsid w:val="00686682"/>
    <w:rsid w:val="006869DE"/>
    <w:rsid w:val="00687735"/>
    <w:rsid w:val="00691F4C"/>
    <w:rsid w:val="00692EB7"/>
    <w:rsid w:val="00693671"/>
    <w:rsid w:val="00693F05"/>
    <w:rsid w:val="006950AB"/>
    <w:rsid w:val="00696458"/>
    <w:rsid w:val="0069762E"/>
    <w:rsid w:val="006A03D3"/>
    <w:rsid w:val="006A1128"/>
    <w:rsid w:val="006A3867"/>
    <w:rsid w:val="006A5E71"/>
    <w:rsid w:val="006A6254"/>
    <w:rsid w:val="006A6933"/>
    <w:rsid w:val="006B0C45"/>
    <w:rsid w:val="006B3ADA"/>
    <w:rsid w:val="006B6E65"/>
    <w:rsid w:val="006B7A43"/>
    <w:rsid w:val="006C02A7"/>
    <w:rsid w:val="006C08A9"/>
    <w:rsid w:val="006C10B6"/>
    <w:rsid w:val="006C2089"/>
    <w:rsid w:val="006C7616"/>
    <w:rsid w:val="006D13D0"/>
    <w:rsid w:val="006D246D"/>
    <w:rsid w:val="006D2545"/>
    <w:rsid w:val="006D678E"/>
    <w:rsid w:val="006E0B75"/>
    <w:rsid w:val="006E5273"/>
    <w:rsid w:val="006E6F53"/>
    <w:rsid w:val="006F1EB9"/>
    <w:rsid w:val="006F3802"/>
    <w:rsid w:val="006F5104"/>
    <w:rsid w:val="006F5350"/>
    <w:rsid w:val="00702C12"/>
    <w:rsid w:val="00703923"/>
    <w:rsid w:val="00703EEE"/>
    <w:rsid w:val="0070485F"/>
    <w:rsid w:val="00705952"/>
    <w:rsid w:val="00705CF2"/>
    <w:rsid w:val="00705E17"/>
    <w:rsid w:val="00706C59"/>
    <w:rsid w:val="00706CA0"/>
    <w:rsid w:val="0070725B"/>
    <w:rsid w:val="007118C9"/>
    <w:rsid w:val="007125C2"/>
    <w:rsid w:val="00713547"/>
    <w:rsid w:val="0071514A"/>
    <w:rsid w:val="00724BD1"/>
    <w:rsid w:val="00732BBB"/>
    <w:rsid w:val="00732EE9"/>
    <w:rsid w:val="007343AF"/>
    <w:rsid w:val="0073581B"/>
    <w:rsid w:val="00736425"/>
    <w:rsid w:val="00736A64"/>
    <w:rsid w:val="00742B4F"/>
    <w:rsid w:val="00743074"/>
    <w:rsid w:val="00745CE9"/>
    <w:rsid w:val="00747212"/>
    <w:rsid w:val="007476AB"/>
    <w:rsid w:val="007479C2"/>
    <w:rsid w:val="00747C8F"/>
    <w:rsid w:val="00751297"/>
    <w:rsid w:val="00752E44"/>
    <w:rsid w:val="00753795"/>
    <w:rsid w:val="00754785"/>
    <w:rsid w:val="00754C9D"/>
    <w:rsid w:val="007558DA"/>
    <w:rsid w:val="00761938"/>
    <w:rsid w:val="00762AFE"/>
    <w:rsid w:val="00763560"/>
    <w:rsid w:val="007644FE"/>
    <w:rsid w:val="00765507"/>
    <w:rsid w:val="0076715F"/>
    <w:rsid w:val="00770898"/>
    <w:rsid w:val="00773396"/>
    <w:rsid w:val="00776FE5"/>
    <w:rsid w:val="0077762C"/>
    <w:rsid w:val="0078295F"/>
    <w:rsid w:val="00784C0A"/>
    <w:rsid w:val="007860EB"/>
    <w:rsid w:val="00786576"/>
    <w:rsid w:val="00787801"/>
    <w:rsid w:val="007879E8"/>
    <w:rsid w:val="007915AE"/>
    <w:rsid w:val="00793606"/>
    <w:rsid w:val="00795BE5"/>
    <w:rsid w:val="007A380E"/>
    <w:rsid w:val="007A4B87"/>
    <w:rsid w:val="007A5AB7"/>
    <w:rsid w:val="007A5B36"/>
    <w:rsid w:val="007B1ACC"/>
    <w:rsid w:val="007B3816"/>
    <w:rsid w:val="007C3C96"/>
    <w:rsid w:val="007C5E43"/>
    <w:rsid w:val="007C616D"/>
    <w:rsid w:val="007D0B62"/>
    <w:rsid w:val="007D3380"/>
    <w:rsid w:val="007D371D"/>
    <w:rsid w:val="007D3B88"/>
    <w:rsid w:val="007D3EBA"/>
    <w:rsid w:val="007D49C6"/>
    <w:rsid w:val="007D4A59"/>
    <w:rsid w:val="007D627B"/>
    <w:rsid w:val="007D7ADF"/>
    <w:rsid w:val="007E0AEC"/>
    <w:rsid w:val="007E0CC9"/>
    <w:rsid w:val="007E126B"/>
    <w:rsid w:val="007E1B40"/>
    <w:rsid w:val="007E210F"/>
    <w:rsid w:val="007E3662"/>
    <w:rsid w:val="007E6CF5"/>
    <w:rsid w:val="007E6DF6"/>
    <w:rsid w:val="007E77E9"/>
    <w:rsid w:val="007F0886"/>
    <w:rsid w:val="007F08D2"/>
    <w:rsid w:val="007F3BE1"/>
    <w:rsid w:val="007F41D1"/>
    <w:rsid w:val="007F4E9E"/>
    <w:rsid w:val="007F557E"/>
    <w:rsid w:val="007F6627"/>
    <w:rsid w:val="007F693B"/>
    <w:rsid w:val="00800126"/>
    <w:rsid w:val="00800250"/>
    <w:rsid w:val="0080082A"/>
    <w:rsid w:val="00802305"/>
    <w:rsid w:val="008041E9"/>
    <w:rsid w:val="008059EC"/>
    <w:rsid w:val="00810CB7"/>
    <w:rsid w:val="00811FAD"/>
    <w:rsid w:val="0081369A"/>
    <w:rsid w:val="008153D4"/>
    <w:rsid w:val="008157EE"/>
    <w:rsid w:val="00815C39"/>
    <w:rsid w:val="0081642E"/>
    <w:rsid w:val="00816E9D"/>
    <w:rsid w:val="00817116"/>
    <w:rsid w:val="008174A2"/>
    <w:rsid w:val="0082095E"/>
    <w:rsid w:val="008227C8"/>
    <w:rsid w:val="008228BA"/>
    <w:rsid w:val="0082338C"/>
    <w:rsid w:val="00825BDA"/>
    <w:rsid w:val="00831820"/>
    <w:rsid w:val="00833000"/>
    <w:rsid w:val="00836191"/>
    <w:rsid w:val="00837095"/>
    <w:rsid w:val="00840A18"/>
    <w:rsid w:val="00841840"/>
    <w:rsid w:val="00842CBE"/>
    <w:rsid w:val="00843987"/>
    <w:rsid w:val="0084450C"/>
    <w:rsid w:val="00845447"/>
    <w:rsid w:val="00845F63"/>
    <w:rsid w:val="00846916"/>
    <w:rsid w:val="0084732D"/>
    <w:rsid w:val="00850D2E"/>
    <w:rsid w:val="00850EB0"/>
    <w:rsid w:val="00851EF7"/>
    <w:rsid w:val="00853B07"/>
    <w:rsid w:val="00854EB7"/>
    <w:rsid w:val="00855340"/>
    <w:rsid w:val="00855BD7"/>
    <w:rsid w:val="00856D3A"/>
    <w:rsid w:val="008613DE"/>
    <w:rsid w:val="00861CC8"/>
    <w:rsid w:val="0086711C"/>
    <w:rsid w:val="008707AF"/>
    <w:rsid w:val="00870E71"/>
    <w:rsid w:val="008771F4"/>
    <w:rsid w:val="00881FC8"/>
    <w:rsid w:val="00882879"/>
    <w:rsid w:val="00896879"/>
    <w:rsid w:val="008A0A55"/>
    <w:rsid w:val="008A21F6"/>
    <w:rsid w:val="008A2D25"/>
    <w:rsid w:val="008A3BF0"/>
    <w:rsid w:val="008A4355"/>
    <w:rsid w:val="008A5181"/>
    <w:rsid w:val="008A5676"/>
    <w:rsid w:val="008A6DD5"/>
    <w:rsid w:val="008B006F"/>
    <w:rsid w:val="008B0284"/>
    <w:rsid w:val="008B30A0"/>
    <w:rsid w:val="008B3290"/>
    <w:rsid w:val="008B6341"/>
    <w:rsid w:val="008B735F"/>
    <w:rsid w:val="008B7CA5"/>
    <w:rsid w:val="008B7D6C"/>
    <w:rsid w:val="008C1043"/>
    <w:rsid w:val="008C658E"/>
    <w:rsid w:val="008D1439"/>
    <w:rsid w:val="008D14FC"/>
    <w:rsid w:val="008D222E"/>
    <w:rsid w:val="008D2688"/>
    <w:rsid w:val="008D5933"/>
    <w:rsid w:val="008E13CD"/>
    <w:rsid w:val="008E18FF"/>
    <w:rsid w:val="008E1E0E"/>
    <w:rsid w:val="008E306A"/>
    <w:rsid w:val="008E30F3"/>
    <w:rsid w:val="008E4026"/>
    <w:rsid w:val="008E4F37"/>
    <w:rsid w:val="008E5737"/>
    <w:rsid w:val="008E5A73"/>
    <w:rsid w:val="008F19F0"/>
    <w:rsid w:val="008F1F4F"/>
    <w:rsid w:val="008F3A75"/>
    <w:rsid w:val="008F3D14"/>
    <w:rsid w:val="008F455F"/>
    <w:rsid w:val="0090011B"/>
    <w:rsid w:val="0090054C"/>
    <w:rsid w:val="009008D4"/>
    <w:rsid w:val="009010CB"/>
    <w:rsid w:val="00902403"/>
    <w:rsid w:val="00903A47"/>
    <w:rsid w:val="009046A3"/>
    <w:rsid w:val="00905C80"/>
    <w:rsid w:val="00911F61"/>
    <w:rsid w:val="00912BB8"/>
    <w:rsid w:val="00912C33"/>
    <w:rsid w:val="0091522A"/>
    <w:rsid w:val="009224BA"/>
    <w:rsid w:val="00923117"/>
    <w:rsid w:val="0092412A"/>
    <w:rsid w:val="00931769"/>
    <w:rsid w:val="00935E41"/>
    <w:rsid w:val="009427D8"/>
    <w:rsid w:val="0094476F"/>
    <w:rsid w:val="00946905"/>
    <w:rsid w:val="0095513B"/>
    <w:rsid w:val="00955868"/>
    <w:rsid w:val="00957B6A"/>
    <w:rsid w:val="00961195"/>
    <w:rsid w:val="009633CB"/>
    <w:rsid w:val="009660EE"/>
    <w:rsid w:val="0096638E"/>
    <w:rsid w:val="009666B2"/>
    <w:rsid w:val="009667B8"/>
    <w:rsid w:val="00966B16"/>
    <w:rsid w:val="009675A7"/>
    <w:rsid w:val="00975C09"/>
    <w:rsid w:val="00976A35"/>
    <w:rsid w:val="0097736F"/>
    <w:rsid w:val="00982288"/>
    <w:rsid w:val="0098415F"/>
    <w:rsid w:val="0098482A"/>
    <w:rsid w:val="009878AE"/>
    <w:rsid w:val="00994586"/>
    <w:rsid w:val="009954C5"/>
    <w:rsid w:val="0099576E"/>
    <w:rsid w:val="00996D83"/>
    <w:rsid w:val="009977C7"/>
    <w:rsid w:val="009A1E95"/>
    <w:rsid w:val="009A32EC"/>
    <w:rsid w:val="009A3A12"/>
    <w:rsid w:val="009A6DC9"/>
    <w:rsid w:val="009A72D9"/>
    <w:rsid w:val="009B1ED6"/>
    <w:rsid w:val="009B7528"/>
    <w:rsid w:val="009C4570"/>
    <w:rsid w:val="009C7326"/>
    <w:rsid w:val="009C74FA"/>
    <w:rsid w:val="009D0633"/>
    <w:rsid w:val="009D1CC0"/>
    <w:rsid w:val="009D278A"/>
    <w:rsid w:val="009D2823"/>
    <w:rsid w:val="009D6C4C"/>
    <w:rsid w:val="009D70E5"/>
    <w:rsid w:val="009E1F75"/>
    <w:rsid w:val="009E5926"/>
    <w:rsid w:val="009E5F96"/>
    <w:rsid w:val="009E6435"/>
    <w:rsid w:val="009E7E4C"/>
    <w:rsid w:val="009F1894"/>
    <w:rsid w:val="009F3A86"/>
    <w:rsid w:val="009F3B15"/>
    <w:rsid w:val="009F42DD"/>
    <w:rsid w:val="00A01633"/>
    <w:rsid w:val="00A03737"/>
    <w:rsid w:val="00A049D7"/>
    <w:rsid w:val="00A05818"/>
    <w:rsid w:val="00A05B5A"/>
    <w:rsid w:val="00A068F4"/>
    <w:rsid w:val="00A10A40"/>
    <w:rsid w:val="00A10DFD"/>
    <w:rsid w:val="00A11FF3"/>
    <w:rsid w:val="00A13985"/>
    <w:rsid w:val="00A14964"/>
    <w:rsid w:val="00A15B4B"/>
    <w:rsid w:val="00A2436C"/>
    <w:rsid w:val="00A26884"/>
    <w:rsid w:val="00A26EAC"/>
    <w:rsid w:val="00A2710D"/>
    <w:rsid w:val="00A30A12"/>
    <w:rsid w:val="00A328D1"/>
    <w:rsid w:val="00A334D8"/>
    <w:rsid w:val="00A354ED"/>
    <w:rsid w:val="00A37DAD"/>
    <w:rsid w:val="00A40E42"/>
    <w:rsid w:val="00A43274"/>
    <w:rsid w:val="00A51ECC"/>
    <w:rsid w:val="00A53277"/>
    <w:rsid w:val="00A5401A"/>
    <w:rsid w:val="00A623AE"/>
    <w:rsid w:val="00A63B34"/>
    <w:rsid w:val="00A63D7C"/>
    <w:rsid w:val="00A6484C"/>
    <w:rsid w:val="00A64B36"/>
    <w:rsid w:val="00A66D33"/>
    <w:rsid w:val="00A67D07"/>
    <w:rsid w:val="00A71735"/>
    <w:rsid w:val="00A753F1"/>
    <w:rsid w:val="00A76F02"/>
    <w:rsid w:val="00A8217B"/>
    <w:rsid w:val="00A82BF2"/>
    <w:rsid w:val="00A82EF2"/>
    <w:rsid w:val="00A8394C"/>
    <w:rsid w:val="00A84B62"/>
    <w:rsid w:val="00A90DE8"/>
    <w:rsid w:val="00A91A53"/>
    <w:rsid w:val="00A93444"/>
    <w:rsid w:val="00A97130"/>
    <w:rsid w:val="00AA0220"/>
    <w:rsid w:val="00AA1789"/>
    <w:rsid w:val="00AA6539"/>
    <w:rsid w:val="00AB014C"/>
    <w:rsid w:val="00AB0F30"/>
    <w:rsid w:val="00AB1902"/>
    <w:rsid w:val="00AB2501"/>
    <w:rsid w:val="00AB3326"/>
    <w:rsid w:val="00AB765E"/>
    <w:rsid w:val="00AC10C7"/>
    <w:rsid w:val="00AC161C"/>
    <w:rsid w:val="00AC3591"/>
    <w:rsid w:val="00AC47CC"/>
    <w:rsid w:val="00AC5F17"/>
    <w:rsid w:val="00AC670F"/>
    <w:rsid w:val="00AC70B4"/>
    <w:rsid w:val="00AC7677"/>
    <w:rsid w:val="00AD0CA3"/>
    <w:rsid w:val="00AD1968"/>
    <w:rsid w:val="00AD1E13"/>
    <w:rsid w:val="00AD3777"/>
    <w:rsid w:val="00AD52BC"/>
    <w:rsid w:val="00AE2DA2"/>
    <w:rsid w:val="00AE6D51"/>
    <w:rsid w:val="00AF0156"/>
    <w:rsid w:val="00AF048B"/>
    <w:rsid w:val="00AF2181"/>
    <w:rsid w:val="00AF36CA"/>
    <w:rsid w:val="00AF7AF4"/>
    <w:rsid w:val="00B00CC1"/>
    <w:rsid w:val="00B03301"/>
    <w:rsid w:val="00B044A1"/>
    <w:rsid w:val="00B04BBA"/>
    <w:rsid w:val="00B055F5"/>
    <w:rsid w:val="00B12F9B"/>
    <w:rsid w:val="00B16B6B"/>
    <w:rsid w:val="00B17535"/>
    <w:rsid w:val="00B17BCE"/>
    <w:rsid w:val="00B20FA8"/>
    <w:rsid w:val="00B2732B"/>
    <w:rsid w:val="00B27555"/>
    <w:rsid w:val="00B27970"/>
    <w:rsid w:val="00B27F15"/>
    <w:rsid w:val="00B33ABC"/>
    <w:rsid w:val="00B34184"/>
    <w:rsid w:val="00B35DE2"/>
    <w:rsid w:val="00B4029C"/>
    <w:rsid w:val="00B408D0"/>
    <w:rsid w:val="00B418CC"/>
    <w:rsid w:val="00B431E6"/>
    <w:rsid w:val="00B44257"/>
    <w:rsid w:val="00B4586D"/>
    <w:rsid w:val="00B5035F"/>
    <w:rsid w:val="00B510BA"/>
    <w:rsid w:val="00B51186"/>
    <w:rsid w:val="00B55ADA"/>
    <w:rsid w:val="00B62B79"/>
    <w:rsid w:val="00B6476C"/>
    <w:rsid w:val="00B65B69"/>
    <w:rsid w:val="00B6695C"/>
    <w:rsid w:val="00B75552"/>
    <w:rsid w:val="00B779BB"/>
    <w:rsid w:val="00B80471"/>
    <w:rsid w:val="00B80A26"/>
    <w:rsid w:val="00B8173C"/>
    <w:rsid w:val="00B81AB4"/>
    <w:rsid w:val="00B8275B"/>
    <w:rsid w:val="00B8388F"/>
    <w:rsid w:val="00B8503E"/>
    <w:rsid w:val="00B875DD"/>
    <w:rsid w:val="00B928C1"/>
    <w:rsid w:val="00B9369A"/>
    <w:rsid w:val="00B93744"/>
    <w:rsid w:val="00B93758"/>
    <w:rsid w:val="00B9624A"/>
    <w:rsid w:val="00B96C5A"/>
    <w:rsid w:val="00B972C8"/>
    <w:rsid w:val="00B97F9A"/>
    <w:rsid w:val="00BA18F4"/>
    <w:rsid w:val="00BA1D44"/>
    <w:rsid w:val="00BA1E52"/>
    <w:rsid w:val="00BA3614"/>
    <w:rsid w:val="00BA41ED"/>
    <w:rsid w:val="00BA6659"/>
    <w:rsid w:val="00BA6D31"/>
    <w:rsid w:val="00BA75D4"/>
    <w:rsid w:val="00BA75EF"/>
    <w:rsid w:val="00BC0761"/>
    <w:rsid w:val="00BC21DE"/>
    <w:rsid w:val="00BC3B4C"/>
    <w:rsid w:val="00BC3B9F"/>
    <w:rsid w:val="00BC54DE"/>
    <w:rsid w:val="00BC5A41"/>
    <w:rsid w:val="00BC5A5E"/>
    <w:rsid w:val="00BC7E5D"/>
    <w:rsid w:val="00BD7799"/>
    <w:rsid w:val="00BE0B3B"/>
    <w:rsid w:val="00BE209D"/>
    <w:rsid w:val="00BE451C"/>
    <w:rsid w:val="00BE6AC4"/>
    <w:rsid w:val="00BE770C"/>
    <w:rsid w:val="00BF1774"/>
    <w:rsid w:val="00BF2ED0"/>
    <w:rsid w:val="00BF4190"/>
    <w:rsid w:val="00BF5257"/>
    <w:rsid w:val="00BF598A"/>
    <w:rsid w:val="00BF7322"/>
    <w:rsid w:val="00C002D9"/>
    <w:rsid w:val="00C01089"/>
    <w:rsid w:val="00C0139A"/>
    <w:rsid w:val="00C02A00"/>
    <w:rsid w:val="00C02D85"/>
    <w:rsid w:val="00C02EF6"/>
    <w:rsid w:val="00C048EF"/>
    <w:rsid w:val="00C05201"/>
    <w:rsid w:val="00C05831"/>
    <w:rsid w:val="00C063D4"/>
    <w:rsid w:val="00C07C5D"/>
    <w:rsid w:val="00C15957"/>
    <w:rsid w:val="00C16A66"/>
    <w:rsid w:val="00C17BEF"/>
    <w:rsid w:val="00C21ADD"/>
    <w:rsid w:val="00C23287"/>
    <w:rsid w:val="00C27A56"/>
    <w:rsid w:val="00C30399"/>
    <w:rsid w:val="00C31F06"/>
    <w:rsid w:val="00C36D03"/>
    <w:rsid w:val="00C37BFB"/>
    <w:rsid w:val="00C40339"/>
    <w:rsid w:val="00C405F2"/>
    <w:rsid w:val="00C41C90"/>
    <w:rsid w:val="00C43489"/>
    <w:rsid w:val="00C4780B"/>
    <w:rsid w:val="00C47AAB"/>
    <w:rsid w:val="00C505BB"/>
    <w:rsid w:val="00C514A0"/>
    <w:rsid w:val="00C5323C"/>
    <w:rsid w:val="00C613D3"/>
    <w:rsid w:val="00C64A13"/>
    <w:rsid w:val="00C664D5"/>
    <w:rsid w:val="00C67396"/>
    <w:rsid w:val="00C71092"/>
    <w:rsid w:val="00C726BD"/>
    <w:rsid w:val="00C7280A"/>
    <w:rsid w:val="00C74BA9"/>
    <w:rsid w:val="00C755E3"/>
    <w:rsid w:val="00C76AB0"/>
    <w:rsid w:val="00C81981"/>
    <w:rsid w:val="00C82744"/>
    <w:rsid w:val="00C834A5"/>
    <w:rsid w:val="00C85D73"/>
    <w:rsid w:val="00C8678C"/>
    <w:rsid w:val="00C86881"/>
    <w:rsid w:val="00C87F6E"/>
    <w:rsid w:val="00C9132C"/>
    <w:rsid w:val="00C931E8"/>
    <w:rsid w:val="00C93B64"/>
    <w:rsid w:val="00C97A52"/>
    <w:rsid w:val="00CA1A2A"/>
    <w:rsid w:val="00CA3F13"/>
    <w:rsid w:val="00CA424B"/>
    <w:rsid w:val="00CA7705"/>
    <w:rsid w:val="00CB1450"/>
    <w:rsid w:val="00CB31D5"/>
    <w:rsid w:val="00CB4ED9"/>
    <w:rsid w:val="00CB6E7C"/>
    <w:rsid w:val="00CC099D"/>
    <w:rsid w:val="00CC23DD"/>
    <w:rsid w:val="00CC2BA4"/>
    <w:rsid w:val="00CC2C3C"/>
    <w:rsid w:val="00CC60D6"/>
    <w:rsid w:val="00CD311F"/>
    <w:rsid w:val="00CD4C83"/>
    <w:rsid w:val="00CD6C48"/>
    <w:rsid w:val="00CD79BB"/>
    <w:rsid w:val="00CE00D0"/>
    <w:rsid w:val="00CE0E85"/>
    <w:rsid w:val="00CE1B2A"/>
    <w:rsid w:val="00CE3229"/>
    <w:rsid w:val="00CE33A4"/>
    <w:rsid w:val="00CE6427"/>
    <w:rsid w:val="00CE6C6F"/>
    <w:rsid w:val="00CE7994"/>
    <w:rsid w:val="00CE7C2E"/>
    <w:rsid w:val="00CF0EC2"/>
    <w:rsid w:val="00CF2492"/>
    <w:rsid w:val="00CF2AF9"/>
    <w:rsid w:val="00CF69EE"/>
    <w:rsid w:val="00D005C7"/>
    <w:rsid w:val="00D019BC"/>
    <w:rsid w:val="00D01D11"/>
    <w:rsid w:val="00D02023"/>
    <w:rsid w:val="00D058E2"/>
    <w:rsid w:val="00D06A2D"/>
    <w:rsid w:val="00D072C7"/>
    <w:rsid w:val="00D077F9"/>
    <w:rsid w:val="00D1153A"/>
    <w:rsid w:val="00D123BC"/>
    <w:rsid w:val="00D135AD"/>
    <w:rsid w:val="00D138DF"/>
    <w:rsid w:val="00D14059"/>
    <w:rsid w:val="00D1429D"/>
    <w:rsid w:val="00D15349"/>
    <w:rsid w:val="00D20299"/>
    <w:rsid w:val="00D210FE"/>
    <w:rsid w:val="00D22A5D"/>
    <w:rsid w:val="00D23EB5"/>
    <w:rsid w:val="00D24811"/>
    <w:rsid w:val="00D2784F"/>
    <w:rsid w:val="00D30F05"/>
    <w:rsid w:val="00D34770"/>
    <w:rsid w:val="00D36AAB"/>
    <w:rsid w:val="00D3714F"/>
    <w:rsid w:val="00D40B29"/>
    <w:rsid w:val="00D41288"/>
    <w:rsid w:val="00D43842"/>
    <w:rsid w:val="00D43FA4"/>
    <w:rsid w:val="00D459D3"/>
    <w:rsid w:val="00D465B5"/>
    <w:rsid w:val="00D4707D"/>
    <w:rsid w:val="00D47748"/>
    <w:rsid w:val="00D50130"/>
    <w:rsid w:val="00D512AE"/>
    <w:rsid w:val="00D514A2"/>
    <w:rsid w:val="00D514F9"/>
    <w:rsid w:val="00D5184F"/>
    <w:rsid w:val="00D53C0C"/>
    <w:rsid w:val="00D55498"/>
    <w:rsid w:val="00D60852"/>
    <w:rsid w:val="00D60B80"/>
    <w:rsid w:val="00D60ECB"/>
    <w:rsid w:val="00D62F44"/>
    <w:rsid w:val="00D6307B"/>
    <w:rsid w:val="00D635D9"/>
    <w:rsid w:val="00D64B65"/>
    <w:rsid w:val="00D658C7"/>
    <w:rsid w:val="00D65C90"/>
    <w:rsid w:val="00D66089"/>
    <w:rsid w:val="00D6633A"/>
    <w:rsid w:val="00D66658"/>
    <w:rsid w:val="00D71CF7"/>
    <w:rsid w:val="00D7318A"/>
    <w:rsid w:val="00D756F3"/>
    <w:rsid w:val="00D760D4"/>
    <w:rsid w:val="00D76A55"/>
    <w:rsid w:val="00D8047E"/>
    <w:rsid w:val="00D82E4D"/>
    <w:rsid w:val="00D833C4"/>
    <w:rsid w:val="00D83595"/>
    <w:rsid w:val="00D839AA"/>
    <w:rsid w:val="00D90B4B"/>
    <w:rsid w:val="00D90B8A"/>
    <w:rsid w:val="00D91726"/>
    <w:rsid w:val="00D93323"/>
    <w:rsid w:val="00D93B83"/>
    <w:rsid w:val="00D95A14"/>
    <w:rsid w:val="00D96C6E"/>
    <w:rsid w:val="00D97F36"/>
    <w:rsid w:val="00DA0E4D"/>
    <w:rsid w:val="00DA2FFF"/>
    <w:rsid w:val="00DA4DF7"/>
    <w:rsid w:val="00DA50C3"/>
    <w:rsid w:val="00DA515E"/>
    <w:rsid w:val="00DA6648"/>
    <w:rsid w:val="00DB1EBD"/>
    <w:rsid w:val="00DB369B"/>
    <w:rsid w:val="00DB5EAA"/>
    <w:rsid w:val="00DB6330"/>
    <w:rsid w:val="00DB7542"/>
    <w:rsid w:val="00DC06C0"/>
    <w:rsid w:val="00DC0E9F"/>
    <w:rsid w:val="00DC0F00"/>
    <w:rsid w:val="00DC2C10"/>
    <w:rsid w:val="00DC2D32"/>
    <w:rsid w:val="00DC4C1B"/>
    <w:rsid w:val="00DC5667"/>
    <w:rsid w:val="00DC793C"/>
    <w:rsid w:val="00DD2502"/>
    <w:rsid w:val="00DD2DFE"/>
    <w:rsid w:val="00DD50E2"/>
    <w:rsid w:val="00DD61B8"/>
    <w:rsid w:val="00DD6908"/>
    <w:rsid w:val="00DE1ED6"/>
    <w:rsid w:val="00DE7B45"/>
    <w:rsid w:val="00DF0A88"/>
    <w:rsid w:val="00DF562A"/>
    <w:rsid w:val="00E0114D"/>
    <w:rsid w:val="00E03B90"/>
    <w:rsid w:val="00E053C8"/>
    <w:rsid w:val="00E11907"/>
    <w:rsid w:val="00E12EF4"/>
    <w:rsid w:val="00E166CE"/>
    <w:rsid w:val="00E17384"/>
    <w:rsid w:val="00E2055A"/>
    <w:rsid w:val="00E2217C"/>
    <w:rsid w:val="00E265DA"/>
    <w:rsid w:val="00E277DC"/>
    <w:rsid w:val="00E30AEC"/>
    <w:rsid w:val="00E317F5"/>
    <w:rsid w:val="00E324AF"/>
    <w:rsid w:val="00E3397C"/>
    <w:rsid w:val="00E36C54"/>
    <w:rsid w:val="00E416A8"/>
    <w:rsid w:val="00E42456"/>
    <w:rsid w:val="00E53BB6"/>
    <w:rsid w:val="00E55725"/>
    <w:rsid w:val="00E566E8"/>
    <w:rsid w:val="00E57A95"/>
    <w:rsid w:val="00E64746"/>
    <w:rsid w:val="00E64AAB"/>
    <w:rsid w:val="00E64BEB"/>
    <w:rsid w:val="00E70C78"/>
    <w:rsid w:val="00E70EAD"/>
    <w:rsid w:val="00E70F47"/>
    <w:rsid w:val="00E71071"/>
    <w:rsid w:val="00E72EC5"/>
    <w:rsid w:val="00E73D30"/>
    <w:rsid w:val="00E766B6"/>
    <w:rsid w:val="00E76DE4"/>
    <w:rsid w:val="00E7783E"/>
    <w:rsid w:val="00E84F90"/>
    <w:rsid w:val="00E870CB"/>
    <w:rsid w:val="00E913D5"/>
    <w:rsid w:val="00E96B70"/>
    <w:rsid w:val="00E9765C"/>
    <w:rsid w:val="00E976DB"/>
    <w:rsid w:val="00EA0B71"/>
    <w:rsid w:val="00EA10FB"/>
    <w:rsid w:val="00EA11CC"/>
    <w:rsid w:val="00EA1CAB"/>
    <w:rsid w:val="00EA5346"/>
    <w:rsid w:val="00EA572D"/>
    <w:rsid w:val="00EA7249"/>
    <w:rsid w:val="00EB6E01"/>
    <w:rsid w:val="00EB717B"/>
    <w:rsid w:val="00EC267E"/>
    <w:rsid w:val="00ED2AF4"/>
    <w:rsid w:val="00ED371F"/>
    <w:rsid w:val="00ED59AC"/>
    <w:rsid w:val="00ED68FB"/>
    <w:rsid w:val="00EE0D0B"/>
    <w:rsid w:val="00EE1AFD"/>
    <w:rsid w:val="00EE25B6"/>
    <w:rsid w:val="00EE37C6"/>
    <w:rsid w:val="00EF0B40"/>
    <w:rsid w:val="00EF2CC7"/>
    <w:rsid w:val="00F00293"/>
    <w:rsid w:val="00F03DE1"/>
    <w:rsid w:val="00F04CCC"/>
    <w:rsid w:val="00F05058"/>
    <w:rsid w:val="00F05F35"/>
    <w:rsid w:val="00F10EE8"/>
    <w:rsid w:val="00F12217"/>
    <w:rsid w:val="00F125A6"/>
    <w:rsid w:val="00F13B9F"/>
    <w:rsid w:val="00F20092"/>
    <w:rsid w:val="00F221FC"/>
    <w:rsid w:val="00F22C5E"/>
    <w:rsid w:val="00F252EA"/>
    <w:rsid w:val="00F25AF5"/>
    <w:rsid w:val="00F30560"/>
    <w:rsid w:val="00F321D0"/>
    <w:rsid w:val="00F361F2"/>
    <w:rsid w:val="00F36268"/>
    <w:rsid w:val="00F36E43"/>
    <w:rsid w:val="00F37505"/>
    <w:rsid w:val="00F37AF1"/>
    <w:rsid w:val="00F37B69"/>
    <w:rsid w:val="00F41281"/>
    <w:rsid w:val="00F41E6A"/>
    <w:rsid w:val="00F4468D"/>
    <w:rsid w:val="00F46A9E"/>
    <w:rsid w:val="00F46CBD"/>
    <w:rsid w:val="00F50AD0"/>
    <w:rsid w:val="00F539FE"/>
    <w:rsid w:val="00F54FC9"/>
    <w:rsid w:val="00F60398"/>
    <w:rsid w:val="00F61E9B"/>
    <w:rsid w:val="00F636ED"/>
    <w:rsid w:val="00F7130A"/>
    <w:rsid w:val="00F72838"/>
    <w:rsid w:val="00F749DE"/>
    <w:rsid w:val="00F74A94"/>
    <w:rsid w:val="00F74AFC"/>
    <w:rsid w:val="00F75F73"/>
    <w:rsid w:val="00F7711B"/>
    <w:rsid w:val="00F819B4"/>
    <w:rsid w:val="00F81A11"/>
    <w:rsid w:val="00F87463"/>
    <w:rsid w:val="00F90640"/>
    <w:rsid w:val="00F90E2E"/>
    <w:rsid w:val="00F90F66"/>
    <w:rsid w:val="00F913D3"/>
    <w:rsid w:val="00F917EC"/>
    <w:rsid w:val="00F91C0D"/>
    <w:rsid w:val="00F93E5E"/>
    <w:rsid w:val="00FA21E6"/>
    <w:rsid w:val="00FA269B"/>
    <w:rsid w:val="00FA2AB7"/>
    <w:rsid w:val="00FA701D"/>
    <w:rsid w:val="00FA70FE"/>
    <w:rsid w:val="00FA78A1"/>
    <w:rsid w:val="00FB30C5"/>
    <w:rsid w:val="00FB3177"/>
    <w:rsid w:val="00FB3538"/>
    <w:rsid w:val="00FB3F7F"/>
    <w:rsid w:val="00FB63EC"/>
    <w:rsid w:val="00FB6DA8"/>
    <w:rsid w:val="00FC02A7"/>
    <w:rsid w:val="00FC1234"/>
    <w:rsid w:val="00FC3A48"/>
    <w:rsid w:val="00FC4ACD"/>
    <w:rsid w:val="00FC6B96"/>
    <w:rsid w:val="00FC6C88"/>
    <w:rsid w:val="00FD087E"/>
    <w:rsid w:val="00FD0ADC"/>
    <w:rsid w:val="00FD222A"/>
    <w:rsid w:val="00FD2B22"/>
    <w:rsid w:val="00FD40D7"/>
    <w:rsid w:val="00FD4CFA"/>
    <w:rsid w:val="00FD53D3"/>
    <w:rsid w:val="00FD78FB"/>
    <w:rsid w:val="00FD7B1C"/>
    <w:rsid w:val="00FE05C4"/>
    <w:rsid w:val="00FE08C4"/>
    <w:rsid w:val="00FE1EE4"/>
    <w:rsid w:val="00FE48F3"/>
    <w:rsid w:val="00FE4FF4"/>
    <w:rsid w:val="00FE62B0"/>
    <w:rsid w:val="00FE6341"/>
    <w:rsid w:val="00FF1659"/>
    <w:rsid w:val="00FF2052"/>
    <w:rsid w:val="00FF3989"/>
    <w:rsid w:val="00FF3A7D"/>
    <w:rsid w:val="00FF5BEA"/>
    <w:rsid w:val="00FF66BE"/>
    <w:rsid w:val="00FF7A0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91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3302"/>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
    <w:basedOn w:val="Normal"/>
    <w:next w:val="Normal"/>
    <w:link w:val="Heading1Char"/>
    <w:qFormat/>
    <w:rsid w:val="00453302"/>
    <w:pPr>
      <w:keepNext/>
      <w:numPr>
        <w:numId w:val="41"/>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453302"/>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8B30A0"/>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8B30A0"/>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1"/>
    <w:qFormat/>
    <w:rsid w:val="00F05058"/>
    <w:pPr>
      <w:numPr>
        <w:ilvl w:val="4"/>
        <w:numId w:val="8"/>
      </w:numPr>
      <w:spacing w:before="240" w:after="60"/>
      <w:outlineLvl w:val="4"/>
    </w:pPr>
    <w:rPr>
      <w:b/>
      <w:bCs/>
      <w:iCs/>
      <w:szCs w:val="26"/>
    </w:rPr>
  </w:style>
  <w:style w:type="paragraph" w:styleId="Heading6">
    <w:name w:val="heading 6"/>
    <w:aliases w:val="sub-dash,sd,5,Spare2,A.,Heading 6 (a),Smart 2000"/>
    <w:basedOn w:val="Normal"/>
    <w:next w:val="Normal"/>
    <w:link w:val="Heading6Char1"/>
    <w:qFormat/>
    <w:rsid w:val="00F05058"/>
    <w:pPr>
      <w:numPr>
        <w:ilvl w:val="5"/>
        <w:numId w:val="8"/>
      </w:numPr>
      <w:spacing w:before="240" w:after="60"/>
      <w:outlineLvl w:val="5"/>
    </w:pPr>
    <w:rPr>
      <w:rFonts w:ascii="Times New Roman" w:hAnsi="Times New Roman"/>
      <w:b/>
      <w:bCs/>
    </w:rPr>
  </w:style>
  <w:style w:type="paragraph" w:styleId="Heading7">
    <w:name w:val="heading 7"/>
    <w:aliases w:val="Spare3"/>
    <w:basedOn w:val="Normal"/>
    <w:next w:val="Normal"/>
    <w:link w:val="Heading7Char1"/>
    <w:qFormat/>
    <w:rsid w:val="00F05058"/>
    <w:pPr>
      <w:numPr>
        <w:ilvl w:val="6"/>
        <w:numId w:val="8"/>
      </w:numPr>
      <w:spacing w:before="240" w:after="60"/>
      <w:outlineLvl w:val="6"/>
    </w:pPr>
    <w:rPr>
      <w:rFonts w:ascii="Times New Roman" w:hAnsi="Times New Roman"/>
      <w:sz w:val="24"/>
    </w:rPr>
  </w:style>
  <w:style w:type="paragraph" w:styleId="Heading8">
    <w:name w:val="heading 8"/>
    <w:aliases w:val="Spare4,(A)"/>
    <w:basedOn w:val="Normal"/>
    <w:next w:val="Normal"/>
    <w:link w:val="Heading8Char1"/>
    <w:qFormat/>
    <w:rsid w:val="00F05058"/>
    <w:pPr>
      <w:numPr>
        <w:ilvl w:val="7"/>
        <w:numId w:val="8"/>
      </w:numPr>
      <w:spacing w:before="240" w:after="60"/>
      <w:outlineLvl w:val="7"/>
    </w:pPr>
    <w:rPr>
      <w:rFonts w:ascii="Times New Roman" w:hAnsi="Times New Roman"/>
      <w:i/>
      <w:iCs/>
      <w:sz w:val="24"/>
    </w:rPr>
  </w:style>
  <w:style w:type="paragraph" w:styleId="Heading9">
    <w:name w:val="heading 9"/>
    <w:aliases w:val="Spare5,HAPPY"/>
    <w:basedOn w:val="Normal"/>
    <w:next w:val="Normal"/>
    <w:link w:val="Heading9Char1"/>
    <w:qFormat/>
    <w:rsid w:val="00F05058"/>
    <w:pPr>
      <w:numPr>
        <w:ilvl w:val="8"/>
        <w:numId w:val="6"/>
      </w:numPr>
      <w:tabs>
        <w:tab w:val="clear" w:pos="6480"/>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4533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3302"/>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
    <w:locked/>
    <w:rsid w:val="00F05058"/>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453302"/>
    <w:rPr>
      <w:rFonts w:ascii="Cambria" w:hAnsi="Cambria"/>
      <w:b/>
      <w:bCs/>
      <w:color w:val="4F81BD"/>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F05058"/>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F05058"/>
    <w:rPr>
      <w:b/>
      <w:bCs/>
      <w:iCs/>
      <w:szCs w:val="24"/>
    </w:rPr>
  </w:style>
  <w:style w:type="character" w:customStyle="1" w:styleId="Heading5Char1">
    <w:name w:val="Heading 5 Char1"/>
    <w:aliases w:val="Para5 Char,5 sub-bullet Char,sb Char,4 Char,Spare1 Char,Level 3 - (i) Char,(i) Char,(i)1 Char,Level 3 - (i)1 Char,i. Char,1.1.1.1.1 Char"/>
    <w:link w:val="Heading5"/>
    <w:locked/>
    <w:rsid w:val="00F05058"/>
    <w:rPr>
      <w:rFonts w:ascii="Arial" w:hAnsi="Arial"/>
      <w:b/>
      <w:bCs/>
      <w:iCs/>
      <w:szCs w:val="26"/>
    </w:rPr>
  </w:style>
  <w:style w:type="character" w:customStyle="1" w:styleId="Heading6Char1">
    <w:name w:val="Heading 6 Char1"/>
    <w:aliases w:val="sub-dash Char,sd Char,5 Char,Spare2 Char,A. Char,Heading 6 (a) Char,Smart 2000 Char"/>
    <w:link w:val="Heading6"/>
    <w:locked/>
    <w:rsid w:val="00F05058"/>
    <w:rPr>
      <w:b/>
      <w:bCs/>
      <w:szCs w:val="24"/>
    </w:rPr>
  </w:style>
  <w:style w:type="character" w:customStyle="1" w:styleId="Heading7Char1">
    <w:name w:val="Heading 7 Char1"/>
    <w:aliases w:val="Spare3 Char"/>
    <w:link w:val="Heading7"/>
    <w:locked/>
    <w:rsid w:val="00F05058"/>
    <w:rPr>
      <w:sz w:val="24"/>
      <w:szCs w:val="24"/>
    </w:rPr>
  </w:style>
  <w:style w:type="character" w:customStyle="1" w:styleId="Heading8Char1">
    <w:name w:val="Heading 8 Char1"/>
    <w:aliases w:val="Spare4 Char,(A) Char"/>
    <w:link w:val="Heading8"/>
    <w:locked/>
    <w:rsid w:val="00F05058"/>
    <w:rPr>
      <w:i/>
      <w:iCs/>
      <w:sz w:val="24"/>
      <w:szCs w:val="24"/>
    </w:rPr>
  </w:style>
  <w:style w:type="character" w:customStyle="1" w:styleId="Heading9Char1">
    <w:name w:val="Heading 9 Char1"/>
    <w:aliases w:val="Spare5 Char,HAPPY Char"/>
    <w:link w:val="Heading9"/>
    <w:locked/>
    <w:rsid w:val="00F05058"/>
    <w:rPr>
      <w:rFonts w:ascii="Arial" w:hAnsi="Arial" w:cs="Arial"/>
      <w:szCs w:val="24"/>
    </w:rPr>
  </w:style>
  <w:style w:type="paragraph" w:customStyle="1" w:styleId="TextLevel3">
    <w:name w:val="Text Level 3"/>
    <w:pPr>
      <w:numPr>
        <w:ilvl w:val="4"/>
        <w:numId w:val="5"/>
      </w:numPr>
      <w:spacing w:after="120"/>
      <w:jc w:val="both"/>
    </w:pPr>
    <w:rPr>
      <w:rFonts w:ascii="Arial" w:hAnsi="Arial"/>
      <w:lang w:eastAsia="en-US"/>
    </w:rPr>
  </w:style>
  <w:style w:type="paragraph" w:customStyle="1" w:styleId="TextLevel4">
    <w:name w:val="Text Level 4"/>
    <w:basedOn w:val="Heading4"/>
    <w:rsid w:val="006137A7"/>
    <w:pPr>
      <w:numPr>
        <w:ilvl w:val="5"/>
        <w:numId w:val="4"/>
      </w:numPr>
      <w:spacing w:before="0"/>
    </w:pPr>
    <w:rPr>
      <w:b w:val="0"/>
    </w:rPr>
  </w:style>
  <w:style w:type="paragraph" w:customStyle="1" w:styleId="TextLevel5">
    <w:name w:val="Text Level 5"/>
    <w:basedOn w:val="Heading5"/>
    <w:rsid w:val="006137A7"/>
    <w:pPr>
      <w:numPr>
        <w:ilvl w:val="8"/>
        <w:numId w:val="4"/>
      </w:numPr>
      <w:spacing w:before="0"/>
    </w:pPr>
    <w:rPr>
      <w:b w:val="0"/>
    </w:rPr>
  </w:style>
  <w:style w:type="paragraph" w:customStyle="1" w:styleId="Note">
    <w:name w:val="Note"/>
    <w:basedOn w:val="PlainText"/>
    <w:rPr>
      <w:rFonts w:ascii="Arial" w:hAnsi="Arial"/>
      <w:b/>
      <w:i/>
    </w:rPr>
  </w:style>
  <w:style w:type="paragraph" w:styleId="PlainText">
    <w:name w:val="Plain Text"/>
    <w:basedOn w:val="Normal"/>
    <w:rPr>
      <w:rFonts w:ascii="Courier New" w:hAnsi="Courier New"/>
    </w:rPr>
  </w:style>
  <w:style w:type="paragraph" w:customStyle="1" w:styleId="Notespara">
    <w:name w:val="Note spara"/>
    <w:basedOn w:val="PlainText"/>
    <w:pPr>
      <w:numPr>
        <w:numId w:val="1"/>
      </w:numPr>
    </w:pPr>
    <w:rPr>
      <w:rFonts w:ascii="Arial" w:hAnsi="Arial"/>
      <w:b/>
      <w:i/>
    </w:rPr>
  </w:style>
  <w:style w:type="paragraph" w:customStyle="1" w:styleId="spara">
    <w:name w:val="spara"/>
    <w:next w:val="Normal"/>
    <w:rsid w:val="00D123BC"/>
    <w:pPr>
      <w:numPr>
        <w:ilvl w:val="6"/>
        <w:numId w:val="4"/>
      </w:numPr>
      <w:spacing w:after="120"/>
      <w:jc w:val="both"/>
    </w:pPr>
    <w:rPr>
      <w:rFonts w:ascii="Arial" w:hAnsi="Arial"/>
      <w:lang w:eastAsia="en-US"/>
    </w:rPr>
  </w:style>
  <w:style w:type="paragraph" w:customStyle="1" w:styleId="TextNoNumber">
    <w:name w:val="Text No Number"/>
    <w:basedOn w:val="Normal"/>
    <w:next w:val="Normal"/>
    <w:pPr>
      <w:tabs>
        <w:tab w:val="left" w:pos="900"/>
      </w:tabs>
      <w:ind w:left="907"/>
    </w:pPr>
  </w:style>
  <w:style w:type="paragraph" w:styleId="Header">
    <w:name w:val="header"/>
    <w:basedOn w:val="Normal"/>
    <w:link w:val="HeaderChar1"/>
    <w:rsid w:val="00262CBB"/>
    <w:pPr>
      <w:tabs>
        <w:tab w:val="center" w:pos="4153"/>
        <w:tab w:val="right" w:pos="8306"/>
      </w:tabs>
    </w:pPr>
  </w:style>
  <w:style w:type="character" w:customStyle="1" w:styleId="HeaderChar1">
    <w:name w:val="Header Char1"/>
    <w:link w:val="Header"/>
    <w:rsid w:val="00262CBB"/>
    <w:rPr>
      <w:rFonts w:ascii="Arial" w:eastAsia="Calibri" w:hAnsi="Arial"/>
      <w:szCs w:val="22"/>
      <w:lang w:eastAsia="en-US"/>
    </w:rPr>
  </w:style>
  <w:style w:type="paragraph" w:styleId="Footer">
    <w:name w:val="footer"/>
    <w:basedOn w:val="Normal"/>
    <w:link w:val="FooterChar1"/>
    <w:rsid w:val="00262CBB"/>
    <w:pPr>
      <w:tabs>
        <w:tab w:val="center" w:pos="4153"/>
        <w:tab w:val="right" w:pos="8306"/>
      </w:tabs>
    </w:pPr>
  </w:style>
  <w:style w:type="character" w:customStyle="1" w:styleId="FooterChar1">
    <w:name w:val="Footer Char1"/>
    <w:link w:val="Footer"/>
    <w:rsid w:val="00262CBB"/>
    <w:rPr>
      <w:rFonts w:ascii="Arial" w:eastAsia="Calibri" w:hAnsi="Arial"/>
      <w:szCs w:val="22"/>
      <w:lang w:eastAsia="en-US"/>
    </w:rPr>
  </w:style>
  <w:style w:type="character" w:styleId="PageNumber">
    <w:name w:val="page number"/>
    <w:rsid w:val="00262CBB"/>
    <w:rPr>
      <w:rFonts w:cs="Times New Roman"/>
    </w:rPr>
  </w:style>
  <w:style w:type="paragraph" w:customStyle="1" w:styleId="DIDText">
    <w:name w:val="DID Text"/>
    <w:basedOn w:val="Normal"/>
    <w:pPr>
      <w:tabs>
        <w:tab w:val="left" w:pos="1276"/>
      </w:tabs>
      <w:ind w:left="1276"/>
    </w:pPr>
  </w:style>
  <w:style w:type="paragraph" w:styleId="FootnoteText">
    <w:name w:val="footnote text"/>
    <w:basedOn w:val="Normal"/>
    <w:semiHidden/>
    <w:rsid w:val="00453302"/>
    <w:rPr>
      <w:szCs w:val="20"/>
    </w:rPr>
  </w:style>
  <w:style w:type="character" w:styleId="FootnoteReference">
    <w:name w:val="footnote reference"/>
    <w:semiHidden/>
    <w:rPr>
      <w:vertAlign w:val="superscript"/>
    </w:rPr>
  </w:style>
  <w:style w:type="paragraph" w:customStyle="1" w:styleId="BookTitle1">
    <w:name w:val="Book Title1"/>
    <w:basedOn w:val="PlainText"/>
    <w:pPr>
      <w:tabs>
        <w:tab w:val="left" w:pos="1276"/>
      </w:tabs>
      <w:ind w:left="4116" w:hanging="2835"/>
    </w:pPr>
    <w:rPr>
      <w:rFonts w:ascii="Arial" w:hAnsi="Arial"/>
    </w:rPr>
  </w:style>
  <w:style w:type="paragraph" w:customStyle="1" w:styleId="sspara">
    <w:name w:val="sspara"/>
    <w:basedOn w:val="Normal"/>
    <w:rsid w:val="006137A7"/>
    <w:pPr>
      <w:numPr>
        <w:ilvl w:val="7"/>
        <w:numId w:val="4"/>
      </w:numPr>
    </w:pPr>
  </w:style>
  <w:style w:type="paragraph" w:styleId="TOC1">
    <w:name w:val="toc 1"/>
    <w:next w:val="ASDEFCONNormal"/>
    <w:autoRedefine/>
    <w:uiPriority w:val="39"/>
    <w:rsid w:val="00453302"/>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453302"/>
    <w:pPr>
      <w:spacing w:after="120"/>
      <w:jc w:val="both"/>
    </w:pPr>
    <w:rPr>
      <w:rFonts w:ascii="Arial" w:hAnsi="Arial"/>
      <w:color w:val="000000"/>
      <w:szCs w:val="40"/>
    </w:rPr>
  </w:style>
  <w:style w:type="character" w:customStyle="1" w:styleId="ASDEFCONNormalChar">
    <w:name w:val="ASDEFCON Normal Char"/>
    <w:link w:val="ASDEFCONNormal"/>
    <w:rsid w:val="00453302"/>
    <w:rPr>
      <w:rFonts w:ascii="Arial" w:hAnsi="Arial"/>
      <w:color w:val="000000"/>
      <w:szCs w:val="40"/>
    </w:rPr>
  </w:style>
  <w:style w:type="character" w:styleId="CommentReference">
    <w:name w:val="annotation reference"/>
    <w:semiHidden/>
    <w:rsid w:val="00262CBB"/>
    <w:rPr>
      <w:rFonts w:cs="Times New Roman"/>
      <w:sz w:val="16"/>
    </w:rPr>
  </w:style>
  <w:style w:type="paragraph" w:styleId="CommentText">
    <w:name w:val="annotation text"/>
    <w:basedOn w:val="Normal"/>
    <w:link w:val="CommentTextChar1"/>
    <w:semiHidden/>
    <w:rsid w:val="00262CBB"/>
  </w:style>
  <w:style w:type="character" w:customStyle="1" w:styleId="CommentTextChar1">
    <w:name w:val="Comment Text Char1"/>
    <w:link w:val="CommentText"/>
    <w:semiHidden/>
    <w:rsid w:val="00262CBB"/>
    <w:rPr>
      <w:rFonts w:ascii="Arial" w:eastAsia="Calibri" w:hAnsi="Arial"/>
      <w:szCs w:val="22"/>
      <w:lang w:eastAsia="en-US"/>
    </w:rPr>
  </w:style>
  <w:style w:type="paragraph" w:styleId="TOC2">
    <w:name w:val="toc 2"/>
    <w:next w:val="ASDEFCONNormal"/>
    <w:autoRedefine/>
    <w:uiPriority w:val="39"/>
    <w:rsid w:val="00453302"/>
    <w:pPr>
      <w:spacing w:after="60"/>
      <w:ind w:left="1417" w:hanging="850"/>
    </w:pPr>
    <w:rPr>
      <w:rFonts w:ascii="Arial" w:hAnsi="Arial" w:cs="Arial"/>
      <w:szCs w:val="24"/>
    </w:rPr>
  </w:style>
  <w:style w:type="paragraph" w:styleId="TOC3">
    <w:name w:val="toc 3"/>
    <w:basedOn w:val="Normal"/>
    <w:next w:val="Normal"/>
    <w:autoRedefine/>
    <w:rsid w:val="00453302"/>
    <w:pPr>
      <w:spacing w:after="100"/>
      <w:ind w:left="400"/>
    </w:pPr>
  </w:style>
  <w:style w:type="paragraph" w:customStyle="1" w:styleId="TextLevel6">
    <w:name w:val="Text Level 6"/>
    <w:basedOn w:val="Heading6"/>
    <w:rPr>
      <w:b w:val="0"/>
    </w:rPr>
  </w:style>
  <w:style w:type="paragraph" w:styleId="Title">
    <w:name w:val="Title"/>
    <w:basedOn w:val="Normal"/>
    <w:next w:val="Normal"/>
    <w:link w:val="TitleChar"/>
    <w:qFormat/>
    <w:rsid w:val="008B30A0"/>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customStyle="1" w:styleId="Style1">
    <w:name w:val="Style1"/>
    <w:basedOn w:val="Heading4"/>
    <w:rsid w:val="00470F86"/>
    <w:rPr>
      <w:b w:val="0"/>
    </w:rPr>
  </w:style>
  <w:style w:type="paragraph" w:customStyle="1" w:styleId="Indent">
    <w:name w:val="Indent"/>
    <w:basedOn w:val="Normal"/>
    <w:pPr>
      <w:tabs>
        <w:tab w:val="left" w:pos="1701"/>
      </w:tabs>
      <w:ind w:left="1701"/>
    </w:pPr>
  </w:style>
  <w:style w:type="paragraph" w:customStyle="1" w:styleId="Bullettext2">
    <w:name w:val="Bullet text 2"/>
    <w:basedOn w:val="TextLevel3"/>
    <w:pPr>
      <w:numPr>
        <w:ilvl w:val="0"/>
        <w:numId w:val="2"/>
      </w:numPr>
    </w:pPr>
  </w:style>
  <w:style w:type="paragraph" w:customStyle="1" w:styleId="Para">
    <w:name w:val="Para"/>
    <w:basedOn w:val="Normal"/>
    <w:pPr>
      <w:numPr>
        <w:ilvl w:val="6"/>
        <w:numId w:val="5"/>
      </w:numPr>
    </w:pPr>
  </w:style>
  <w:style w:type="paragraph" w:styleId="BalloonText">
    <w:name w:val="Balloon Text"/>
    <w:basedOn w:val="Normal"/>
    <w:link w:val="BalloonTextChar"/>
    <w:autoRedefine/>
    <w:rsid w:val="008B3290"/>
    <w:rPr>
      <w:sz w:val="18"/>
      <w:szCs w:val="20"/>
    </w:rPr>
  </w:style>
  <w:style w:type="character" w:customStyle="1" w:styleId="BalloonTextChar1">
    <w:name w:val="Balloon Text Char1"/>
    <w:semiHidden/>
    <w:rsid w:val="00262CBB"/>
    <w:rPr>
      <w:rFonts w:ascii="Tahoma" w:eastAsia="Calibri" w:hAnsi="Tahoma" w:cs="Tahoma"/>
      <w:sz w:val="16"/>
      <w:szCs w:val="16"/>
      <w:lang w:eastAsia="en-US"/>
    </w:rPr>
  </w:style>
  <w:style w:type="table" w:styleId="TableGrid">
    <w:name w:val="Table Grid"/>
    <w:basedOn w:val="TableNormal"/>
    <w:rsid w:val="00470F86"/>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192C93"/>
    <w:pPr>
      <w:keepNext/>
      <w:tabs>
        <w:tab w:val="left" w:pos="1701"/>
      </w:tabs>
      <w:spacing w:before="240" w:after="120"/>
    </w:pPr>
    <w:rPr>
      <w:rFonts w:ascii="Arial" w:hAnsi="Arial"/>
      <w:b/>
    </w:rPr>
  </w:style>
  <w:style w:type="paragraph" w:customStyle="1" w:styleId="Options">
    <w:name w:val="Options"/>
    <w:basedOn w:val="Normal"/>
    <w:next w:val="Normal"/>
    <w:rsid w:val="00262CBB"/>
    <w:pPr>
      <w:widowControl w:val="0"/>
    </w:pPr>
    <w:rPr>
      <w:b/>
      <w:i/>
    </w:rPr>
  </w:style>
  <w:style w:type="paragraph" w:customStyle="1" w:styleId="AttachmentHeading">
    <w:name w:val="Attachment Heading"/>
    <w:basedOn w:val="Normal"/>
    <w:pPr>
      <w:jc w:val="center"/>
    </w:pPr>
    <w:rPr>
      <w:lang w:val="en-US"/>
    </w:rPr>
  </w:style>
  <w:style w:type="paragraph" w:customStyle="1" w:styleId="Notetodrafters">
    <w:name w:val="Note to drafters"/>
    <w:basedOn w:val="Normal"/>
    <w:next w:val="Normal"/>
    <w:rsid w:val="002A3922"/>
    <w:pPr>
      <w:shd w:val="clear" w:color="auto" w:fill="000000"/>
      <w:tabs>
        <w:tab w:val="num" w:pos="0"/>
      </w:tabs>
    </w:pPr>
    <w:rPr>
      <w:b/>
      <w:i/>
    </w:rPr>
  </w:style>
  <w:style w:type="paragraph" w:customStyle="1" w:styleId="Notetotenderers">
    <w:name w:val="Note to tenderers"/>
    <w:basedOn w:val="Normal"/>
    <w:next w:val="Normal"/>
    <w:pPr>
      <w:shd w:val="pct20" w:color="auto" w:fill="FFFFFF"/>
    </w:pPr>
    <w:rPr>
      <w:b/>
      <w:i/>
    </w:rPr>
  </w:style>
  <w:style w:type="paragraph" w:customStyle="1" w:styleId="option">
    <w:name w:val="option"/>
    <w:basedOn w:val="Normal"/>
    <w:next w:val="Normal"/>
    <w:rPr>
      <w:b/>
      <w:i/>
      <w:lang w:val="en-US"/>
    </w:rPr>
  </w:style>
  <w:style w:type="paragraph" w:customStyle="1" w:styleId="ssspara">
    <w:name w:val="ssspara"/>
    <w:basedOn w:val="Normal"/>
    <w:pPr>
      <w:numPr>
        <w:ilvl w:val="8"/>
        <w:numId w:val="3"/>
      </w:numPr>
    </w:pPr>
  </w:style>
  <w:style w:type="paragraph" w:customStyle="1" w:styleId="textlevel2">
    <w:name w:val="text level 2"/>
    <w:next w:val="Normal"/>
    <w:pPr>
      <w:numPr>
        <w:ilvl w:val="2"/>
        <w:numId w:val="5"/>
      </w:numPr>
      <w:spacing w:after="120"/>
      <w:jc w:val="both"/>
    </w:pPr>
    <w:rPr>
      <w:rFonts w:ascii="Arial" w:hAnsi="Arial" w:cs="Arial"/>
      <w:lang w:eastAsia="en-US"/>
    </w:rPr>
  </w:style>
  <w:style w:type="paragraph" w:customStyle="1" w:styleId="TitleChapter">
    <w:name w:val="TitleChapter"/>
    <w:next w:val="Normal"/>
    <w:pPr>
      <w:spacing w:before="240"/>
      <w:jc w:val="center"/>
    </w:pPr>
    <w:rPr>
      <w:rFonts w:ascii="Arial" w:hAnsi="Arial"/>
      <w:b/>
      <w:caps/>
      <w:noProof/>
      <w:lang w:eastAsia="en-US"/>
    </w:rPr>
  </w:style>
  <w:style w:type="paragraph" w:styleId="CommentSubject">
    <w:name w:val="annotation subject"/>
    <w:basedOn w:val="CommentText"/>
    <w:next w:val="CommentText"/>
    <w:link w:val="CommentSubjectChar1"/>
    <w:rsid w:val="00262CBB"/>
    <w:rPr>
      <w:b/>
      <w:bCs/>
    </w:rPr>
  </w:style>
  <w:style w:type="character" w:customStyle="1" w:styleId="CommentSubjectChar1">
    <w:name w:val="Comment Subject Char1"/>
    <w:link w:val="CommentSubject"/>
    <w:rsid w:val="00262CBB"/>
    <w:rPr>
      <w:rFonts w:ascii="Arial" w:eastAsia="Calibri" w:hAnsi="Arial"/>
      <w:b/>
      <w:bCs/>
      <w:szCs w:val="22"/>
      <w:lang w:eastAsia="en-US"/>
    </w:rPr>
  </w:style>
  <w:style w:type="paragraph" w:customStyle="1" w:styleId="TextManualNumber">
    <w:name w:val="Text Manual Number"/>
    <w:basedOn w:val="TextNoNumber"/>
    <w:rsid w:val="00405CB3"/>
    <w:pPr>
      <w:tabs>
        <w:tab w:val="clear" w:pos="900"/>
      </w:tabs>
      <w:ind w:hanging="907"/>
    </w:pPr>
  </w:style>
  <w:style w:type="paragraph" w:styleId="BodyText">
    <w:name w:val="Body Text"/>
    <w:basedOn w:val="Normal"/>
    <w:link w:val="BodyTextChar1"/>
    <w:rsid w:val="00470F86"/>
  </w:style>
  <w:style w:type="character" w:customStyle="1" w:styleId="BodyTextChar1">
    <w:name w:val="Body Text Char1"/>
    <w:link w:val="BodyText"/>
    <w:locked/>
    <w:rsid w:val="00262CBB"/>
    <w:rPr>
      <w:rFonts w:ascii="Arial" w:eastAsia="Calibri" w:hAnsi="Arial"/>
      <w:szCs w:val="22"/>
      <w:lang w:val="en-AU" w:eastAsia="en-US" w:bidi="ar-SA"/>
    </w:rPr>
  </w:style>
  <w:style w:type="character" w:customStyle="1" w:styleId="CommentTextChar">
    <w:name w:val="Comment Text Char"/>
    <w:semiHidden/>
    <w:rsid w:val="00262CBB"/>
    <w:rPr>
      <w:rFonts w:ascii="Arial" w:hAnsi="Arial" w:cs="Times New Roman"/>
      <w:lang w:val="x-none" w:eastAsia="en-US"/>
    </w:rPr>
  </w:style>
  <w:style w:type="paragraph" w:styleId="EndnoteText">
    <w:name w:val="endnote text"/>
    <w:basedOn w:val="Normal"/>
    <w:link w:val="EndnoteTextChar1"/>
    <w:semiHidden/>
    <w:rsid w:val="00470F86"/>
    <w:rPr>
      <w:szCs w:val="20"/>
    </w:rPr>
  </w:style>
  <w:style w:type="character" w:customStyle="1" w:styleId="EndnoteTextChar1">
    <w:name w:val="Endnote Text Char1"/>
    <w:link w:val="EndnoteText"/>
    <w:semiHidden/>
    <w:locked/>
    <w:rsid w:val="00262CBB"/>
    <w:rPr>
      <w:rFonts w:ascii="Arial" w:eastAsia="Calibri" w:hAnsi="Arial"/>
      <w:lang w:val="en-AU" w:eastAsia="en-US" w:bidi="ar-SA"/>
    </w:rPr>
  </w:style>
  <w:style w:type="character" w:customStyle="1" w:styleId="CommentSubjectChar">
    <w:name w:val="Comment Subject Char"/>
    <w:rsid w:val="00262CBB"/>
    <w:rPr>
      <w:rFonts w:ascii="Arial" w:hAnsi="Arial" w:cs="Times New Roman"/>
      <w:b/>
      <w:bCs/>
      <w:lang w:val="x-none" w:eastAsia="en-US"/>
    </w:rPr>
  </w:style>
  <w:style w:type="paragraph" w:customStyle="1" w:styleId="NoteToDrafters0">
    <w:name w:val="Note To Drafters"/>
    <w:basedOn w:val="Normal"/>
    <w:next w:val="Normal"/>
    <w:autoRedefine/>
    <w:semiHidden/>
    <w:rsid w:val="00262CBB"/>
    <w:pPr>
      <w:keepNext/>
      <w:shd w:val="clear" w:color="auto" w:fill="000000"/>
      <w:spacing w:before="120"/>
    </w:pPr>
    <w:rPr>
      <w:b/>
      <w:i/>
    </w:rPr>
  </w:style>
  <w:style w:type="paragraph" w:customStyle="1" w:styleId="NotetoTenderers0">
    <w:name w:val="Note to Tenderers"/>
    <w:basedOn w:val="Normal"/>
    <w:next w:val="Normal"/>
    <w:semiHidden/>
    <w:rsid w:val="00262CBB"/>
    <w:pPr>
      <w:shd w:val="pct15" w:color="auto" w:fill="FFFFFF"/>
      <w:spacing w:before="120"/>
    </w:pPr>
    <w:rPr>
      <w:b/>
      <w:i/>
    </w:rPr>
  </w:style>
  <w:style w:type="paragraph" w:customStyle="1" w:styleId="subpara">
    <w:name w:val="sub para"/>
    <w:basedOn w:val="Normal"/>
    <w:semiHidden/>
    <w:rsid w:val="00262CBB"/>
    <w:pPr>
      <w:tabs>
        <w:tab w:val="num" w:pos="1134"/>
        <w:tab w:val="left" w:pos="1418"/>
      </w:tabs>
      <w:ind w:left="1134" w:hanging="567"/>
    </w:pPr>
  </w:style>
  <w:style w:type="paragraph" w:customStyle="1" w:styleId="subsubpara">
    <w:name w:val="sub sub para"/>
    <w:basedOn w:val="Normal"/>
    <w:autoRedefine/>
    <w:semiHidden/>
    <w:rsid w:val="00262CBB"/>
    <w:pPr>
      <w:tabs>
        <w:tab w:val="left" w:pos="1985"/>
        <w:tab w:val="num" w:pos="2138"/>
      </w:tabs>
      <w:ind w:left="1985" w:hanging="567"/>
    </w:pPr>
  </w:style>
  <w:style w:type="paragraph" w:customStyle="1" w:styleId="TitleCase">
    <w:name w:val="Title Case"/>
    <w:basedOn w:val="Normal"/>
    <w:next w:val="Normal"/>
    <w:semiHidden/>
    <w:rsid w:val="00262CBB"/>
    <w:rPr>
      <w:b/>
      <w:caps/>
    </w:rPr>
  </w:style>
  <w:style w:type="paragraph" w:customStyle="1" w:styleId="Recitals">
    <w:name w:val="Recitals"/>
    <w:basedOn w:val="Normal"/>
    <w:semiHidden/>
    <w:rsid w:val="00262CBB"/>
    <w:pPr>
      <w:tabs>
        <w:tab w:val="left" w:pos="851"/>
        <w:tab w:val="num" w:pos="1134"/>
      </w:tabs>
    </w:pPr>
  </w:style>
  <w:style w:type="paragraph" w:customStyle="1" w:styleId="NormalIndent1">
    <w:name w:val="Normal Indent1"/>
    <w:basedOn w:val="Normal"/>
    <w:autoRedefine/>
    <w:semiHidden/>
    <w:rsid w:val="00262CBB"/>
    <w:pPr>
      <w:keepNext/>
      <w:ind w:left="851"/>
    </w:pPr>
  </w:style>
  <w:style w:type="paragraph" w:customStyle="1" w:styleId="TablePara">
    <w:name w:val="Table Para"/>
    <w:autoRedefine/>
    <w:semiHidden/>
    <w:rsid w:val="00262CBB"/>
    <w:pPr>
      <w:numPr>
        <w:numId w:val="10"/>
      </w:numPr>
      <w:spacing w:before="120" w:after="120"/>
      <w:jc w:val="both"/>
    </w:pPr>
    <w:rPr>
      <w:rFonts w:ascii="Arial" w:hAnsi="Arial"/>
      <w:noProof/>
      <w:lang w:val="en-US" w:eastAsia="en-US"/>
    </w:rPr>
  </w:style>
  <w:style w:type="paragraph" w:customStyle="1" w:styleId="TableStyle">
    <w:name w:val="Table Style"/>
    <w:basedOn w:val="Normal"/>
    <w:autoRedefine/>
    <w:semiHidden/>
    <w:rsid w:val="00262CBB"/>
  </w:style>
  <w:style w:type="paragraph" w:customStyle="1" w:styleId="TableSubpara">
    <w:name w:val="Table Subpara"/>
    <w:autoRedefine/>
    <w:semiHidden/>
    <w:rsid w:val="00262CBB"/>
    <w:pPr>
      <w:spacing w:before="120" w:after="120"/>
      <w:ind w:left="568" w:hanging="568"/>
      <w:jc w:val="both"/>
    </w:pPr>
    <w:rPr>
      <w:rFonts w:ascii="Arial" w:hAnsi="Arial"/>
      <w:noProof/>
      <w:lang w:val="en-US" w:eastAsia="en-US"/>
    </w:rPr>
  </w:style>
  <w:style w:type="paragraph" w:customStyle="1" w:styleId="Indentlist">
    <w:name w:val="Indent list"/>
    <w:basedOn w:val="Normal"/>
    <w:rsid w:val="00262CBB"/>
    <w:pPr>
      <w:numPr>
        <w:numId w:val="11"/>
      </w:numPr>
      <w:tabs>
        <w:tab w:val="left" w:pos="1701"/>
      </w:tabs>
    </w:pPr>
  </w:style>
  <w:style w:type="paragraph" w:customStyle="1" w:styleId="Level11fo">
    <w:name w:val="Level 1.1fo"/>
    <w:basedOn w:val="Normal"/>
    <w:rsid w:val="00262CBB"/>
    <w:pPr>
      <w:spacing w:before="200" w:after="0" w:line="240" w:lineRule="atLeast"/>
      <w:ind w:left="720"/>
    </w:pPr>
    <w:rPr>
      <w:rFonts w:eastAsia="SimSun"/>
      <w:szCs w:val="20"/>
      <w:lang w:eastAsia="zh-CN"/>
    </w:rPr>
  </w:style>
  <w:style w:type="character" w:customStyle="1" w:styleId="ArialBold10">
    <w:name w:val="ArialBold10"/>
    <w:rsid w:val="00262CBB"/>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8B30A0"/>
    <w:rPr>
      <w:rFonts w:ascii="Arial" w:hAnsi="Arial" w:cs="Arial"/>
      <w:b/>
      <w:bCs/>
      <w:kern w:val="32"/>
      <w:sz w:val="32"/>
      <w:szCs w:val="32"/>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8B30A0"/>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8B30A0"/>
    <w:rPr>
      <w:rFonts w:ascii="Arial" w:hAnsi="Arial"/>
      <w:b/>
      <w:bCs/>
      <w:i/>
      <w:iCs/>
      <w:szCs w:val="24"/>
    </w:rPr>
  </w:style>
  <w:style w:type="character" w:customStyle="1" w:styleId="Heading5Char">
    <w:name w:val="Heading 5 Char"/>
    <w:semiHidden/>
    <w:locked/>
    <w:rsid w:val="00F05058"/>
    <w:rPr>
      <w:rFonts w:ascii="Calibri" w:eastAsia="Times New Roman" w:hAnsi="Calibri" w:cs="Times New Roman"/>
      <w:b/>
      <w:bCs/>
      <w:i/>
      <w:iCs/>
      <w:sz w:val="26"/>
      <w:szCs w:val="26"/>
    </w:rPr>
  </w:style>
  <w:style w:type="character" w:customStyle="1" w:styleId="Heading6Char">
    <w:name w:val="Heading 6 Char"/>
    <w:semiHidden/>
    <w:locked/>
    <w:rsid w:val="00F05058"/>
    <w:rPr>
      <w:rFonts w:ascii="Calibri" w:eastAsia="Times New Roman" w:hAnsi="Calibri" w:cs="Times New Roman"/>
      <w:b/>
      <w:bCs/>
      <w:sz w:val="22"/>
      <w:szCs w:val="22"/>
    </w:rPr>
  </w:style>
  <w:style w:type="character" w:customStyle="1" w:styleId="Heading7Char">
    <w:name w:val="Heading 7 Char"/>
    <w:semiHidden/>
    <w:locked/>
    <w:rsid w:val="00F05058"/>
    <w:rPr>
      <w:rFonts w:ascii="Calibri" w:eastAsia="Times New Roman" w:hAnsi="Calibri" w:cs="Times New Roman"/>
      <w:sz w:val="24"/>
      <w:szCs w:val="24"/>
    </w:rPr>
  </w:style>
  <w:style w:type="character" w:customStyle="1" w:styleId="Heading8Char">
    <w:name w:val="Heading 8 Char"/>
    <w:semiHidden/>
    <w:locked/>
    <w:rsid w:val="00F05058"/>
    <w:rPr>
      <w:rFonts w:ascii="Calibri" w:eastAsia="Times New Roman" w:hAnsi="Calibri" w:cs="Times New Roman"/>
      <w:i/>
      <w:iCs/>
      <w:sz w:val="24"/>
      <w:szCs w:val="24"/>
    </w:rPr>
  </w:style>
  <w:style w:type="character" w:customStyle="1" w:styleId="Heading9Char">
    <w:name w:val="Heading 9 Char"/>
    <w:semiHidden/>
    <w:locked/>
    <w:rsid w:val="00F05058"/>
    <w:rPr>
      <w:rFonts w:ascii="Cambria" w:eastAsia="Times New Roman" w:hAnsi="Cambria" w:cs="Times New Roman"/>
      <w:sz w:val="22"/>
      <w:szCs w:val="22"/>
    </w:rPr>
  </w:style>
  <w:style w:type="character" w:customStyle="1" w:styleId="HeaderChar">
    <w:name w:val="Header Char"/>
    <w:semiHidden/>
    <w:locked/>
    <w:rsid w:val="00262CBB"/>
    <w:rPr>
      <w:rFonts w:ascii="Arial" w:hAnsi="Arial" w:cs="Times New Roman"/>
      <w:sz w:val="22"/>
      <w:szCs w:val="22"/>
      <w:lang w:val="x-none" w:eastAsia="en-US"/>
    </w:rPr>
  </w:style>
  <w:style w:type="character" w:customStyle="1" w:styleId="FooterChar">
    <w:name w:val="Footer Char"/>
    <w:semiHidden/>
    <w:locked/>
    <w:rsid w:val="00262CBB"/>
    <w:rPr>
      <w:rFonts w:ascii="Arial" w:hAnsi="Arial" w:cs="Times New Roman"/>
      <w:sz w:val="22"/>
      <w:szCs w:val="22"/>
      <w:lang w:val="x-none" w:eastAsia="en-US"/>
    </w:rPr>
  </w:style>
  <w:style w:type="character" w:customStyle="1" w:styleId="BalloonTextChar">
    <w:name w:val="Balloon Text Char"/>
    <w:link w:val="BalloonText"/>
    <w:locked/>
    <w:rsid w:val="008B3290"/>
    <w:rPr>
      <w:rFonts w:ascii="Arial" w:hAnsi="Arial"/>
      <w:sz w:val="18"/>
    </w:rPr>
  </w:style>
  <w:style w:type="character" w:customStyle="1" w:styleId="BodyTextChar">
    <w:name w:val="Body Text Char"/>
    <w:semiHidden/>
    <w:locked/>
    <w:rsid w:val="00262CBB"/>
    <w:rPr>
      <w:rFonts w:ascii="Arial" w:hAnsi="Arial" w:cs="Times New Roman"/>
      <w:sz w:val="22"/>
      <w:szCs w:val="22"/>
      <w:lang w:val="x-none" w:eastAsia="en-US"/>
    </w:rPr>
  </w:style>
  <w:style w:type="character" w:customStyle="1" w:styleId="EndnoteTextChar">
    <w:name w:val="Endnote Text Char"/>
    <w:semiHidden/>
    <w:locked/>
    <w:rsid w:val="00262CBB"/>
    <w:rPr>
      <w:rFonts w:ascii="Arial" w:hAnsi="Arial" w:cs="Times New Roman"/>
      <w:lang w:val="x-none" w:eastAsia="en-US"/>
    </w:rPr>
  </w:style>
  <w:style w:type="character" w:customStyle="1" w:styleId="SC430">
    <w:name w:val="SC430"/>
    <w:rsid w:val="00262CBB"/>
    <w:rPr>
      <w:rFonts w:cs="Arial"/>
      <w:color w:val="000000"/>
      <w:sz w:val="20"/>
      <w:szCs w:val="20"/>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F05058"/>
    <w:rPr>
      <w:b/>
      <w:bCs/>
      <w:sz w:val="26"/>
      <w:szCs w:val="26"/>
    </w:rPr>
  </w:style>
  <w:style w:type="paragraph" w:styleId="TOC4">
    <w:name w:val="toc 4"/>
    <w:basedOn w:val="Normal"/>
    <w:next w:val="Normal"/>
    <w:autoRedefine/>
    <w:rsid w:val="00453302"/>
    <w:pPr>
      <w:spacing w:after="100"/>
      <w:ind w:left="600"/>
    </w:pPr>
  </w:style>
  <w:style w:type="paragraph" w:styleId="TOC5">
    <w:name w:val="toc 5"/>
    <w:basedOn w:val="Normal"/>
    <w:next w:val="Normal"/>
    <w:autoRedefine/>
    <w:rsid w:val="00453302"/>
    <w:pPr>
      <w:spacing w:after="100"/>
      <w:ind w:left="800"/>
    </w:pPr>
  </w:style>
  <w:style w:type="paragraph" w:styleId="TOC6">
    <w:name w:val="toc 6"/>
    <w:basedOn w:val="Normal"/>
    <w:next w:val="Normal"/>
    <w:autoRedefine/>
    <w:rsid w:val="00453302"/>
    <w:pPr>
      <w:spacing w:after="100"/>
      <w:ind w:left="1000"/>
    </w:pPr>
  </w:style>
  <w:style w:type="paragraph" w:styleId="TOC7">
    <w:name w:val="toc 7"/>
    <w:basedOn w:val="Normal"/>
    <w:next w:val="Normal"/>
    <w:autoRedefine/>
    <w:rsid w:val="00453302"/>
    <w:pPr>
      <w:spacing w:after="100"/>
      <w:ind w:left="1200"/>
    </w:pPr>
  </w:style>
  <w:style w:type="paragraph" w:styleId="TOC8">
    <w:name w:val="toc 8"/>
    <w:basedOn w:val="Normal"/>
    <w:next w:val="Normal"/>
    <w:autoRedefine/>
    <w:rsid w:val="00453302"/>
    <w:pPr>
      <w:spacing w:after="100"/>
      <w:ind w:left="1400"/>
    </w:pPr>
  </w:style>
  <w:style w:type="paragraph" w:styleId="TOC9">
    <w:name w:val="toc 9"/>
    <w:basedOn w:val="Normal"/>
    <w:next w:val="Normal"/>
    <w:autoRedefine/>
    <w:rsid w:val="00453302"/>
    <w:pPr>
      <w:spacing w:after="100"/>
      <w:ind w:left="1600"/>
    </w:pPr>
  </w:style>
  <w:style w:type="character" w:styleId="Hyperlink">
    <w:name w:val="Hyperlink"/>
    <w:uiPriority w:val="99"/>
    <w:unhideWhenUsed/>
    <w:rsid w:val="00453302"/>
    <w:rPr>
      <w:color w:val="0000FF"/>
      <w:u w:val="single"/>
    </w:rPr>
  </w:style>
  <w:style w:type="character" w:styleId="FollowedHyperlink">
    <w:name w:val="FollowedHyperlink"/>
    <w:rsid w:val="00262CBB"/>
    <w:rPr>
      <w:rFonts w:cs="Times New Roman"/>
      <w:color w:val="800080"/>
      <w:u w:val="single"/>
    </w:rPr>
  </w:style>
  <w:style w:type="character" w:styleId="Emphasis">
    <w:name w:val="Emphasis"/>
    <w:qFormat/>
    <w:rsid w:val="00F05058"/>
    <w:rPr>
      <w:i/>
      <w:iCs/>
    </w:rPr>
  </w:style>
  <w:style w:type="paragraph" w:styleId="Revision">
    <w:name w:val="Revision"/>
    <w:hidden/>
    <w:uiPriority w:val="99"/>
    <w:semiHidden/>
    <w:rsid w:val="00DD50E2"/>
    <w:rPr>
      <w:rFonts w:ascii="Arial" w:eastAsia="Calibri" w:hAnsi="Arial"/>
      <w:szCs w:val="22"/>
      <w:lang w:eastAsia="en-US"/>
    </w:rPr>
  </w:style>
  <w:style w:type="paragraph" w:customStyle="1" w:styleId="COTCOCLV2-ASDEFCON">
    <w:name w:val="COT/COC LV2 - ASDEFCON"/>
    <w:basedOn w:val="ASDEFCONNormal"/>
    <w:next w:val="COTCOCLV3-ASDEFCON"/>
    <w:rsid w:val="00453302"/>
    <w:pPr>
      <w:keepNext/>
      <w:keepLines/>
      <w:numPr>
        <w:ilvl w:val="1"/>
        <w:numId w:val="12"/>
      </w:numPr>
      <w:pBdr>
        <w:bottom w:val="single" w:sz="4" w:space="1" w:color="auto"/>
      </w:pBdr>
    </w:pPr>
    <w:rPr>
      <w:b/>
    </w:rPr>
  </w:style>
  <w:style w:type="paragraph" w:customStyle="1" w:styleId="COTCOCLV3-ASDEFCON">
    <w:name w:val="COT/COC LV3 - ASDEFCON"/>
    <w:basedOn w:val="ASDEFCONNormal"/>
    <w:rsid w:val="00453302"/>
    <w:pPr>
      <w:numPr>
        <w:ilvl w:val="2"/>
        <w:numId w:val="12"/>
      </w:numPr>
    </w:pPr>
  </w:style>
  <w:style w:type="paragraph" w:customStyle="1" w:styleId="COTCOCLV1-ASDEFCON">
    <w:name w:val="COT/COC LV1 - ASDEFCON"/>
    <w:basedOn w:val="ASDEFCONNormal"/>
    <w:next w:val="COTCOCLV2-ASDEFCON"/>
    <w:rsid w:val="00453302"/>
    <w:pPr>
      <w:keepNext/>
      <w:keepLines/>
      <w:numPr>
        <w:numId w:val="12"/>
      </w:numPr>
      <w:spacing w:before="240"/>
    </w:pPr>
    <w:rPr>
      <w:b/>
      <w:caps/>
    </w:rPr>
  </w:style>
  <w:style w:type="paragraph" w:customStyle="1" w:styleId="COTCOCLV4-ASDEFCON">
    <w:name w:val="COT/COC LV4 - ASDEFCON"/>
    <w:basedOn w:val="ASDEFCONNormal"/>
    <w:rsid w:val="00453302"/>
    <w:pPr>
      <w:numPr>
        <w:ilvl w:val="3"/>
        <w:numId w:val="12"/>
      </w:numPr>
    </w:pPr>
  </w:style>
  <w:style w:type="paragraph" w:customStyle="1" w:styleId="COTCOCLV5-ASDEFCON">
    <w:name w:val="COT/COC LV5 - ASDEFCON"/>
    <w:basedOn w:val="ASDEFCONNormal"/>
    <w:rsid w:val="00453302"/>
    <w:pPr>
      <w:numPr>
        <w:ilvl w:val="4"/>
        <w:numId w:val="12"/>
      </w:numPr>
    </w:pPr>
  </w:style>
  <w:style w:type="paragraph" w:customStyle="1" w:styleId="COTCOCLV6-ASDEFCON">
    <w:name w:val="COT/COC LV6 - ASDEFCON"/>
    <w:basedOn w:val="ASDEFCONNormal"/>
    <w:rsid w:val="00453302"/>
    <w:pPr>
      <w:keepLines/>
      <w:numPr>
        <w:ilvl w:val="5"/>
        <w:numId w:val="12"/>
      </w:numPr>
    </w:pPr>
  </w:style>
  <w:style w:type="paragraph" w:customStyle="1" w:styleId="ASDEFCONOption">
    <w:name w:val="ASDEFCON Option"/>
    <w:basedOn w:val="ASDEFCONNormal"/>
    <w:rsid w:val="00453302"/>
    <w:pPr>
      <w:keepNext/>
      <w:spacing w:before="60"/>
    </w:pPr>
    <w:rPr>
      <w:b/>
      <w:i/>
      <w:szCs w:val="24"/>
    </w:rPr>
  </w:style>
  <w:style w:type="paragraph" w:customStyle="1" w:styleId="NoteToDrafters-ASDEFCON">
    <w:name w:val="Note To Drafters - ASDEFCON"/>
    <w:basedOn w:val="ASDEFCONNormal"/>
    <w:rsid w:val="00453302"/>
    <w:pPr>
      <w:keepNext/>
      <w:shd w:val="clear" w:color="auto" w:fill="000000"/>
    </w:pPr>
    <w:rPr>
      <w:b/>
      <w:i/>
      <w:color w:val="FFFFFF"/>
    </w:rPr>
  </w:style>
  <w:style w:type="paragraph" w:customStyle="1" w:styleId="NoteToTenderers-ASDEFCON">
    <w:name w:val="Note To Tenderers - ASDEFCON"/>
    <w:basedOn w:val="ASDEFCONNormal"/>
    <w:rsid w:val="00453302"/>
    <w:pPr>
      <w:keepNext/>
      <w:shd w:val="pct15" w:color="auto" w:fill="auto"/>
    </w:pPr>
    <w:rPr>
      <w:b/>
      <w:i/>
    </w:rPr>
  </w:style>
  <w:style w:type="paragraph" w:customStyle="1" w:styleId="ASDEFCONTitle">
    <w:name w:val="ASDEFCON Title"/>
    <w:basedOn w:val="ASDEFCONNormal"/>
    <w:link w:val="ASDEFCONTitleChar"/>
    <w:rsid w:val="00453302"/>
    <w:pPr>
      <w:keepLines/>
      <w:spacing w:before="240"/>
      <w:jc w:val="center"/>
    </w:pPr>
    <w:rPr>
      <w:b/>
      <w:caps/>
    </w:rPr>
  </w:style>
  <w:style w:type="paragraph" w:customStyle="1" w:styleId="ATTANNLV1-ASDEFCON">
    <w:name w:val="ATT/ANN LV1 - ASDEFCON"/>
    <w:basedOn w:val="ASDEFCONNormal"/>
    <w:next w:val="ATTANNLV2-ASDEFCON"/>
    <w:rsid w:val="00453302"/>
    <w:pPr>
      <w:keepNext/>
      <w:keepLines/>
      <w:numPr>
        <w:numId w:val="3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53302"/>
    <w:pPr>
      <w:numPr>
        <w:ilvl w:val="1"/>
        <w:numId w:val="38"/>
      </w:numPr>
    </w:pPr>
    <w:rPr>
      <w:szCs w:val="24"/>
    </w:rPr>
  </w:style>
  <w:style w:type="character" w:customStyle="1" w:styleId="ATTANNLV2-ASDEFCONChar">
    <w:name w:val="ATT/ANN LV2 - ASDEFCON Char"/>
    <w:link w:val="ATTANNLV2-ASDEFCON"/>
    <w:rsid w:val="00453302"/>
    <w:rPr>
      <w:rFonts w:ascii="Arial" w:hAnsi="Arial"/>
      <w:color w:val="000000"/>
      <w:szCs w:val="24"/>
    </w:rPr>
  </w:style>
  <w:style w:type="paragraph" w:customStyle="1" w:styleId="ATTANNLV3-ASDEFCON">
    <w:name w:val="ATT/ANN LV3 - ASDEFCON"/>
    <w:basedOn w:val="ASDEFCONNormal"/>
    <w:rsid w:val="00453302"/>
    <w:pPr>
      <w:numPr>
        <w:ilvl w:val="2"/>
        <w:numId w:val="38"/>
      </w:numPr>
    </w:pPr>
    <w:rPr>
      <w:szCs w:val="24"/>
    </w:rPr>
  </w:style>
  <w:style w:type="paragraph" w:customStyle="1" w:styleId="ATTANNLV4-ASDEFCON">
    <w:name w:val="ATT/ANN LV4 - ASDEFCON"/>
    <w:basedOn w:val="ASDEFCONNormal"/>
    <w:rsid w:val="00453302"/>
    <w:pPr>
      <w:numPr>
        <w:ilvl w:val="3"/>
        <w:numId w:val="38"/>
      </w:numPr>
    </w:pPr>
    <w:rPr>
      <w:szCs w:val="24"/>
    </w:rPr>
  </w:style>
  <w:style w:type="paragraph" w:customStyle="1" w:styleId="ASDEFCONCoverTitle">
    <w:name w:val="ASDEFCON Cover Title"/>
    <w:rsid w:val="00453302"/>
    <w:pPr>
      <w:jc w:val="center"/>
    </w:pPr>
    <w:rPr>
      <w:rFonts w:ascii="Georgia" w:hAnsi="Georgia"/>
      <w:b/>
      <w:color w:val="000000"/>
      <w:sz w:val="100"/>
      <w:szCs w:val="24"/>
    </w:rPr>
  </w:style>
  <w:style w:type="paragraph" w:customStyle="1" w:styleId="ASDEFCONHeaderFooterLeft">
    <w:name w:val="ASDEFCON Header/Footer Left"/>
    <w:basedOn w:val="ASDEFCONNormal"/>
    <w:rsid w:val="00453302"/>
    <w:pPr>
      <w:spacing w:after="0"/>
      <w:jc w:val="left"/>
    </w:pPr>
    <w:rPr>
      <w:sz w:val="16"/>
      <w:szCs w:val="24"/>
    </w:rPr>
  </w:style>
  <w:style w:type="paragraph" w:customStyle="1" w:styleId="ASDEFCONCoverPageIncorp">
    <w:name w:val="ASDEFCON Cover Page Incorp"/>
    <w:rsid w:val="0045330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53302"/>
    <w:rPr>
      <w:b/>
      <w:i/>
    </w:rPr>
  </w:style>
  <w:style w:type="paragraph" w:customStyle="1" w:styleId="COTCOCLV2NONUM-ASDEFCON">
    <w:name w:val="COT/COC LV2 NONUM - ASDEFCON"/>
    <w:basedOn w:val="COTCOCLV2-ASDEFCON"/>
    <w:next w:val="COTCOCLV3-ASDEFCON"/>
    <w:rsid w:val="0045330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53302"/>
    <w:pPr>
      <w:keepNext w:val="0"/>
      <w:numPr>
        <w:numId w:val="0"/>
      </w:numPr>
      <w:ind w:left="851"/>
    </w:pPr>
    <w:rPr>
      <w:bCs/>
      <w:szCs w:val="20"/>
    </w:rPr>
  </w:style>
  <w:style w:type="paragraph" w:customStyle="1" w:styleId="COTCOCLV3NONUM-ASDEFCON">
    <w:name w:val="COT/COC LV3 NONUM - ASDEFCON"/>
    <w:basedOn w:val="COTCOCLV3-ASDEFCON"/>
    <w:next w:val="COTCOCLV3-ASDEFCON"/>
    <w:rsid w:val="00453302"/>
    <w:pPr>
      <w:numPr>
        <w:ilvl w:val="0"/>
        <w:numId w:val="0"/>
      </w:numPr>
      <w:ind w:left="851"/>
    </w:pPr>
    <w:rPr>
      <w:szCs w:val="20"/>
    </w:rPr>
  </w:style>
  <w:style w:type="paragraph" w:customStyle="1" w:styleId="COTCOCLV4NONUM-ASDEFCON">
    <w:name w:val="COT/COC LV4 NONUM - ASDEFCON"/>
    <w:basedOn w:val="COTCOCLV4-ASDEFCON"/>
    <w:next w:val="COTCOCLV4-ASDEFCON"/>
    <w:rsid w:val="00453302"/>
    <w:pPr>
      <w:numPr>
        <w:ilvl w:val="0"/>
        <w:numId w:val="0"/>
      </w:numPr>
      <w:ind w:left="1418"/>
    </w:pPr>
    <w:rPr>
      <w:szCs w:val="20"/>
    </w:rPr>
  </w:style>
  <w:style w:type="paragraph" w:customStyle="1" w:styleId="COTCOCLV5NONUM-ASDEFCON">
    <w:name w:val="COT/COC LV5 NONUM - ASDEFCON"/>
    <w:basedOn w:val="COTCOCLV5-ASDEFCON"/>
    <w:next w:val="COTCOCLV5-ASDEFCON"/>
    <w:rsid w:val="00453302"/>
    <w:pPr>
      <w:numPr>
        <w:ilvl w:val="0"/>
        <w:numId w:val="0"/>
      </w:numPr>
      <w:ind w:left="1985"/>
    </w:pPr>
    <w:rPr>
      <w:szCs w:val="20"/>
    </w:rPr>
  </w:style>
  <w:style w:type="paragraph" w:customStyle="1" w:styleId="COTCOCLV6NONUM-ASDEFCON">
    <w:name w:val="COT/COC LV6 NONUM - ASDEFCON"/>
    <w:basedOn w:val="COTCOCLV6-ASDEFCON"/>
    <w:next w:val="COTCOCLV6-ASDEFCON"/>
    <w:rsid w:val="00453302"/>
    <w:pPr>
      <w:numPr>
        <w:ilvl w:val="0"/>
        <w:numId w:val="0"/>
      </w:numPr>
      <w:ind w:left="2552"/>
    </w:pPr>
    <w:rPr>
      <w:szCs w:val="20"/>
    </w:rPr>
  </w:style>
  <w:style w:type="paragraph" w:customStyle="1" w:styleId="ATTANNLV1NONUM-ASDEFCON">
    <w:name w:val="ATT/ANN LV1 NONUM - ASDEFCON"/>
    <w:basedOn w:val="ATTANNLV1-ASDEFCON"/>
    <w:next w:val="ATTANNLV2-ASDEFCON"/>
    <w:rsid w:val="00453302"/>
    <w:pPr>
      <w:numPr>
        <w:numId w:val="0"/>
      </w:numPr>
      <w:ind w:left="851"/>
    </w:pPr>
    <w:rPr>
      <w:bCs/>
      <w:szCs w:val="20"/>
    </w:rPr>
  </w:style>
  <w:style w:type="paragraph" w:customStyle="1" w:styleId="ATTANNLV2NONUM-ASDEFCON">
    <w:name w:val="ATT/ANN LV2 NONUM - ASDEFCON"/>
    <w:basedOn w:val="ATTANNLV2-ASDEFCON"/>
    <w:next w:val="ATTANNLV2-ASDEFCON"/>
    <w:rsid w:val="00453302"/>
    <w:pPr>
      <w:numPr>
        <w:ilvl w:val="0"/>
        <w:numId w:val="0"/>
      </w:numPr>
      <w:ind w:left="851"/>
    </w:pPr>
    <w:rPr>
      <w:szCs w:val="20"/>
    </w:rPr>
  </w:style>
  <w:style w:type="paragraph" w:customStyle="1" w:styleId="ATTANNLV3NONUM-ASDEFCON">
    <w:name w:val="ATT/ANN LV3 NONUM - ASDEFCON"/>
    <w:basedOn w:val="ATTANNLV3-ASDEFCON"/>
    <w:next w:val="ATTANNLV3-ASDEFCON"/>
    <w:rsid w:val="00453302"/>
    <w:pPr>
      <w:numPr>
        <w:ilvl w:val="0"/>
        <w:numId w:val="0"/>
      </w:numPr>
      <w:ind w:left="1418"/>
    </w:pPr>
    <w:rPr>
      <w:szCs w:val="20"/>
    </w:rPr>
  </w:style>
  <w:style w:type="paragraph" w:customStyle="1" w:styleId="ATTANNLV4NONUM-ASDEFCON">
    <w:name w:val="ATT/ANN LV4 NONUM - ASDEFCON"/>
    <w:basedOn w:val="ATTANNLV4-ASDEFCON"/>
    <w:next w:val="ATTANNLV4-ASDEFCON"/>
    <w:rsid w:val="00453302"/>
    <w:pPr>
      <w:numPr>
        <w:ilvl w:val="0"/>
        <w:numId w:val="0"/>
      </w:numPr>
      <w:ind w:left="1985"/>
    </w:pPr>
    <w:rPr>
      <w:szCs w:val="20"/>
    </w:rPr>
  </w:style>
  <w:style w:type="paragraph" w:customStyle="1" w:styleId="NoteToDraftersBullets-ASDEFCON">
    <w:name w:val="Note To Drafters Bullets - ASDEFCON"/>
    <w:basedOn w:val="NoteToDrafters-ASDEFCON"/>
    <w:rsid w:val="00453302"/>
    <w:pPr>
      <w:numPr>
        <w:numId w:val="14"/>
      </w:numPr>
    </w:pPr>
    <w:rPr>
      <w:bCs/>
      <w:iCs/>
      <w:szCs w:val="20"/>
    </w:rPr>
  </w:style>
  <w:style w:type="paragraph" w:customStyle="1" w:styleId="NoteToDraftersList-ASDEFCON">
    <w:name w:val="Note To Drafters List - ASDEFCON"/>
    <w:basedOn w:val="NoteToDrafters-ASDEFCON"/>
    <w:rsid w:val="00453302"/>
    <w:pPr>
      <w:numPr>
        <w:numId w:val="15"/>
      </w:numPr>
    </w:pPr>
    <w:rPr>
      <w:bCs/>
      <w:iCs/>
      <w:szCs w:val="20"/>
    </w:rPr>
  </w:style>
  <w:style w:type="paragraph" w:customStyle="1" w:styleId="NoteToTenderersBullets-ASDEFCON">
    <w:name w:val="Note To Tenderers Bullets - ASDEFCON"/>
    <w:basedOn w:val="NoteToTenderers-ASDEFCON"/>
    <w:rsid w:val="00453302"/>
    <w:pPr>
      <w:numPr>
        <w:numId w:val="16"/>
      </w:numPr>
    </w:pPr>
    <w:rPr>
      <w:bCs/>
      <w:iCs/>
      <w:szCs w:val="20"/>
    </w:rPr>
  </w:style>
  <w:style w:type="paragraph" w:customStyle="1" w:styleId="NoteToTenderersList-ASDEFCON">
    <w:name w:val="Note To Tenderers List - ASDEFCON"/>
    <w:basedOn w:val="NoteToTenderers-ASDEFCON"/>
    <w:rsid w:val="00453302"/>
    <w:pPr>
      <w:numPr>
        <w:numId w:val="17"/>
      </w:numPr>
    </w:pPr>
    <w:rPr>
      <w:bCs/>
      <w:iCs/>
      <w:szCs w:val="20"/>
    </w:rPr>
  </w:style>
  <w:style w:type="paragraph" w:customStyle="1" w:styleId="SOWHL1-ASDEFCON">
    <w:name w:val="SOW HL1 - ASDEFCON"/>
    <w:basedOn w:val="ASDEFCONNormal"/>
    <w:next w:val="SOWHL2-ASDEFCON"/>
    <w:qFormat/>
    <w:rsid w:val="00453302"/>
    <w:pPr>
      <w:keepNext/>
      <w:numPr>
        <w:numId w:val="9"/>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53302"/>
    <w:pPr>
      <w:keepNext/>
      <w:numPr>
        <w:ilvl w:val="1"/>
        <w:numId w:val="9"/>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53302"/>
    <w:pPr>
      <w:keepNext/>
      <w:numPr>
        <w:ilvl w:val="2"/>
        <w:numId w:val="9"/>
      </w:numPr>
    </w:pPr>
    <w:rPr>
      <w:rFonts w:eastAsia="Calibri"/>
      <w:b/>
      <w:szCs w:val="22"/>
      <w:lang w:eastAsia="en-US"/>
    </w:rPr>
  </w:style>
  <w:style w:type="paragraph" w:customStyle="1" w:styleId="SOWHL4-ASDEFCON">
    <w:name w:val="SOW HL4 - ASDEFCON"/>
    <w:basedOn w:val="ASDEFCONNormal"/>
    <w:qFormat/>
    <w:rsid w:val="00453302"/>
    <w:pPr>
      <w:keepNext/>
      <w:numPr>
        <w:ilvl w:val="3"/>
        <w:numId w:val="9"/>
      </w:numPr>
    </w:pPr>
    <w:rPr>
      <w:rFonts w:eastAsia="Calibri"/>
      <w:b/>
      <w:szCs w:val="22"/>
      <w:lang w:eastAsia="en-US"/>
    </w:rPr>
  </w:style>
  <w:style w:type="paragraph" w:customStyle="1" w:styleId="SOWHL5-ASDEFCON">
    <w:name w:val="SOW HL5 - ASDEFCON"/>
    <w:basedOn w:val="ASDEFCONNormal"/>
    <w:qFormat/>
    <w:rsid w:val="00453302"/>
    <w:pPr>
      <w:keepNext/>
      <w:numPr>
        <w:ilvl w:val="4"/>
        <w:numId w:val="9"/>
      </w:numPr>
    </w:pPr>
    <w:rPr>
      <w:rFonts w:eastAsia="Calibri"/>
      <w:b/>
      <w:szCs w:val="22"/>
      <w:lang w:eastAsia="en-US"/>
    </w:rPr>
  </w:style>
  <w:style w:type="paragraph" w:customStyle="1" w:styleId="SOWSubL1-ASDEFCON">
    <w:name w:val="SOW SubL1 - ASDEFCON"/>
    <w:basedOn w:val="ASDEFCONNormal"/>
    <w:qFormat/>
    <w:rsid w:val="00453302"/>
    <w:pPr>
      <w:numPr>
        <w:ilvl w:val="5"/>
        <w:numId w:val="9"/>
      </w:numPr>
    </w:pPr>
    <w:rPr>
      <w:rFonts w:eastAsia="Calibri"/>
      <w:szCs w:val="22"/>
      <w:lang w:eastAsia="en-US"/>
    </w:rPr>
  </w:style>
  <w:style w:type="paragraph" w:customStyle="1" w:styleId="SOWHL1NONUM-ASDEFCON">
    <w:name w:val="SOW HL1 NONUM - ASDEFCON"/>
    <w:basedOn w:val="SOWHL1-ASDEFCON"/>
    <w:next w:val="SOWHL2-ASDEFCON"/>
    <w:rsid w:val="0045330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53302"/>
    <w:pPr>
      <w:numPr>
        <w:ilvl w:val="0"/>
        <w:numId w:val="0"/>
      </w:numPr>
      <w:ind w:left="1134"/>
    </w:pPr>
    <w:rPr>
      <w:rFonts w:eastAsia="Times New Roman"/>
      <w:bCs/>
      <w:szCs w:val="20"/>
    </w:rPr>
  </w:style>
  <w:style w:type="paragraph" w:customStyle="1" w:styleId="SOWTL2-ASDEFCON">
    <w:name w:val="SOW TL2 - ASDEFCON"/>
    <w:basedOn w:val="SOWHL2-ASDEFCON"/>
    <w:rsid w:val="00453302"/>
    <w:pPr>
      <w:keepNext w:val="0"/>
      <w:pBdr>
        <w:bottom w:val="none" w:sz="0" w:space="0" w:color="auto"/>
      </w:pBdr>
    </w:pPr>
    <w:rPr>
      <w:b w:val="0"/>
    </w:rPr>
  </w:style>
  <w:style w:type="paragraph" w:customStyle="1" w:styleId="SOWTL3NONUM-ASDEFCON">
    <w:name w:val="SOW TL3 NONUM - ASDEFCON"/>
    <w:basedOn w:val="SOWTL3-ASDEFCON"/>
    <w:next w:val="SOWTL3-ASDEFCON"/>
    <w:rsid w:val="00453302"/>
    <w:pPr>
      <w:numPr>
        <w:ilvl w:val="0"/>
        <w:numId w:val="0"/>
      </w:numPr>
      <w:ind w:left="1134"/>
    </w:pPr>
    <w:rPr>
      <w:rFonts w:eastAsia="Times New Roman"/>
      <w:bCs/>
      <w:szCs w:val="20"/>
    </w:rPr>
  </w:style>
  <w:style w:type="paragraph" w:customStyle="1" w:styleId="SOWTL3-ASDEFCON">
    <w:name w:val="SOW TL3 - ASDEFCON"/>
    <w:basedOn w:val="SOWHL3-ASDEFCON"/>
    <w:rsid w:val="00453302"/>
    <w:pPr>
      <w:keepNext w:val="0"/>
    </w:pPr>
    <w:rPr>
      <w:b w:val="0"/>
    </w:rPr>
  </w:style>
  <w:style w:type="paragraph" w:customStyle="1" w:styleId="SOWTL4NONUM-ASDEFCON">
    <w:name w:val="SOW TL4 NONUM - ASDEFCON"/>
    <w:basedOn w:val="SOWTL4-ASDEFCON"/>
    <w:next w:val="SOWTL4-ASDEFCON"/>
    <w:rsid w:val="00453302"/>
    <w:pPr>
      <w:numPr>
        <w:ilvl w:val="0"/>
        <w:numId w:val="0"/>
      </w:numPr>
      <w:ind w:left="1134"/>
    </w:pPr>
    <w:rPr>
      <w:rFonts w:eastAsia="Times New Roman"/>
      <w:bCs/>
      <w:szCs w:val="20"/>
    </w:rPr>
  </w:style>
  <w:style w:type="paragraph" w:customStyle="1" w:styleId="SOWTL4-ASDEFCON">
    <w:name w:val="SOW TL4 - ASDEFCON"/>
    <w:basedOn w:val="SOWHL4-ASDEFCON"/>
    <w:rsid w:val="00453302"/>
    <w:pPr>
      <w:keepNext w:val="0"/>
    </w:pPr>
    <w:rPr>
      <w:b w:val="0"/>
    </w:rPr>
  </w:style>
  <w:style w:type="paragraph" w:customStyle="1" w:styleId="SOWTL5NONUM-ASDEFCON">
    <w:name w:val="SOW TL5 NONUM - ASDEFCON"/>
    <w:basedOn w:val="SOWHL5-ASDEFCON"/>
    <w:next w:val="SOWTL5-ASDEFCON"/>
    <w:rsid w:val="00453302"/>
    <w:pPr>
      <w:keepNext w:val="0"/>
      <w:numPr>
        <w:ilvl w:val="0"/>
        <w:numId w:val="0"/>
      </w:numPr>
      <w:ind w:left="1134"/>
    </w:pPr>
    <w:rPr>
      <w:b w:val="0"/>
    </w:rPr>
  </w:style>
  <w:style w:type="paragraph" w:customStyle="1" w:styleId="SOWTL5-ASDEFCON">
    <w:name w:val="SOW TL5 - ASDEFCON"/>
    <w:basedOn w:val="SOWHL5-ASDEFCON"/>
    <w:rsid w:val="00453302"/>
    <w:pPr>
      <w:keepNext w:val="0"/>
    </w:pPr>
    <w:rPr>
      <w:b w:val="0"/>
    </w:rPr>
  </w:style>
  <w:style w:type="paragraph" w:customStyle="1" w:styleId="SOWSubL2-ASDEFCON">
    <w:name w:val="SOW SubL2 - ASDEFCON"/>
    <w:basedOn w:val="ASDEFCONNormal"/>
    <w:qFormat/>
    <w:rsid w:val="00453302"/>
    <w:pPr>
      <w:numPr>
        <w:ilvl w:val="6"/>
        <w:numId w:val="9"/>
      </w:numPr>
    </w:pPr>
    <w:rPr>
      <w:rFonts w:eastAsia="Calibri"/>
      <w:szCs w:val="22"/>
      <w:lang w:eastAsia="en-US"/>
    </w:rPr>
  </w:style>
  <w:style w:type="paragraph" w:customStyle="1" w:styleId="SOWSubL1NONUM-ASDEFCON">
    <w:name w:val="SOW SubL1 NONUM - ASDEFCON"/>
    <w:basedOn w:val="SOWSubL1-ASDEFCON"/>
    <w:next w:val="SOWSubL1-ASDEFCON"/>
    <w:qFormat/>
    <w:rsid w:val="00453302"/>
    <w:pPr>
      <w:numPr>
        <w:numId w:val="0"/>
      </w:numPr>
      <w:ind w:left="1701"/>
    </w:pPr>
  </w:style>
  <w:style w:type="paragraph" w:customStyle="1" w:styleId="SOWSubL2NONUM-ASDEFCON">
    <w:name w:val="SOW SubL2 NONUM - ASDEFCON"/>
    <w:basedOn w:val="SOWSubL2-ASDEFCON"/>
    <w:next w:val="SOWSubL2-ASDEFCON"/>
    <w:qFormat/>
    <w:rsid w:val="00453302"/>
    <w:pPr>
      <w:numPr>
        <w:ilvl w:val="0"/>
        <w:numId w:val="0"/>
      </w:numPr>
      <w:ind w:left="2268"/>
    </w:pPr>
  </w:style>
  <w:style w:type="paragraph" w:customStyle="1" w:styleId="ASDEFCONTextBlock">
    <w:name w:val="ASDEFCON TextBlock"/>
    <w:basedOn w:val="ASDEFCONNormal"/>
    <w:qFormat/>
    <w:rsid w:val="0045330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53302"/>
    <w:pPr>
      <w:numPr>
        <w:numId w:val="18"/>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53302"/>
    <w:pPr>
      <w:keepNext/>
      <w:spacing w:before="240"/>
    </w:pPr>
    <w:rPr>
      <w:rFonts w:ascii="Arial Bold" w:hAnsi="Arial Bold"/>
      <w:b/>
      <w:bCs/>
      <w:caps/>
      <w:szCs w:val="20"/>
    </w:rPr>
  </w:style>
  <w:style w:type="paragraph" w:customStyle="1" w:styleId="Table8ptHeading-ASDEFCON">
    <w:name w:val="Table 8pt Heading - ASDEFCON"/>
    <w:basedOn w:val="ASDEFCONNormal"/>
    <w:rsid w:val="0045330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53302"/>
    <w:pPr>
      <w:numPr>
        <w:numId w:val="27"/>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53302"/>
    <w:pPr>
      <w:numPr>
        <w:numId w:val="28"/>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53302"/>
    <w:rPr>
      <w:rFonts w:ascii="Arial" w:eastAsia="Calibri" w:hAnsi="Arial"/>
      <w:color w:val="000000"/>
      <w:szCs w:val="22"/>
      <w:lang w:eastAsia="en-US"/>
    </w:rPr>
  </w:style>
  <w:style w:type="paragraph" w:customStyle="1" w:styleId="Table8ptSub1-ASDEFCON">
    <w:name w:val="Table 8pt Sub1 - ASDEFCON"/>
    <w:basedOn w:val="Table8ptText-ASDEFCON"/>
    <w:rsid w:val="00453302"/>
    <w:pPr>
      <w:numPr>
        <w:ilvl w:val="1"/>
      </w:numPr>
    </w:pPr>
  </w:style>
  <w:style w:type="paragraph" w:customStyle="1" w:styleId="Table8ptSub2-ASDEFCON">
    <w:name w:val="Table 8pt Sub2 - ASDEFCON"/>
    <w:basedOn w:val="Table8ptText-ASDEFCON"/>
    <w:rsid w:val="00453302"/>
    <w:pPr>
      <w:numPr>
        <w:ilvl w:val="2"/>
      </w:numPr>
    </w:pPr>
  </w:style>
  <w:style w:type="paragraph" w:customStyle="1" w:styleId="Table10ptHeading-ASDEFCON">
    <w:name w:val="Table 10pt Heading - ASDEFCON"/>
    <w:basedOn w:val="ASDEFCONNormal"/>
    <w:rsid w:val="00453302"/>
    <w:pPr>
      <w:keepNext/>
      <w:spacing w:before="60" w:after="60"/>
      <w:jc w:val="center"/>
    </w:pPr>
    <w:rPr>
      <w:b/>
    </w:rPr>
  </w:style>
  <w:style w:type="paragraph" w:customStyle="1" w:styleId="Table8ptBP1-ASDEFCON">
    <w:name w:val="Table 8pt BP1 - ASDEFCON"/>
    <w:basedOn w:val="Table8ptText-ASDEFCON"/>
    <w:rsid w:val="00453302"/>
    <w:pPr>
      <w:numPr>
        <w:numId w:val="19"/>
      </w:numPr>
    </w:pPr>
  </w:style>
  <w:style w:type="paragraph" w:customStyle="1" w:styleId="Table8ptBP2-ASDEFCON">
    <w:name w:val="Table 8pt BP2 - ASDEFCON"/>
    <w:basedOn w:val="Table8ptText-ASDEFCON"/>
    <w:rsid w:val="00453302"/>
    <w:pPr>
      <w:numPr>
        <w:ilvl w:val="1"/>
        <w:numId w:val="19"/>
      </w:numPr>
      <w:tabs>
        <w:tab w:val="clear" w:pos="284"/>
      </w:tabs>
    </w:pPr>
    <w:rPr>
      <w:iCs/>
    </w:rPr>
  </w:style>
  <w:style w:type="paragraph" w:customStyle="1" w:styleId="ASDEFCONBulletsLV1">
    <w:name w:val="ASDEFCON Bullets LV1"/>
    <w:basedOn w:val="ASDEFCONNormal"/>
    <w:rsid w:val="00453302"/>
    <w:pPr>
      <w:numPr>
        <w:numId w:val="21"/>
      </w:numPr>
    </w:pPr>
    <w:rPr>
      <w:rFonts w:eastAsia="Calibri"/>
      <w:szCs w:val="22"/>
      <w:lang w:eastAsia="en-US"/>
    </w:rPr>
  </w:style>
  <w:style w:type="paragraph" w:customStyle="1" w:styleId="Table10ptSub1-ASDEFCON">
    <w:name w:val="Table 10pt Sub1 - ASDEFCON"/>
    <w:basedOn w:val="Table10ptText-ASDEFCON"/>
    <w:rsid w:val="00453302"/>
    <w:pPr>
      <w:numPr>
        <w:ilvl w:val="1"/>
      </w:numPr>
      <w:jc w:val="both"/>
    </w:pPr>
  </w:style>
  <w:style w:type="paragraph" w:customStyle="1" w:styleId="Table10ptSub2-ASDEFCON">
    <w:name w:val="Table 10pt Sub2 - ASDEFCON"/>
    <w:basedOn w:val="Table10ptText-ASDEFCON"/>
    <w:rsid w:val="00453302"/>
    <w:pPr>
      <w:numPr>
        <w:ilvl w:val="2"/>
      </w:numPr>
      <w:jc w:val="both"/>
    </w:pPr>
  </w:style>
  <w:style w:type="paragraph" w:customStyle="1" w:styleId="ASDEFCONBulletsLV2">
    <w:name w:val="ASDEFCON Bullets LV2"/>
    <w:basedOn w:val="ASDEFCONNormal"/>
    <w:rsid w:val="00453302"/>
    <w:pPr>
      <w:numPr>
        <w:numId w:val="7"/>
      </w:numPr>
    </w:pPr>
  </w:style>
  <w:style w:type="paragraph" w:customStyle="1" w:styleId="Table10ptBP1-ASDEFCON">
    <w:name w:val="Table 10pt BP1 - ASDEFCON"/>
    <w:basedOn w:val="ASDEFCONNormal"/>
    <w:rsid w:val="00453302"/>
    <w:pPr>
      <w:numPr>
        <w:numId w:val="25"/>
      </w:numPr>
      <w:spacing w:before="60" w:after="60"/>
    </w:pPr>
  </w:style>
  <w:style w:type="paragraph" w:customStyle="1" w:styleId="Table10ptBP2-ASDEFCON">
    <w:name w:val="Table 10pt BP2 - ASDEFCON"/>
    <w:basedOn w:val="ASDEFCONNormal"/>
    <w:link w:val="Table10ptBP2-ASDEFCONCharChar"/>
    <w:rsid w:val="00453302"/>
    <w:pPr>
      <w:numPr>
        <w:ilvl w:val="1"/>
        <w:numId w:val="25"/>
      </w:numPr>
      <w:spacing w:before="60" w:after="60"/>
    </w:pPr>
  </w:style>
  <w:style w:type="character" w:customStyle="1" w:styleId="Table10ptBP2-ASDEFCONCharChar">
    <w:name w:val="Table 10pt BP2 - ASDEFCON Char Char"/>
    <w:link w:val="Table10ptBP2-ASDEFCON"/>
    <w:rsid w:val="00453302"/>
    <w:rPr>
      <w:rFonts w:ascii="Arial" w:hAnsi="Arial"/>
      <w:color w:val="000000"/>
      <w:szCs w:val="40"/>
    </w:rPr>
  </w:style>
  <w:style w:type="paragraph" w:customStyle="1" w:styleId="GuideMarginHead-ASDEFCON">
    <w:name w:val="Guide Margin Head - ASDEFCON"/>
    <w:basedOn w:val="ASDEFCONNormal"/>
    <w:link w:val="GuideMarginHead-ASDEFCONChar"/>
    <w:rsid w:val="00453302"/>
    <w:pPr>
      <w:tabs>
        <w:tab w:val="left" w:pos="1701"/>
      </w:tabs>
      <w:ind w:left="1701" w:hanging="1701"/>
    </w:pPr>
    <w:rPr>
      <w:rFonts w:eastAsia="Calibri"/>
      <w:szCs w:val="22"/>
      <w:lang w:eastAsia="en-US"/>
    </w:rPr>
  </w:style>
  <w:style w:type="character" w:customStyle="1" w:styleId="GuideMarginHead-ASDEFCONChar">
    <w:name w:val="Guide Margin Head - ASDEFCON Char"/>
    <w:link w:val="GuideMarginHead-ASDEFCON"/>
    <w:rsid w:val="00770898"/>
    <w:rPr>
      <w:rFonts w:ascii="Arial" w:eastAsia="Calibri" w:hAnsi="Arial"/>
      <w:color w:val="000000"/>
      <w:szCs w:val="22"/>
      <w:lang w:eastAsia="en-US"/>
    </w:rPr>
  </w:style>
  <w:style w:type="paragraph" w:customStyle="1" w:styleId="GuideText-ASDEFCON">
    <w:name w:val="Guide Text - ASDEFCON"/>
    <w:basedOn w:val="ASDEFCONNormal"/>
    <w:link w:val="GuideText-ASDEFCONChar"/>
    <w:rsid w:val="00453302"/>
    <w:pPr>
      <w:ind w:left="1680"/>
    </w:pPr>
    <w:rPr>
      <w:lang w:eastAsia="en-US"/>
    </w:rPr>
  </w:style>
  <w:style w:type="character" w:customStyle="1" w:styleId="GuideText-ASDEFCONChar">
    <w:name w:val="Guide Text - ASDEFCON Char"/>
    <w:link w:val="GuideText-ASDEFCON"/>
    <w:rsid w:val="00770898"/>
    <w:rPr>
      <w:rFonts w:ascii="Arial" w:hAnsi="Arial"/>
      <w:color w:val="000000"/>
      <w:szCs w:val="40"/>
      <w:lang w:eastAsia="en-US"/>
    </w:rPr>
  </w:style>
  <w:style w:type="paragraph" w:customStyle="1" w:styleId="GuideSublistLv1-ASDEFCON">
    <w:name w:val="Guide Sublist Lv1 - ASDEFCON"/>
    <w:basedOn w:val="ASDEFCONNormal"/>
    <w:qFormat/>
    <w:rsid w:val="00453302"/>
    <w:pPr>
      <w:numPr>
        <w:numId w:val="29"/>
      </w:numPr>
    </w:pPr>
    <w:rPr>
      <w:rFonts w:eastAsia="Calibri"/>
      <w:szCs w:val="22"/>
      <w:lang w:eastAsia="en-US"/>
    </w:rPr>
  </w:style>
  <w:style w:type="paragraph" w:customStyle="1" w:styleId="GuideBullets-ASDEFCON">
    <w:name w:val="Guide Bullets - ASDEFCON"/>
    <w:basedOn w:val="ASDEFCONNormal"/>
    <w:rsid w:val="00453302"/>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45330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53302"/>
    <w:pPr>
      <w:keepNext/>
      <w:spacing w:before="240"/>
    </w:pPr>
    <w:rPr>
      <w:rFonts w:eastAsia="Calibri"/>
      <w:b/>
      <w:caps/>
      <w:szCs w:val="20"/>
      <w:lang w:eastAsia="en-US"/>
    </w:rPr>
  </w:style>
  <w:style w:type="paragraph" w:customStyle="1" w:styleId="ASDEFCONSublist">
    <w:name w:val="ASDEFCON Sublist"/>
    <w:basedOn w:val="ASDEFCONNormal"/>
    <w:rsid w:val="00453302"/>
    <w:pPr>
      <w:numPr>
        <w:numId w:val="30"/>
      </w:numPr>
    </w:pPr>
    <w:rPr>
      <w:iCs/>
    </w:rPr>
  </w:style>
  <w:style w:type="paragraph" w:customStyle="1" w:styleId="ASDEFCONRecitals">
    <w:name w:val="ASDEFCON Recitals"/>
    <w:basedOn w:val="ASDEFCONNormal"/>
    <w:link w:val="ASDEFCONRecitalsCharChar"/>
    <w:rsid w:val="00453302"/>
    <w:pPr>
      <w:numPr>
        <w:numId w:val="22"/>
      </w:numPr>
    </w:pPr>
  </w:style>
  <w:style w:type="character" w:customStyle="1" w:styleId="ASDEFCONRecitalsCharChar">
    <w:name w:val="ASDEFCON Recitals Char Char"/>
    <w:link w:val="ASDEFCONRecitals"/>
    <w:rsid w:val="00453302"/>
    <w:rPr>
      <w:rFonts w:ascii="Arial" w:hAnsi="Arial"/>
      <w:color w:val="000000"/>
      <w:szCs w:val="40"/>
    </w:rPr>
  </w:style>
  <w:style w:type="paragraph" w:customStyle="1" w:styleId="NoteList-ASDEFCON">
    <w:name w:val="Note List - ASDEFCON"/>
    <w:basedOn w:val="ASDEFCONNormal"/>
    <w:rsid w:val="00453302"/>
    <w:pPr>
      <w:numPr>
        <w:numId w:val="23"/>
      </w:numPr>
    </w:pPr>
    <w:rPr>
      <w:b/>
      <w:bCs/>
      <w:i/>
    </w:rPr>
  </w:style>
  <w:style w:type="paragraph" w:customStyle="1" w:styleId="NoteBullets-ASDEFCON">
    <w:name w:val="Note Bullets - ASDEFCON"/>
    <w:basedOn w:val="ASDEFCONNormal"/>
    <w:rsid w:val="00453302"/>
    <w:pPr>
      <w:numPr>
        <w:numId w:val="24"/>
      </w:numPr>
    </w:pPr>
    <w:rPr>
      <w:b/>
      <w:i/>
    </w:rPr>
  </w:style>
  <w:style w:type="paragraph" w:styleId="Caption">
    <w:name w:val="caption"/>
    <w:basedOn w:val="Normal"/>
    <w:next w:val="Normal"/>
    <w:qFormat/>
    <w:rsid w:val="00453302"/>
    <w:rPr>
      <w:b/>
      <w:bCs/>
      <w:szCs w:val="20"/>
    </w:rPr>
  </w:style>
  <w:style w:type="paragraph" w:customStyle="1" w:styleId="ASDEFCONOperativePartListLV1">
    <w:name w:val="ASDEFCON Operative Part List LV1"/>
    <w:basedOn w:val="ASDEFCONNormal"/>
    <w:rsid w:val="00453302"/>
    <w:pPr>
      <w:numPr>
        <w:numId w:val="26"/>
      </w:numPr>
    </w:pPr>
    <w:rPr>
      <w:iCs/>
    </w:rPr>
  </w:style>
  <w:style w:type="paragraph" w:customStyle="1" w:styleId="ASDEFCONOperativePartListLV2">
    <w:name w:val="ASDEFCON Operative Part List LV2"/>
    <w:basedOn w:val="ASDEFCONOperativePartListLV1"/>
    <w:rsid w:val="00453302"/>
    <w:pPr>
      <w:numPr>
        <w:ilvl w:val="1"/>
      </w:numPr>
    </w:pPr>
  </w:style>
  <w:style w:type="paragraph" w:customStyle="1" w:styleId="ASDEFCONOptionSpace">
    <w:name w:val="ASDEFCON Option Space"/>
    <w:basedOn w:val="ASDEFCONNormal"/>
    <w:rsid w:val="00453302"/>
    <w:pPr>
      <w:spacing w:after="0"/>
    </w:pPr>
    <w:rPr>
      <w:bCs/>
      <w:color w:val="FFFFFF"/>
      <w:sz w:val="8"/>
    </w:rPr>
  </w:style>
  <w:style w:type="paragraph" w:customStyle="1" w:styleId="ATTANNReferencetoCOC">
    <w:name w:val="ATT/ANN Reference to COC"/>
    <w:basedOn w:val="ASDEFCONNormal"/>
    <w:rsid w:val="00453302"/>
    <w:pPr>
      <w:keepNext/>
      <w:jc w:val="right"/>
    </w:pPr>
    <w:rPr>
      <w:i/>
      <w:iCs/>
      <w:szCs w:val="20"/>
    </w:rPr>
  </w:style>
  <w:style w:type="paragraph" w:customStyle="1" w:styleId="ASDEFCONHeaderFooterCenter">
    <w:name w:val="ASDEFCON Header/Footer Center"/>
    <w:basedOn w:val="ASDEFCONHeaderFooterLeft"/>
    <w:rsid w:val="00453302"/>
    <w:pPr>
      <w:jc w:val="center"/>
    </w:pPr>
    <w:rPr>
      <w:szCs w:val="20"/>
    </w:rPr>
  </w:style>
  <w:style w:type="paragraph" w:customStyle="1" w:styleId="ASDEFCONHeaderFooterRight">
    <w:name w:val="ASDEFCON Header/Footer Right"/>
    <w:basedOn w:val="ASDEFCONHeaderFooterLeft"/>
    <w:rsid w:val="00453302"/>
    <w:pPr>
      <w:jc w:val="right"/>
    </w:pPr>
    <w:rPr>
      <w:szCs w:val="20"/>
    </w:rPr>
  </w:style>
  <w:style w:type="paragraph" w:customStyle="1" w:styleId="ASDEFCONHeaderFooterClassification">
    <w:name w:val="ASDEFCON Header/Footer Classification"/>
    <w:basedOn w:val="ASDEFCONHeaderFooterLeft"/>
    <w:rsid w:val="00453302"/>
    <w:pPr>
      <w:jc w:val="center"/>
    </w:pPr>
    <w:rPr>
      <w:rFonts w:ascii="Arial Bold" w:hAnsi="Arial Bold"/>
      <w:b/>
      <w:bCs/>
      <w:caps/>
      <w:sz w:val="20"/>
    </w:rPr>
  </w:style>
  <w:style w:type="paragraph" w:customStyle="1" w:styleId="GuideLV3Head-ASDEFCON">
    <w:name w:val="Guide LV3 Head - ASDEFCON"/>
    <w:basedOn w:val="ASDEFCONNormal"/>
    <w:rsid w:val="00453302"/>
    <w:pPr>
      <w:keepNext/>
    </w:pPr>
    <w:rPr>
      <w:rFonts w:eastAsia="Calibri"/>
      <w:b/>
      <w:szCs w:val="22"/>
      <w:lang w:eastAsia="en-US"/>
    </w:rPr>
  </w:style>
  <w:style w:type="paragraph" w:customStyle="1" w:styleId="GuideSublistLv2-ASDEFCON">
    <w:name w:val="Guide Sublist Lv2 - ASDEFCON"/>
    <w:basedOn w:val="ASDEFCONNormal"/>
    <w:rsid w:val="00453302"/>
    <w:pPr>
      <w:numPr>
        <w:ilvl w:val="1"/>
        <w:numId w:val="29"/>
      </w:numPr>
    </w:pPr>
  </w:style>
  <w:style w:type="paragraph" w:styleId="TOCHeading">
    <w:name w:val="TOC Heading"/>
    <w:basedOn w:val="Heading1"/>
    <w:next w:val="Normal"/>
    <w:uiPriority w:val="39"/>
    <w:semiHidden/>
    <w:unhideWhenUsed/>
    <w:qFormat/>
    <w:rsid w:val="009D0633"/>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453302"/>
    <w:pPr>
      <w:numPr>
        <w:numId w:val="32"/>
      </w:numPr>
    </w:pPr>
  </w:style>
  <w:style w:type="character" w:customStyle="1" w:styleId="ASDEFCONTitleChar">
    <w:name w:val="ASDEFCON Title Char"/>
    <w:basedOn w:val="DefaultParagraphFont"/>
    <w:link w:val="ASDEFCONTitle"/>
    <w:rsid w:val="00ED2AF4"/>
    <w:rPr>
      <w:rFonts w:ascii="Arial" w:hAnsi="Arial"/>
      <w:b/>
      <w:caps/>
      <w:color w:val="000000"/>
      <w:szCs w:val="40"/>
    </w:rPr>
  </w:style>
  <w:style w:type="paragraph" w:styleId="Subtitle">
    <w:name w:val="Subtitle"/>
    <w:basedOn w:val="Normal"/>
    <w:next w:val="Normal"/>
    <w:link w:val="SubtitleChar"/>
    <w:uiPriority w:val="99"/>
    <w:qFormat/>
    <w:rsid w:val="008B30A0"/>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8B30A0"/>
    <w:rPr>
      <w:i/>
      <w:color w:val="003760"/>
      <w:spacing w:val="15"/>
    </w:rPr>
  </w:style>
  <w:style w:type="paragraph" w:customStyle="1" w:styleId="StyleTitleGeorgiaNotBoldLeft">
    <w:name w:val="Style Title + Georgia Not Bold Left"/>
    <w:basedOn w:val="Title"/>
    <w:qFormat/>
    <w:rsid w:val="008B30A0"/>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8B30A0"/>
    <w:rPr>
      <w:rFonts w:ascii="Calibri Light" w:hAnsi="Calibri Light"/>
      <w:b/>
      <w:bCs/>
      <w:kern w:val="28"/>
      <w:sz w:val="32"/>
      <w:szCs w:val="32"/>
    </w:rPr>
  </w:style>
  <w:style w:type="paragraph" w:customStyle="1" w:styleId="Bullet">
    <w:name w:val="Bullet"/>
    <w:basedOn w:val="ListParagraph"/>
    <w:qFormat/>
    <w:rsid w:val="008B30A0"/>
    <w:pPr>
      <w:tabs>
        <w:tab w:val="left" w:pos="567"/>
        <w:tab w:val="num" w:pos="720"/>
      </w:tabs>
      <w:ind w:hanging="720"/>
      <w:jc w:val="left"/>
    </w:pPr>
  </w:style>
  <w:style w:type="paragraph" w:styleId="ListParagraph">
    <w:name w:val="List Paragraph"/>
    <w:basedOn w:val="Normal"/>
    <w:uiPriority w:val="34"/>
    <w:qFormat/>
    <w:rsid w:val="008B30A0"/>
    <w:pPr>
      <w:spacing w:after="0"/>
      <w:ind w:left="720"/>
    </w:pPr>
  </w:style>
  <w:style w:type="paragraph" w:customStyle="1" w:styleId="Bullet2">
    <w:name w:val="Bullet 2"/>
    <w:basedOn w:val="Normal"/>
    <w:rsid w:val="008B30A0"/>
    <w:pPr>
      <w:numPr>
        <w:numId w:val="37"/>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64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57F81-CA6B-4D38-8BA4-F091A729D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4431</TotalTime>
  <Pages>2</Pages>
  <Words>17685</Words>
  <Characters>100807</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DSD-ENG-SERV</vt:lpstr>
    </vt:vector>
  </TitlesOfParts>
  <Manager/>
  <Company/>
  <LinksUpToDate>false</LinksUpToDate>
  <CharactersWithSpaces>118256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DSD-ENG-SERV</dc:title>
  <dc:subject>Engineering Services</dc:subject>
  <dc:creator/>
  <cp:keywords>Engineering</cp:keywords>
  <cp:lastModifiedBy/>
  <cp:revision>138</cp:revision>
  <cp:lastPrinted>2011-05-19T22:17:00Z</cp:lastPrinted>
  <dcterms:created xsi:type="dcterms:W3CDTF">2018-01-15T22:58:00Z</dcterms:created>
  <dcterms:modified xsi:type="dcterms:W3CDTF">2026-06-18T22:48:00Z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BM80025338</vt:lpwstr>
  </property>
  <property fmtid="{D5CDD505-2E9C-101B-9397-08002B2CF9AE}" pid="4" name="Objective-Version">
    <vt:lpwstr>2.4</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Footer_Left">
    <vt:lpwstr/>
  </property>
  <property fmtid="{D5CDD505-2E9C-101B-9397-08002B2CF9AE}" pid="10" name="Header_Right">
    <vt:lpwstr/>
  </property>
</Properties>
</file>